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D7546" w14:textId="77777777" w:rsidR="00FE0DE1" w:rsidRDefault="00FE0DE1" w:rsidP="00C97D6B">
      <w:pPr>
        <w:pStyle w:val="CRCoverPage"/>
        <w:tabs>
          <w:tab w:val="right" w:pos="9639"/>
        </w:tabs>
        <w:spacing w:after="0"/>
        <w:rPr>
          <w:b/>
          <w:i/>
          <w:noProof/>
          <w:sz w:val="28"/>
        </w:rPr>
      </w:pPr>
      <w:r>
        <w:rPr>
          <w:b/>
          <w:noProof/>
          <w:sz w:val="24"/>
        </w:rPr>
        <w:t>3GPP TSG-</w:t>
      </w:r>
      <w:r w:rsidR="00B171CB">
        <w:fldChar w:fldCharType="begin"/>
      </w:r>
      <w:r w:rsidR="00B171CB">
        <w:instrText xml:space="preserve"> DOCPROPERTY  TSG/WGRef  \* MERGEFORMAT </w:instrText>
      </w:r>
      <w:r w:rsidR="00B171CB">
        <w:fldChar w:fldCharType="separate"/>
      </w:r>
      <w:r>
        <w:rPr>
          <w:b/>
          <w:noProof/>
          <w:sz w:val="24"/>
        </w:rPr>
        <w:t>SA5</w:t>
      </w:r>
      <w:r w:rsidR="00B171CB">
        <w:rPr>
          <w:b/>
          <w:noProof/>
          <w:sz w:val="24"/>
        </w:rPr>
        <w:fldChar w:fldCharType="end"/>
      </w:r>
      <w:r>
        <w:rPr>
          <w:b/>
          <w:noProof/>
          <w:sz w:val="24"/>
        </w:rPr>
        <w:t xml:space="preserve"> Meeting #</w:t>
      </w:r>
      <w:r w:rsidR="00B171CB">
        <w:fldChar w:fldCharType="begin"/>
      </w:r>
      <w:r w:rsidR="00B171CB">
        <w:instrText xml:space="preserve"> DOCPROPERTY  MtgSeq  \* MERGEFORMAT </w:instrText>
      </w:r>
      <w:r w:rsidR="00B171CB">
        <w:fldChar w:fldCharType="separate"/>
      </w:r>
      <w:r w:rsidRPr="00EB09B7">
        <w:rPr>
          <w:b/>
          <w:noProof/>
          <w:sz w:val="24"/>
        </w:rPr>
        <w:t>151</w:t>
      </w:r>
      <w:r w:rsidR="00B171CB">
        <w:rPr>
          <w:b/>
          <w:noProof/>
          <w:sz w:val="24"/>
        </w:rPr>
        <w:fldChar w:fldCharType="end"/>
      </w:r>
      <w:r>
        <w:fldChar w:fldCharType="begin"/>
      </w:r>
      <w:r>
        <w:instrText xml:space="preserve"> DOCPROPERTY  MtgTitle  \* MERGEFORMAT </w:instrText>
      </w:r>
      <w:r>
        <w:fldChar w:fldCharType="end"/>
      </w:r>
      <w:r>
        <w:rPr>
          <w:b/>
          <w:i/>
          <w:noProof/>
          <w:sz w:val="28"/>
        </w:rPr>
        <w:tab/>
      </w:r>
      <w:r w:rsidR="00B171CB">
        <w:fldChar w:fldCharType="begin"/>
      </w:r>
      <w:r w:rsidR="00B171CB">
        <w:instrText xml:space="preserve"> DOCPROPERTY  Tdoc#  \* MERGEFORMAT </w:instrText>
      </w:r>
      <w:r w:rsidR="00B171CB">
        <w:fldChar w:fldCharType="separate"/>
      </w:r>
      <w:r w:rsidRPr="00E13F3D">
        <w:rPr>
          <w:b/>
          <w:i/>
          <w:noProof/>
          <w:sz w:val="28"/>
        </w:rPr>
        <w:t>S5-236320</w:t>
      </w:r>
      <w:r w:rsidR="00B171CB">
        <w:rPr>
          <w:b/>
          <w:i/>
          <w:noProof/>
          <w:sz w:val="28"/>
        </w:rPr>
        <w:fldChar w:fldCharType="end"/>
      </w:r>
    </w:p>
    <w:p w14:paraId="6D88D951" w14:textId="77777777" w:rsidR="00FE0DE1" w:rsidRDefault="00B171CB" w:rsidP="00FE0DE1">
      <w:pPr>
        <w:pStyle w:val="CRCoverPage"/>
        <w:outlineLvl w:val="0"/>
        <w:rPr>
          <w:b/>
          <w:noProof/>
          <w:sz w:val="24"/>
        </w:rPr>
      </w:pPr>
      <w:r>
        <w:fldChar w:fldCharType="begin"/>
      </w:r>
      <w:r>
        <w:instrText xml:space="preserve"> DOCPROPERTY  Location  \* MERGEFORMAT </w:instrText>
      </w:r>
      <w:r>
        <w:fldChar w:fldCharType="separate"/>
      </w:r>
      <w:r w:rsidR="00FE0DE1" w:rsidRPr="00BA51D9">
        <w:rPr>
          <w:b/>
          <w:noProof/>
          <w:sz w:val="24"/>
        </w:rPr>
        <w:t>Xiamen</w:t>
      </w:r>
      <w:r>
        <w:rPr>
          <w:b/>
          <w:noProof/>
          <w:sz w:val="24"/>
        </w:rPr>
        <w:fldChar w:fldCharType="end"/>
      </w:r>
      <w:r w:rsidR="00FE0DE1">
        <w:rPr>
          <w:b/>
          <w:noProof/>
          <w:sz w:val="24"/>
        </w:rPr>
        <w:t xml:space="preserve">, </w:t>
      </w:r>
      <w:r>
        <w:fldChar w:fldCharType="begin"/>
      </w:r>
      <w:r>
        <w:instrText xml:space="preserve"> DOCPROPERTY  Country  \* MERGEFORMAT </w:instrText>
      </w:r>
      <w:r>
        <w:fldChar w:fldCharType="separate"/>
      </w:r>
      <w:r w:rsidR="00FE0DE1" w:rsidRPr="00BA51D9">
        <w:rPr>
          <w:b/>
          <w:noProof/>
          <w:sz w:val="24"/>
        </w:rPr>
        <w:t>China</w:t>
      </w:r>
      <w:r>
        <w:rPr>
          <w:b/>
          <w:noProof/>
          <w:sz w:val="24"/>
        </w:rPr>
        <w:fldChar w:fldCharType="end"/>
      </w:r>
      <w:r w:rsidR="00FE0DE1">
        <w:rPr>
          <w:b/>
          <w:noProof/>
          <w:sz w:val="24"/>
        </w:rPr>
        <w:t xml:space="preserve">, </w:t>
      </w:r>
      <w:r>
        <w:fldChar w:fldCharType="begin"/>
      </w:r>
      <w:r>
        <w:instrText xml:space="preserve"> DOCPROPERTY  StartDate  \* MERGEFORMAT </w:instrText>
      </w:r>
      <w:r>
        <w:fldChar w:fldCharType="separate"/>
      </w:r>
      <w:r w:rsidR="00FE0DE1" w:rsidRPr="00BA51D9">
        <w:rPr>
          <w:b/>
          <w:noProof/>
          <w:sz w:val="24"/>
        </w:rPr>
        <w:t>9th Oct 2023</w:t>
      </w:r>
      <w:r>
        <w:rPr>
          <w:b/>
          <w:noProof/>
          <w:sz w:val="24"/>
        </w:rPr>
        <w:fldChar w:fldCharType="end"/>
      </w:r>
      <w:r w:rsidR="00FE0DE1">
        <w:rPr>
          <w:b/>
          <w:noProof/>
          <w:sz w:val="24"/>
        </w:rPr>
        <w:t xml:space="preserve"> - </w:t>
      </w:r>
      <w:r>
        <w:fldChar w:fldCharType="begin"/>
      </w:r>
      <w:r>
        <w:instrText xml:space="preserve"> DOCPROPERTY  EndDate  \* MERGEFORMAT </w:instrText>
      </w:r>
      <w:r>
        <w:fldChar w:fldCharType="separate"/>
      </w:r>
      <w:r w:rsidR="00FE0DE1"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0E648" w:rsidR="001E41F3" w:rsidRPr="00A049EA" w:rsidRDefault="00A049EA" w:rsidP="00E13F3D">
            <w:pPr>
              <w:pStyle w:val="CRCoverPage"/>
              <w:spacing w:after="0"/>
              <w:jc w:val="right"/>
              <w:rPr>
                <w:b/>
                <w:noProof/>
                <w:sz w:val="28"/>
                <w:szCs w:val="28"/>
              </w:rPr>
            </w:pPr>
            <w:r w:rsidRPr="00A049EA">
              <w:rPr>
                <w:b/>
                <w:sz w:val="28"/>
                <w:szCs w:val="28"/>
              </w:rPr>
              <w:t>28.</w:t>
            </w:r>
            <w:r w:rsidR="00FF2F57">
              <w:rPr>
                <w:b/>
                <w:sz w:val="28"/>
                <w:szCs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10370" w:rsidR="001E41F3" w:rsidRPr="00A049EA" w:rsidRDefault="00FF2F57" w:rsidP="00547111">
            <w:pPr>
              <w:pStyle w:val="CRCoverPage"/>
              <w:spacing w:after="0"/>
              <w:rPr>
                <w:b/>
                <w:noProof/>
                <w:sz w:val="28"/>
                <w:szCs w:val="28"/>
              </w:rPr>
            </w:pPr>
            <w:r>
              <w:rPr>
                <w:b/>
                <w:noProof/>
                <w:sz w:val="28"/>
                <w:szCs w:val="28"/>
                <w:lang w:eastAsia="zh-CN"/>
              </w:rPr>
              <w:t>0251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61686" w:rsidR="001E41F3" w:rsidRPr="00A049EA" w:rsidRDefault="00FE0DE1" w:rsidP="00E13F3D">
            <w:pPr>
              <w:pStyle w:val="CRCoverPage"/>
              <w:spacing w:after="0"/>
              <w:jc w:val="center"/>
              <w:rPr>
                <w:b/>
                <w:noProof/>
                <w:sz w:val="28"/>
                <w:szCs w:val="28"/>
              </w:rPr>
            </w:pPr>
            <w:r>
              <w:rPr>
                <w:b/>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3B926" w:rsidR="001E41F3" w:rsidRPr="00A049EA" w:rsidRDefault="00D20FA5">
            <w:pPr>
              <w:pStyle w:val="CRCoverPage"/>
              <w:spacing w:after="0"/>
              <w:jc w:val="center"/>
              <w:rPr>
                <w:b/>
                <w:noProof/>
                <w:sz w:val="28"/>
                <w:szCs w:val="28"/>
              </w:rPr>
            </w:pPr>
            <w:r w:rsidRPr="00A049EA">
              <w:rPr>
                <w:b/>
                <w:sz w:val="28"/>
                <w:szCs w:val="28"/>
              </w:rPr>
              <w:t>1</w:t>
            </w:r>
            <w:r>
              <w:rPr>
                <w:b/>
                <w:sz w:val="28"/>
                <w:szCs w:val="28"/>
              </w:rPr>
              <w:t>8</w:t>
            </w:r>
            <w:r w:rsidR="00A049EA" w:rsidRPr="00A049EA">
              <w:rPr>
                <w:b/>
                <w:sz w:val="28"/>
                <w:szCs w:val="28"/>
              </w:rPr>
              <w:t>.</w:t>
            </w:r>
            <w:r w:rsidR="00FE0DE1">
              <w:rPr>
                <w:b/>
                <w:sz w:val="28"/>
                <w:szCs w:val="28"/>
              </w:rPr>
              <w:t>4</w:t>
            </w:r>
            <w:r w:rsidR="00A049EA" w:rsidRPr="00A049EA">
              <w:rPr>
                <w:b/>
                <w:sz w:val="28"/>
                <w:szCs w:val="28"/>
              </w:rPr>
              <w:t>.</w:t>
            </w:r>
            <w:r w:rsidR="00FE0DE1">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F2F57" w14:paraId="58300953" w14:textId="77777777" w:rsidTr="00547111">
        <w:tc>
          <w:tcPr>
            <w:tcW w:w="1843" w:type="dxa"/>
            <w:tcBorders>
              <w:top w:val="single" w:sz="4" w:space="0" w:color="auto"/>
              <w:left w:val="single" w:sz="4" w:space="0" w:color="auto"/>
            </w:tcBorders>
          </w:tcPr>
          <w:p w14:paraId="05B2F3A2" w14:textId="77777777" w:rsidR="00FF2F57" w:rsidRDefault="00FF2F57" w:rsidP="00FF2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0AB0A" w:rsidR="00FF2F57" w:rsidRDefault="000B02B5" w:rsidP="00FF2F57">
            <w:pPr>
              <w:pStyle w:val="CRCoverPage"/>
              <w:spacing w:after="0"/>
              <w:ind w:left="100"/>
              <w:rPr>
                <w:noProof/>
              </w:rPr>
            </w:pPr>
            <w:r>
              <w:fldChar w:fldCharType="begin"/>
            </w:r>
            <w:r>
              <w:instrText xml:space="preserve"> DOCPROPERTY  CrTitle  \* MERGEFORMAT </w:instrText>
            </w:r>
            <w:r>
              <w:fldChar w:fldCharType="separate"/>
            </w:r>
            <w:r w:rsidR="00FF2F57">
              <w:t xml:space="preserve">Rel-18 CR TS 28.623 separate </w:t>
            </w:r>
            <w:proofErr w:type="spellStart"/>
            <w:r w:rsidR="00FF2F57">
              <w:t>yaml</w:t>
            </w:r>
            <w:proofErr w:type="spellEnd"/>
            <w:r w:rsidR="00FF2F57">
              <w:t xml:space="preserve"> file for different control NRM fragment</w:t>
            </w:r>
            <w:r>
              <w:fldChar w:fldCharType="end"/>
            </w:r>
          </w:p>
        </w:tc>
      </w:tr>
      <w:tr w:rsidR="00FF2F57" w14:paraId="05C08479" w14:textId="77777777" w:rsidTr="00547111">
        <w:tc>
          <w:tcPr>
            <w:tcW w:w="1843" w:type="dxa"/>
            <w:tcBorders>
              <w:left w:val="single" w:sz="4" w:space="0" w:color="auto"/>
            </w:tcBorders>
          </w:tcPr>
          <w:p w14:paraId="45E29F53" w14:textId="77777777" w:rsidR="00FF2F57" w:rsidRDefault="00FF2F57" w:rsidP="00FF2F57">
            <w:pPr>
              <w:pStyle w:val="CRCoverPage"/>
              <w:spacing w:after="0"/>
              <w:rPr>
                <w:b/>
                <w:i/>
                <w:noProof/>
                <w:sz w:val="8"/>
                <w:szCs w:val="8"/>
              </w:rPr>
            </w:pPr>
          </w:p>
        </w:tc>
        <w:tc>
          <w:tcPr>
            <w:tcW w:w="7797" w:type="dxa"/>
            <w:gridSpan w:val="10"/>
            <w:tcBorders>
              <w:right w:val="single" w:sz="4" w:space="0" w:color="auto"/>
            </w:tcBorders>
          </w:tcPr>
          <w:p w14:paraId="22071BC1" w14:textId="77777777" w:rsidR="00FF2F57" w:rsidRDefault="00FF2F57" w:rsidP="00FF2F57">
            <w:pPr>
              <w:pStyle w:val="CRCoverPage"/>
              <w:spacing w:after="0"/>
              <w:rPr>
                <w:noProof/>
                <w:sz w:val="8"/>
                <w:szCs w:val="8"/>
              </w:rPr>
            </w:pPr>
          </w:p>
        </w:tc>
      </w:tr>
      <w:tr w:rsidR="00FF2F57" w14:paraId="46D5D7C2" w14:textId="77777777" w:rsidTr="00547111">
        <w:tc>
          <w:tcPr>
            <w:tcW w:w="1843" w:type="dxa"/>
            <w:tcBorders>
              <w:left w:val="single" w:sz="4" w:space="0" w:color="auto"/>
            </w:tcBorders>
          </w:tcPr>
          <w:p w14:paraId="45A6C2C4" w14:textId="77777777" w:rsidR="00FF2F57" w:rsidRDefault="00FF2F57" w:rsidP="00FF2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986" w:rsidR="00FF2F57" w:rsidRDefault="00FF2F57" w:rsidP="00FF2F57">
            <w:pPr>
              <w:pStyle w:val="CRCoverPage"/>
              <w:spacing w:after="0"/>
              <w:ind w:left="100"/>
              <w:rPr>
                <w:noProof/>
                <w:lang w:eastAsia="zh-CN"/>
              </w:rPr>
            </w:pPr>
            <w:r>
              <w:rPr>
                <w:rFonts w:hint="eastAsia"/>
                <w:noProof/>
                <w:lang w:eastAsia="zh-CN"/>
              </w:rPr>
              <w:t>H</w:t>
            </w:r>
            <w:r>
              <w:rPr>
                <w:noProof/>
                <w:lang w:eastAsia="zh-CN"/>
              </w:rPr>
              <w:t>uawei</w:t>
            </w:r>
          </w:p>
        </w:tc>
      </w:tr>
      <w:tr w:rsidR="00FF2F57" w14:paraId="4196B218" w14:textId="77777777" w:rsidTr="00547111">
        <w:tc>
          <w:tcPr>
            <w:tcW w:w="1843" w:type="dxa"/>
            <w:tcBorders>
              <w:left w:val="single" w:sz="4" w:space="0" w:color="auto"/>
            </w:tcBorders>
          </w:tcPr>
          <w:p w14:paraId="14C300BA" w14:textId="77777777" w:rsidR="00FF2F57" w:rsidRDefault="00FF2F57" w:rsidP="00FF2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FF2F57" w:rsidRDefault="00FF2F57" w:rsidP="00FF2F57">
            <w:pPr>
              <w:pStyle w:val="CRCoverPage"/>
              <w:spacing w:after="0"/>
              <w:ind w:left="100"/>
              <w:rPr>
                <w:noProof/>
              </w:rPr>
            </w:pPr>
            <w:r>
              <w:t>S5</w:t>
            </w:r>
          </w:p>
        </w:tc>
      </w:tr>
      <w:tr w:rsidR="00FF2F57" w14:paraId="76303739" w14:textId="77777777" w:rsidTr="00547111">
        <w:tc>
          <w:tcPr>
            <w:tcW w:w="1843" w:type="dxa"/>
            <w:tcBorders>
              <w:left w:val="single" w:sz="4" w:space="0" w:color="auto"/>
            </w:tcBorders>
          </w:tcPr>
          <w:p w14:paraId="4D3B1657" w14:textId="77777777" w:rsidR="00FF2F57" w:rsidRDefault="00FF2F57" w:rsidP="00FF2F57">
            <w:pPr>
              <w:pStyle w:val="CRCoverPage"/>
              <w:spacing w:after="0"/>
              <w:rPr>
                <w:b/>
                <w:i/>
                <w:noProof/>
                <w:sz w:val="8"/>
                <w:szCs w:val="8"/>
              </w:rPr>
            </w:pPr>
          </w:p>
        </w:tc>
        <w:tc>
          <w:tcPr>
            <w:tcW w:w="7797" w:type="dxa"/>
            <w:gridSpan w:val="10"/>
            <w:tcBorders>
              <w:right w:val="single" w:sz="4" w:space="0" w:color="auto"/>
            </w:tcBorders>
          </w:tcPr>
          <w:p w14:paraId="6ED4D65A" w14:textId="77777777" w:rsidR="00FF2F57" w:rsidRDefault="00FF2F57" w:rsidP="00FF2F57">
            <w:pPr>
              <w:pStyle w:val="CRCoverPage"/>
              <w:spacing w:after="0"/>
              <w:rPr>
                <w:noProof/>
                <w:sz w:val="8"/>
                <w:szCs w:val="8"/>
              </w:rPr>
            </w:pPr>
          </w:p>
        </w:tc>
      </w:tr>
      <w:tr w:rsidR="00FF2F57" w14:paraId="50563E52" w14:textId="77777777" w:rsidTr="00547111">
        <w:tc>
          <w:tcPr>
            <w:tcW w:w="1843" w:type="dxa"/>
            <w:tcBorders>
              <w:left w:val="single" w:sz="4" w:space="0" w:color="auto"/>
            </w:tcBorders>
          </w:tcPr>
          <w:p w14:paraId="32C381B7" w14:textId="77777777" w:rsidR="00FF2F57" w:rsidRDefault="00FF2F57" w:rsidP="00FF2F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8F9524" w:rsidR="00FF2F57" w:rsidRDefault="00B171CB" w:rsidP="00FF2F57">
            <w:pPr>
              <w:pStyle w:val="CRCoverPage"/>
              <w:spacing w:after="0"/>
              <w:ind w:left="100"/>
              <w:rPr>
                <w:noProof/>
              </w:rPr>
            </w:pPr>
            <w:r>
              <w:fldChar w:fldCharType="begin"/>
            </w:r>
            <w:r>
              <w:instrText xml:space="preserve"> DOCPROPERTY  RelatedWis  \* MERGEFORMAT </w:instrText>
            </w:r>
            <w:r>
              <w:fldChar w:fldCharType="separate"/>
            </w:r>
            <w:r w:rsidR="00FF2F57">
              <w:rPr>
                <w:noProof/>
              </w:rPr>
              <w:t>AdNRM_ph2</w:t>
            </w:r>
            <w:r>
              <w:rPr>
                <w:noProof/>
              </w:rPr>
              <w:fldChar w:fldCharType="end"/>
            </w:r>
          </w:p>
        </w:tc>
        <w:tc>
          <w:tcPr>
            <w:tcW w:w="567" w:type="dxa"/>
            <w:tcBorders>
              <w:left w:val="nil"/>
            </w:tcBorders>
          </w:tcPr>
          <w:p w14:paraId="61A86BCF" w14:textId="77777777" w:rsidR="00FF2F57" w:rsidRDefault="00FF2F57" w:rsidP="00FF2F57">
            <w:pPr>
              <w:pStyle w:val="CRCoverPage"/>
              <w:spacing w:after="0"/>
              <w:ind w:right="100"/>
              <w:rPr>
                <w:noProof/>
              </w:rPr>
            </w:pPr>
          </w:p>
        </w:tc>
        <w:tc>
          <w:tcPr>
            <w:tcW w:w="1417" w:type="dxa"/>
            <w:gridSpan w:val="3"/>
            <w:tcBorders>
              <w:left w:val="nil"/>
            </w:tcBorders>
          </w:tcPr>
          <w:p w14:paraId="153CBFB1" w14:textId="77777777" w:rsidR="00FF2F57" w:rsidRDefault="00FF2F57" w:rsidP="00FF2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2D6C3" w:rsidR="00FF2F57" w:rsidRDefault="00B171CB" w:rsidP="00FF2F57">
            <w:pPr>
              <w:pStyle w:val="CRCoverPage"/>
              <w:spacing w:after="0"/>
              <w:ind w:left="100"/>
              <w:rPr>
                <w:noProof/>
              </w:rPr>
            </w:pPr>
            <w:r>
              <w:fldChar w:fldCharType="begin"/>
            </w:r>
            <w:r>
              <w:instrText xml:space="preserve"> DOCPROPERTY  ResDate  \* MERGEFORMAT </w:instrText>
            </w:r>
            <w:r>
              <w:fldChar w:fldCharType="separate"/>
            </w:r>
            <w:r w:rsidR="00FE0DE1">
              <w:rPr>
                <w:noProof/>
              </w:rPr>
              <w:t>2023-09-27</w:t>
            </w:r>
            <w:r>
              <w:rPr>
                <w:noProof/>
              </w:rPr>
              <w:fldChar w:fldCharType="end"/>
            </w:r>
          </w:p>
        </w:tc>
      </w:tr>
      <w:tr w:rsidR="00FF2F57" w14:paraId="690C7843" w14:textId="77777777" w:rsidTr="00547111">
        <w:tc>
          <w:tcPr>
            <w:tcW w:w="1843" w:type="dxa"/>
            <w:tcBorders>
              <w:left w:val="single" w:sz="4" w:space="0" w:color="auto"/>
            </w:tcBorders>
          </w:tcPr>
          <w:p w14:paraId="17A1A642" w14:textId="77777777" w:rsidR="00FF2F57" w:rsidRDefault="00FF2F57" w:rsidP="00FF2F57">
            <w:pPr>
              <w:pStyle w:val="CRCoverPage"/>
              <w:spacing w:after="0"/>
              <w:rPr>
                <w:b/>
                <w:i/>
                <w:noProof/>
                <w:sz w:val="8"/>
                <w:szCs w:val="8"/>
              </w:rPr>
            </w:pPr>
          </w:p>
        </w:tc>
        <w:tc>
          <w:tcPr>
            <w:tcW w:w="1986" w:type="dxa"/>
            <w:gridSpan w:val="4"/>
          </w:tcPr>
          <w:p w14:paraId="2F73FCFB" w14:textId="77777777" w:rsidR="00FF2F57" w:rsidRDefault="00FF2F57" w:rsidP="00FF2F57">
            <w:pPr>
              <w:pStyle w:val="CRCoverPage"/>
              <w:spacing w:after="0"/>
              <w:rPr>
                <w:noProof/>
                <w:sz w:val="8"/>
                <w:szCs w:val="8"/>
              </w:rPr>
            </w:pPr>
          </w:p>
        </w:tc>
        <w:tc>
          <w:tcPr>
            <w:tcW w:w="2267" w:type="dxa"/>
            <w:gridSpan w:val="2"/>
          </w:tcPr>
          <w:p w14:paraId="0FBCFC35" w14:textId="77777777" w:rsidR="00FF2F57" w:rsidRDefault="00FF2F57" w:rsidP="00FF2F57">
            <w:pPr>
              <w:pStyle w:val="CRCoverPage"/>
              <w:spacing w:after="0"/>
              <w:rPr>
                <w:noProof/>
                <w:sz w:val="8"/>
                <w:szCs w:val="8"/>
              </w:rPr>
            </w:pPr>
          </w:p>
        </w:tc>
        <w:tc>
          <w:tcPr>
            <w:tcW w:w="1417" w:type="dxa"/>
            <w:gridSpan w:val="3"/>
          </w:tcPr>
          <w:p w14:paraId="60243A9E" w14:textId="77777777" w:rsidR="00FF2F57" w:rsidRDefault="00FF2F57" w:rsidP="00FF2F57">
            <w:pPr>
              <w:pStyle w:val="CRCoverPage"/>
              <w:spacing w:after="0"/>
              <w:rPr>
                <w:noProof/>
                <w:sz w:val="8"/>
                <w:szCs w:val="8"/>
              </w:rPr>
            </w:pPr>
          </w:p>
        </w:tc>
        <w:tc>
          <w:tcPr>
            <w:tcW w:w="2127" w:type="dxa"/>
            <w:tcBorders>
              <w:right w:val="single" w:sz="4" w:space="0" w:color="auto"/>
            </w:tcBorders>
          </w:tcPr>
          <w:p w14:paraId="68E9B688" w14:textId="77777777" w:rsidR="00FF2F57" w:rsidRDefault="00FF2F57" w:rsidP="00FF2F57">
            <w:pPr>
              <w:pStyle w:val="CRCoverPage"/>
              <w:spacing w:after="0"/>
              <w:rPr>
                <w:noProof/>
                <w:sz w:val="8"/>
                <w:szCs w:val="8"/>
              </w:rPr>
            </w:pPr>
          </w:p>
        </w:tc>
      </w:tr>
      <w:tr w:rsidR="00FF2F57" w14:paraId="13D4AF59" w14:textId="77777777" w:rsidTr="00547111">
        <w:trPr>
          <w:cantSplit/>
        </w:trPr>
        <w:tc>
          <w:tcPr>
            <w:tcW w:w="1843" w:type="dxa"/>
            <w:tcBorders>
              <w:left w:val="single" w:sz="4" w:space="0" w:color="auto"/>
            </w:tcBorders>
          </w:tcPr>
          <w:p w14:paraId="1E6EA205" w14:textId="77777777" w:rsidR="00FF2F57" w:rsidRDefault="00FF2F57" w:rsidP="00FF2F57">
            <w:pPr>
              <w:pStyle w:val="CRCoverPage"/>
              <w:tabs>
                <w:tab w:val="right" w:pos="1759"/>
              </w:tabs>
              <w:spacing w:after="0"/>
              <w:rPr>
                <w:b/>
                <w:i/>
                <w:noProof/>
              </w:rPr>
            </w:pPr>
            <w:r>
              <w:rPr>
                <w:b/>
                <w:i/>
                <w:noProof/>
              </w:rPr>
              <w:t>Category:</w:t>
            </w:r>
          </w:p>
        </w:tc>
        <w:tc>
          <w:tcPr>
            <w:tcW w:w="851" w:type="dxa"/>
            <w:shd w:val="pct30" w:color="FFFF00" w:fill="auto"/>
          </w:tcPr>
          <w:p w14:paraId="154A6113" w14:textId="27A690FD" w:rsidR="00FF2F57" w:rsidRDefault="00FE0DE1" w:rsidP="00FF2F57">
            <w:pPr>
              <w:pStyle w:val="CRCoverPage"/>
              <w:spacing w:after="0"/>
              <w:ind w:left="100" w:right="-609"/>
              <w:rPr>
                <w:b/>
                <w:noProof/>
              </w:rPr>
            </w:pPr>
            <w:r>
              <w:rPr>
                <w:b/>
                <w:noProof/>
                <w:lang w:eastAsia="zh-CN"/>
              </w:rPr>
              <w:t>C</w:t>
            </w:r>
          </w:p>
        </w:tc>
        <w:tc>
          <w:tcPr>
            <w:tcW w:w="3402" w:type="dxa"/>
            <w:gridSpan w:val="5"/>
            <w:tcBorders>
              <w:left w:val="nil"/>
            </w:tcBorders>
          </w:tcPr>
          <w:p w14:paraId="617AE5C6" w14:textId="77777777" w:rsidR="00FF2F57" w:rsidRDefault="00FF2F57" w:rsidP="00FF2F57">
            <w:pPr>
              <w:pStyle w:val="CRCoverPage"/>
              <w:spacing w:after="0"/>
              <w:rPr>
                <w:noProof/>
              </w:rPr>
            </w:pPr>
          </w:p>
        </w:tc>
        <w:tc>
          <w:tcPr>
            <w:tcW w:w="1417" w:type="dxa"/>
            <w:gridSpan w:val="3"/>
            <w:tcBorders>
              <w:left w:val="nil"/>
            </w:tcBorders>
          </w:tcPr>
          <w:p w14:paraId="42CDCEE5" w14:textId="77777777" w:rsidR="00FF2F57" w:rsidRDefault="00FF2F57" w:rsidP="00FF2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B3784" w:rsidR="00FF2F57" w:rsidRDefault="00FF2F57" w:rsidP="00FF2F57">
            <w:pPr>
              <w:pStyle w:val="CRCoverPage"/>
              <w:spacing w:after="0"/>
              <w:ind w:left="100"/>
              <w:rPr>
                <w:noProof/>
              </w:rPr>
            </w:pPr>
            <w:r>
              <w:t>Rel-18</w:t>
            </w:r>
          </w:p>
        </w:tc>
      </w:tr>
      <w:tr w:rsidR="00FF2F57" w14:paraId="30122F0C" w14:textId="77777777" w:rsidTr="00547111">
        <w:tc>
          <w:tcPr>
            <w:tcW w:w="1843" w:type="dxa"/>
            <w:tcBorders>
              <w:left w:val="single" w:sz="4" w:space="0" w:color="auto"/>
              <w:bottom w:val="single" w:sz="4" w:space="0" w:color="auto"/>
            </w:tcBorders>
          </w:tcPr>
          <w:p w14:paraId="615796D0" w14:textId="77777777" w:rsidR="00FF2F57" w:rsidRDefault="00FF2F57" w:rsidP="00FF2F57">
            <w:pPr>
              <w:pStyle w:val="CRCoverPage"/>
              <w:spacing w:after="0"/>
              <w:rPr>
                <w:b/>
                <w:i/>
                <w:noProof/>
              </w:rPr>
            </w:pPr>
          </w:p>
        </w:tc>
        <w:tc>
          <w:tcPr>
            <w:tcW w:w="4677" w:type="dxa"/>
            <w:gridSpan w:val="8"/>
            <w:tcBorders>
              <w:bottom w:val="single" w:sz="4" w:space="0" w:color="auto"/>
            </w:tcBorders>
          </w:tcPr>
          <w:p w14:paraId="78418D37" w14:textId="77777777" w:rsidR="00FF2F57" w:rsidRDefault="00FF2F57" w:rsidP="00FF2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F2F57" w:rsidRDefault="00FF2F57" w:rsidP="00FF2F57">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F2F57" w:rsidRPr="007C2097" w:rsidRDefault="00FF2F57" w:rsidP="00FF2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2F57" w14:paraId="7FBEB8E7" w14:textId="77777777" w:rsidTr="00547111">
        <w:tc>
          <w:tcPr>
            <w:tcW w:w="1843" w:type="dxa"/>
          </w:tcPr>
          <w:p w14:paraId="44A3A604" w14:textId="77777777" w:rsidR="00FF2F57" w:rsidRDefault="00FF2F57" w:rsidP="00FF2F57">
            <w:pPr>
              <w:pStyle w:val="CRCoverPage"/>
              <w:spacing w:after="0"/>
              <w:rPr>
                <w:b/>
                <w:i/>
                <w:noProof/>
                <w:sz w:val="8"/>
                <w:szCs w:val="8"/>
              </w:rPr>
            </w:pPr>
          </w:p>
        </w:tc>
        <w:tc>
          <w:tcPr>
            <w:tcW w:w="7797" w:type="dxa"/>
            <w:gridSpan w:val="10"/>
          </w:tcPr>
          <w:p w14:paraId="5524CC4E" w14:textId="77777777" w:rsidR="00FF2F57" w:rsidRDefault="00FF2F57" w:rsidP="00FF2F57">
            <w:pPr>
              <w:pStyle w:val="CRCoverPage"/>
              <w:spacing w:after="0"/>
              <w:rPr>
                <w:noProof/>
                <w:sz w:val="8"/>
                <w:szCs w:val="8"/>
              </w:rPr>
            </w:pPr>
          </w:p>
        </w:tc>
      </w:tr>
      <w:tr w:rsidR="00FF2F57" w14:paraId="1256F52C" w14:textId="77777777" w:rsidTr="00547111">
        <w:tc>
          <w:tcPr>
            <w:tcW w:w="2694" w:type="dxa"/>
            <w:gridSpan w:val="2"/>
            <w:tcBorders>
              <w:top w:val="single" w:sz="4" w:space="0" w:color="auto"/>
              <w:left w:val="single" w:sz="4" w:space="0" w:color="auto"/>
            </w:tcBorders>
          </w:tcPr>
          <w:p w14:paraId="52C87DB0" w14:textId="77777777" w:rsidR="00FF2F57" w:rsidRDefault="00FF2F57" w:rsidP="00FF2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1A164" w:rsidR="00FF2F57" w:rsidRDefault="00FA333F" w:rsidP="0076739A">
            <w:pPr>
              <w:pStyle w:val="CRCoverPage"/>
              <w:spacing w:after="0"/>
              <w:rPr>
                <w:noProof/>
                <w:lang w:eastAsia="zh-CN"/>
              </w:rPr>
            </w:pPr>
            <w:r w:rsidRPr="00FA333F">
              <w:rPr>
                <w:noProof/>
                <w:lang w:eastAsia="zh-CN"/>
              </w:rPr>
              <w:t>Clause C.4.3</w:t>
            </w:r>
            <w:r w:rsidRPr="00FA333F">
              <w:rPr>
                <w:noProof/>
                <w:lang w:eastAsia="zh-CN"/>
              </w:rPr>
              <w:tab/>
              <w:t>OpenAPI document "TS28623_GenericNrm.yaml" include the openAPI definition for common network resource model (e.g. SubNetwork, ManagedElement, ManagedFunction) and PM control NRM fragment, threshold monitoring control NRM fragment, Notification subscription and heartbeat notification control NRM fragment, File retrieval NRM fragment, MnS Registry NRM fragment and File download NRM fragment). Current structure mixed openAPI definition for all all IOCs, datatypes and attributes in one YAML File in clause 4.3, which is not eas</w:t>
            </w:r>
            <w:r w:rsidR="00F25464">
              <w:rPr>
                <w:noProof/>
                <w:lang w:eastAsia="zh-CN"/>
              </w:rPr>
              <w:t xml:space="preserve">y </w:t>
            </w:r>
            <w:r w:rsidRPr="00FA333F">
              <w:rPr>
                <w:noProof/>
                <w:lang w:eastAsia="zh-CN"/>
              </w:rPr>
              <w:t>for the reader to get all openAPI definition for a specific control NRM fragment.</w:t>
            </w:r>
          </w:p>
        </w:tc>
      </w:tr>
      <w:tr w:rsidR="00FF2F57" w14:paraId="4CA74D09" w14:textId="77777777" w:rsidTr="00547111">
        <w:tc>
          <w:tcPr>
            <w:tcW w:w="2694" w:type="dxa"/>
            <w:gridSpan w:val="2"/>
            <w:tcBorders>
              <w:left w:val="single" w:sz="4" w:space="0" w:color="auto"/>
            </w:tcBorders>
          </w:tcPr>
          <w:p w14:paraId="2D0866D6"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365DEF04" w14:textId="77777777" w:rsidR="00FF2F57" w:rsidRPr="00F25464" w:rsidRDefault="00FF2F57" w:rsidP="00FF2F57">
            <w:pPr>
              <w:pStyle w:val="CRCoverPage"/>
              <w:spacing w:after="0"/>
              <w:rPr>
                <w:noProof/>
                <w:sz w:val="8"/>
                <w:szCs w:val="8"/>
              </w:rPr>
            </w:pPr>
          </w:p>
        </w:tc>
      </w:tr>
      <w:tr w:rsidR="00FF2F57" w14:paraId="21016551" w14:textId="77777777" w:rsidTr="00547111">
        <w:tc>
          <w:tcPr>
            <w:tcW w:w="2694" w:type="dxa"/>
            <w:gridSpan w:val="2"/>
            <w:tcBorders>
              <w:left w:val="single" w:sz="4" w:space="0" w:color="auto"/>
            </w:tcBorders>
          </w:tcPr>
          <w:p w14:paraId="49433147" w14:textId="77777777" w:rsidR="00FF2F57" w:rsidRDefault="00FF2F57" w:rsidP="00FF2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47EAD" w:rsidR="00FF2F57" w:rsidRDefault="00FA333F" w:rsidP="0076739A">
            <w:pPr>
              <w:pStyle w:val="CRCoverPage"/>
              <w:spacing w:after="0"/>
              <w:rPr>
                <w:noProof/>
                <w:lang w:eastAsia="zh-CN"/>
              </w:rPr>
            </w:pPr>
            <w:r w:rsidRPr="00FA333F">
              <w:rPr>
                <w:noProof/>
                <w:lang w:eastAsia="zh-CN"/>
              </w:rPr>
              <w:t>separate yaml file for different control NRM fragment in TS 28.623</w:t>
            </w:r>
          </w:p>
        </w:tc>
      </w:tr>
      <w:tr w:rsidR="00FF2F57" w14:paraId="1F886379" w14:textId="77777777" w:rsidTr="00547111">
        <w:tc>
          <w:tcPr>
            <w:tcW w:w="2694" w:type="dxa"/>
            <w:gridSpan w:val="2"/>
            <w:tcBorders>
              <w:left w:val="single" w:sz="4" w:space="0" w:color="auto"/>
            </w:tcBorders>
          </w:tcPr>
          <w:p w14:paraId="4D989623"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71C4A204" w14:textId="77777777" w:rsidR="00FF2F57" w:rsidRDefault="00FF2F57" w:rsidP="00FF2F57">
            <w:pPr>
              <w:pStyle w:val="CRCoverPage"/>
              <w:spacing w:after="0"/>
              <w:rPr>
                <w:noProof/>
                <w:sz w:val="8"/>
                <w:szCs w:val="8"/>
              </w:rPr>
            </w:pPr>
          </w:p>
        </w:tc>
      </w:tr>
      <w:tr w:rsidR="00FF2F57" w14:paraId="678D7BF9" w14:textId="77777777" w:rsidTr="00547111">
        <w:tc>
          <w:tcPr>
            <w:tcW w:w="2694" w:type="dxa"/>
            <w:gridSpan w:val="2"/>
            <w:tcBorders>
              <w:left w:val="single" w:sz="4" w:space="0" w:color="auto"/>
              <w:bottom w:val="single" w:sz="4" w:space="0" w:color="auto"/>
            </w:tcBorders>
          </w:tcPr>
          <w:p w14:paraId="4E5CE1B6" w14:textId="77777777" w:rsidR="00FF2F57" w:rsidRDefault="00FF2F57" w:rsidP="00FF2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F397F" w:rsidR="00FF2F57" w:rsidRPr="00531E52" w:rsidRDefault="00F25464" w:rsidP="00FF2F57">
            <w:pPr>
              <w:pStyle w:val="CRCoverPage"/>
              <w:spacing w:after="0"/>
              <w:ind w:left="100"/>
              <w:rPr>
                <w:noProof/>
                <w:lang w:eastAsia="zh-CN"/>
              </w:rPr>
            </w:pPr>
            <w:r>
              <w:rPr>
                <w:rFonts w:hint="eastAsia"/>
                <w:noProof/>
                <w:lang w:eastAsia="zh-CN"/>
              </w:rPr>
              <w:t>I</w:t>
            </w:r>
            <w:r>
              <w:rPr>
                <w:noProof/>
                <w:lang w:eastAsia="zh-CN"/>
              </w:rPr>
              <w:t>t i</w:t>
            </w:r>
            <w:r w:rsidRPr="00FA333F">
              <w:rPr>
                <w:noProof/>
                <w:lang w:eastAsia="zh-CN"/>
              </w:rPr>
              <w:t>s not eas</w:t>
            </w:r>
            <w:r>
              <w:rPr>
                <w:noProof/>
                <w:lang w:eastAsia="zh-CN"/>
              </w:rPr>
              <w:t xml:space="preserve">y </w:t>
            </w:r>
            <w:r w:rsidRPr="00FA333F">
              <w:rPr>
                <w:noProof/>
                <w:lang w:eastAsia="zh-CN"/>
              </w:rPr>
              <w:t>for the reader to get all openAPI definition for a specific control NRM fragment.</w:t>
            </w:r>
          </w:p>
        </w:tc>
      </w:tr>
      <w:tr w:rsidR="00FF2F57" w14:paraId="034AF533" w14:textId="77777777" w:rsidTr="00547111">
        <w:tc>
          <w:tcPr>
            <w:tcW w:w="2694" w:type="dxa"/>
            <w:gridSpan w:val="2"/>
          </w:tcPr>
          <w:p w14:paraId="39D9EB5B" w14:textId="77777777" w:rsidR="00FF2F57" w:rsidRDefault="00FF2F57" w:rsidP="00FF2F57">
            <w:pPr>
              <w:pStyle w:val="CRCoverPage"/>
              <w:spacing w:after="0"/>
              <w:rPr>
                <w:b/>
                <w:i/>
                <w:noProof/>
                <w:sz w:val="8"/>
                <w:szCs w:val="8"/>
              </w:rPr>
            </w:pPr>
          </w:p>
        </w:tc>
        <w:tc>
          <w:tcPr>
            <w:tcW w:w="6946" w:type="dxa"/>
            <w:gridSpan w:val="9"/>
          </w:tcPr>
          <w:p w14:paraId="7826CB1C" w14:textId="77777777" w:rsidR="00FF2F57" w:rsidRDefault="00FF2F57" w:rsidP="00FF2F57">
            <w:pPr>
              <w:pStyle w:val="CRCoverPage"/>
              <w:spacing w:after="0"/>
              <w:rPr>
                <w:noProof/>
                <w:sz w:val="8"/>
                <w:szCs w:val="8"/>
              </w:rPr>
            </w:pPr>
          </w:p>
        </w:tc>
      </w:tr>
      <w:tr w:rsidR="00FF2F57" w14:paraId="6A17D7AC" w14:textId="77777777" w:rsidTr="00547111">
        <w:tc>
          <w:tcPr>
            <w:tcW w:w="2694" w:type="dxa"/>
            <w:gridSpan w:val="2"/>
            <w:tcBorders>
              <w:top w:val="single" w:sz="4" w:space="0" w:color="auto"/>
              <w:left w:val="single" w:sz="4" w:space="0" w:color="auto"/>
            </w:tcBorders>
          </w:tcPr>
          <w:p w14:paraId="6DAD5B19" w14:textId="77777777" w:rsidR="00FF2F57" w:rsidRDefault="00FF2F57" w:rsidP="00FF2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3BD2D" w:rsidR="00FF2F57" w:rsidRDefault="00FA4AC5" w:rsidP="00FF2F57">
            <w:pPr>
              <w:pStyle w:val="CRCoverPage"/>
              <w:spacing w:after="0"/>
              <w:ind w:left="100"/>
              <w:rPr>
                <w:noProof/>
                <w:lang w:eastAsia="zh-CN"/>
              </w:rPr>
            </w:pPr>
            <w:r>
              <w:rPr>
                <w:rFonts w:hint="eastAsia"/>
                <w:noProof/>
                <w:lang w:eastAsia="zh-CN"/>
              </w:rPr>
              <w:t>C</w:t>
            </w:r>
            <w:r>
              <w:rPr>
                <w:noProof/>
                <w:lang w:eastAsia="zh-CN"/>
              </w:rPr>
              <w:t>.4.3, C4.4(new), C4.5(new), C4.6(new)</w:t>
            </w:r>
            <w:r w:rsidR="00415564">
              <w:rPr>
                <w:noProof/>
                <w:lang w:eastAsia="zh-CN"/>
              </w:rPr>
              <w:t>, C4.7(new)</w:t>
            </w:r>
            <w:r w:rsidR="00415564">
              <w:rPr>
                <w:rFonts w:hint="eastAsia"/>
                <w:noProof/>
                <w:lang w:eastAsia="zh-CN"/>
              </w:rPr>
              <w:t>,</w:t>
            </w:r>
            <w:r w:rsidR="00415564">
              <w:rPr>
                <w:noProof/>
                <w:lang w:eastAsia="zh-CN"/>
              </w:rPr>
              <w:t xml:space="preserve"> C4.8(new), C4.9(new), C4.10(new)</w:t>
            </w:r>
            <w:r w:rsidR="00415564">
              <w:rPr>
                <w:rFonts w:hint="eastAsia"/>
                <w:noProof/>
                <w:lang w:eastAsia="zh-CN"/>
              </w:rPr>
              <w:t>,</w:t>
            </w:r>
            <w:r w:rsidR="00415564">
              <w:rPr>
                <w:noProof/>
                <w:lang w:eastAsia="zh-CN"/>
              </w:rPr>
              <w:t>C.11(new)</w:t>
            </w:r>
          </w:p>
        </w:tc>
      </w:tr>
      <w:tr w:rsidR="00FF2F57" w14:paraId="56E1E6C3" w14:textId="77777777" w:rsidTr="00547111">
        <w:tc>
          <w:tcPr>
            <w:tcW w:w="2694" w:type="dxa"/>
            <w:gridSpan w:val="2"/>
            <w:tcBorders>
              <w:left w:val="single" w:sz="4" w:space="0" w:color="auto"/>
            </w:tcBorders>
          </w:tcPr>
          <w:p w14:paraId="2FB9DE77"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0898542D" w14:textId="77777777" w:rsidR="00FF2F57" w:rsidRDefault="00FF2F57" w:rsidP="00FF2F57">
            <w:pPr>
              <w:pStyle w:val="CRCoverPage"/>
              <w:spacing w:after="0"/>
              <w:rPr>
                <w:noProof/>
                <w:sz w:val="8"/>
                <w:szCs w:val="8"/>
              </w:rPr>
            </w:pPr>
          </w:p>
        </w:tc>
      </w:tr>
      <w:tr w:rsidR="00FF2F57" w14:paraId="76F95A8B" w14:textId="77777777" w:rsidTr="00547111">
        <w:tc>
          <w:tcPr>
            <w:tcW w:w="2694" w:type="dxa"/>
            <w:gridSpan w:val="2"/>
            <w:tcBorders>
              <w:left w:val="single" w:sz="4" w:space="0" w:color="auto"/>
            </w:tcBorders>
          </w:tcPr>
          <w:p w14:paraId="335EAB52" w14:textId="77777777" w:rsidR="00FF2F57" w:rsidRDefault="00FF2F57" w:rsidP="00FF2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2F57" w:rsidRDefault="00FF2F57" w:rsidP="00FF2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2F57" w:rsidRDefault="00FF2F57" w:rsidP="00FF2F57">
            <w:pPr>
              <w:pStyle w:val="CRCoverPage"/>
              <w:spacing w:after="0"/>
              <w:jc w:val="center"/>
              <w:rPr>
                <w:b/>
                <w:caps/>
                <w:noProof/>
              </w:rPr>
            </w:pPr>
            <w:r>
              <w:rPr>
                <w:b/>
                <w:caps/>
                <w:noProof/>
              </w:rPr>
              <w:t>N</w:t>
            </w:r>
          </w:p>
        </w:tc>
        <w:tc>
          <w:tcPr>
            <w:tcW w:w="2977" w:type="dxa"/>
            <w:gridSpan w:val="4"/>
          </w:tcPr>
          <w:p w14:paraId="304CCBCB" w14:textId="77777777" w:rsidR="00FF2F57" w:rsidRDefault="00FF2F57" w:rsidP="00FF2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2F57" w:rsidRDefault="00FF2F57" w:rsidP="00FF2F57">
            <w:pPr>
              <w:pStyle w:val="CRCoverPage"/>
              <w:spacing w:after="0"/>
              <w:ind w:left="99"/>
              <w:rPr>
                <w:noProof/>
              </w:rPr>
            </w:pPr>
          </w:p>
        </w:tc>
      </w:tr>
      <w:tr w:rsidR="00FF2F57" w14:paraId="34ACE2EB" w14:textId="77777777" w:rsidTr="00547111">
        <w:tc>
          <w:tcPr>
            <w:tcW w:w="2694" w:type="dxa"/>
            <w:gridSpan w:val="2"/>
            <w:tcBorders>
              <w:left w:val="single" w:sz="4" w:space="0" w:color="auto"/>
            </w:tcBorders>
          </w:tcPr>
          <w:p w14:paraId="571382F3" w14:textId="77777777" w:rsidR="00FF2F57" w:rsidRDefault="00FF2F57" w:rsidP="00FF2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F2F57" w:rsidRDefault="00FF2F57" w:rsidP="00FF2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2F57" w:rsidRDefault="00FF2F57" w:rsidP="00FF2F57">
            <w:pPr>
              <w:pStyle w:val="CRCoverPage"/>
              <w:spacing w:after="0"/>
              <w:ind w:left="99"/>
              <w:rPr>
                <w:noProof/>
              </w:rPr>
            </w:pPr>
            <w:r>
              <w:rPr>
                <w:noProof/>
              </w:rPr>
              <w:t xml:space="preserve">TS/TR ... CR ... </w:t>
            </w:r>
          </w:p>
        </w:tc>
      </w:tr>
      <w:tr w:rsidR="00FF2F57" w14:paraId="446DDBAC" w14:textId="77777777" w:rsidTr="00547111">
        <w:tc>
          <w:tcPr>
            <w:tcW w:w="2694" w:type="dxa"/>
            <w:gridSpan w:val="2"/>
            <w:tcBorders>
              <w:left w:val="single" w:sz="4" w:space="0" w:color="auto"/>
            </w:tcBorders>
          </w:tcPr>
          <w:p w14:paraId="678A1AA6" w14:textId="77777777" w:rsidR="00FF2F57" w:rsidRDefault="00FF2F57" w:rsidP="00FF2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F2F57" w:rsidRDefault="00FF2F57" w:rsidP="00FF2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2F57" w:rsidRDefault="00FF2F57" w:rsidP="00FF2F57">
            <w:pPr>
              <w:pStyle w:val="CRCoverPage"/>
              <w:spacing w:after="0"/>
              <w:ind w:left="99"/>
              <w:rPr>
                <w:noProof/>
              </w:rPr>
            </w:pPr>
            <w:r>
              <w:rPr>
                <w:noProof/>
              </w:rPr>
              <w:t xml:space="preserve">TS/TR ... CR ... </w:t>
            </w:r>
          </w:p>
        </w:tc>
      </w:tr>
      <w:tr w:rsidR="00FF2F57" w14:paraId="55C714D2" w14:textId="77777777" w:rsidTr="00547111">
        <w:tc>
          <w:tcPr>
            <w:tcW w:w="2694" w:type="dxa"/>
            <w:gridSpan w:val="2"/>
            <w:tcBorders>
              <w:left w:val="single" w:sz="4" w:space="0" w:color="auto"/>
            </w:tcBorders>
          </w:tcPr>
          <w:p w14:paraId="45913E62" w14:textId="77777777" w:rsidR="00FF2F57" w:rsidRDefault="00FF2F57" w:rsidP="00FF2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F2F57" w:rsidRDefault="00FF2F57" w:rsidP="00FF2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2F57" w:rsidRDefault="00FF2F57" w:rsidP="00FF2F57">
            <w:pPr>
              <w:pStyle w:val="CRCoverPage"/>
              <w:spacing w:after="0"/>
              <w:ind w:left="99"/>
              <w:rPr>
                <w:noProof/>
              </w:rPr>
            </w:pPr>
            <w:r>
              <w:rPr>
                <w:noProof/>
              </w:rPr>
              <w:t xml:space="preserve">TS/TR ... CR ... </w:t>
            </w:r>
          </w:p>
        </w:tc>
      </w:tr>
      <w:tr w:rsidR="00FF2F57" w14:paraId="60DF82CC" w14:textId="77777777" w:rsidTr="008863B9">
        <w:tc>
          <w:tcPr>
            <w:tcW w:w="2694" w:type="dxa"/>
            <w:gridSpan w:val="2"/>
            <w:tcBorders>
              <w:left w:val="single" w:sz="4" w:space="0" w:color="auto"/>
            </w:tcBorders>
          </w:tcPr>
          <w:p w14:paraId="517696CD" w14:textId="77777777" w:rsidR="00FF2F57" w:rsidRDefault="00FF2F57" w:rsidP="00FF2F57">
            <w:pPr>
              <w:pStyle w:val="CRCoverPage"/>
              <w:spacing w:after="0"/>
              <w:rPr>
                <w:b/>
                <w:i/>
                <w:noProof/>
              </w:rPr>
            </w:pPr>
          </w:p>
        </w:tc>
        <w:tc>
          <w:tcPr>
            <w:tcW w:w="6946" w:type="dxa"/>
            <w:gridSpan w:val="9"/>
            <w:tcBorders>
              <w:right w:val="single" w:sz="4" w:space="0" w:color="auto"/>
            </w:tcBorders>
          </w:tcPr>
          <w:p w14:paraId="4D84207F" w14:textId="77777777" w:rsidR="00FF2F57" w:rsidRDefault="00FF2F57" w:rsidP="00FF2F57">
            <w:pPr>
              <w:pStyle w:val="CRCoverPage"/>
              <w:spacing w:after="0"/>
              <w:rPr>
                <w:noProof/>
              </w:rPr>
            </w:pPr>
          </w:p>
        </w:tc>
      </w:tr>
      <w:tr w:rsidR="00FF2F57" w14:paraId="556B87B6" w14:textId="77777777" w:rsidTr="008863B9">
        <w:tc>
          <w:tcPr>
            <w:tcW w:w="2694" w:type="dxa"/>
            <w:gridSpan w:val="2"/>
            <w:tcBorders>
              <w:left w:val="single" w:sz="4" w:space="0" w:color="auto"/>
              <w:bottom w:val="single" w:sz="4" w:space="0" w:color="auto"/>
            </w:tcBorders>
          </w:tcPr>
          <w:p w14:paraId="79A9C411" w14:textId="77777777" w:rsidR="00FF2F57" w:rsidRDefault="00FF2F57" w:rsidP="00FF2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497BCB" w:rsidR="00FF2F57" w:rsidRPr="00835B58" w:rsidRDefault="00FF2F57" w:rsidP="00FF2F57">
            <w:pPr>
              <w:pStyle w:val="CRCoverPage"/>
              <w:spacing w:after="0"/>
              <w:ind w:left="100"/>
              <w:rPr>
                <w:noProof/>
                <w:lang w:eastAsia="zh-CN"/>
              </w:rPr>
            </w:pPr>
            <w:r w:rsidRPr="00835B58">
              <w:rPr>
                <w:rFonts w:hint="eastAsia"/>
                <w:noProof/>
                <w:lang w:eastAsia="zh-CN"/>
              </w:rPr>
              <w:t>F</w:t>
            </w:r>
            <w:r w:rsidRPr="00835B58">
              <w:rPr>
                <w:noProof/>
                <w:lang w:eastAsia="zh-CN"/>
              </w:rPr>
              <w:t xml:space="preserve">orgeLink: </w:t>
            </w:r>
            <w:hyperlink r:id="rId13" w:history="1">
              <w:r w:rsidR="00102EA8" w:rsidRPr="00BF1C3B">
                <w:rPr>
                  <w:rStyle w:val="ad"/>
                </w:rPr>
                <w:t>https://forge.3gpp.org/rep/sa5/MnS/-/merge_requests/774</w:t>
              </w:r>
            </w:hyperlink>
            <w:r w:rsidR="00102EA8">
              <w:t xml:space="preserve"> </w:t>
            </w:r>
          </w:p>
        </w:tc>
      </w:tr>
      <w:tr w:rsidR="00FF2F57" w:rsidRPr="008863B9" w14:paraId="45BFE792" w14:textId="77777777" w:rsidTr="008863B9">
        <w:tc>
          <w:tcPr>
            <w:tcW w:w="2694" w:type="dxa"/>
            <w:gridSpan w:val="2"/>
            <w:tcBorders>
              <w:top w:val="single" w:sz="4" w:space="0" w:color="auto"/>
              <w:bottom w:val="single" w:sz="4" w:space="0" w:color="auto"/>
            </w:tcBorders>
          </w:tcPr>
          <w:p w14:paraId="194242DD" w14:textId="77777777" w:rsidR="00FF2F57" w:rsidRPr="008863B9" w:rsidRDefault="00FF2F57" w:rsidP="00FF2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2F57" w:rsidRPr="008863B9" w:rsidRDefault="00FF2F57" w:rsidP="00FF2F57">
            <w:pPr>
              <w:pStyle w:val="CRCoverPage"/>
              <w:spacing w:after="0"/>
              <w:ind w:left="100"/>
              <w:rPr>
                <w:noProof/>
                <w:sz w:val="8"/>
                <w:szCs w:val="8"/>
              </w:rPr>
            </w:pPr>
          </w:p>
        </w:tc>
      </w:tr>
      <w:tr w:rsidR="00FF2F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2F57" w:rsidRDefault="00FF2F57" w:rsidP="00FF2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E24FD" w:rsidR="00FF2F57" w:rsidRDefault="000B1A67" w:rsidP="00FF2F57">
            <w:pPr>
              <w:pStyle w:val="CRCoverPage"/>
              <w:spacing w:after="0"/>
              <w:ind w:left="100"/>
              <w:rPr>
                <w:noProof/>
              </w:rPr>
            </w:pPr>
            <w:r>
              <w:rPr>
                <w:rFonts w:hint="eastAsia"/>
                <w:noProof/>
                <w:lang w:eastAsia="zh-CN"/>
              </w:rPr>
              <w:t>S</w:t>
            </w:r>
            <w:r>
              <w:rPr>
                <w:noProof/>
              </w:rPr>
              <w:t xml:space="preserve">5-235432 is </w:t>
            </w:r>
            <w:r>
              <w:rPr>
                <w:rFonts w:hint="eastAsia"/>
                <w:noProof/>
                <w:lang w:eastAsia="zh-CN"/>
              </w:rPr>
              <w:t>the</w:t>
            </w:r>
            <w:r>
              <w:rPr>
                <w:noProof/>
              </w:rPr>
              <w:t xml:space="preserve"> </w:t>
            </w:r>
            <w:r>
              <w:rPr>
                <w:rFonts w:hint="eastAsia"/>
                <w:noProof/>
                <w:lang w:eastAsia="zh-CN"/>
              </w:rPr>
              <w:t>revision</w:t>
            </w:r>
            <w:r>
              <w:rPr>
                <w:noProof/>
              </w:rPr>
              <w:t xml:space="preserve"> of S5-234075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70FE7D8" w14:textId="77777777" w:rsidR="00F24D1D" w:rsidRDefault="00F24D1D" w:rsidP="00F24D1D">
      <w:pPr>
        <w:pStyle w:val="2"/>
        <w:rPr>
          <w:rFonts w:eastAsia="宋体"/>
          <w:lang w:eastAsia="zh-CN"/>
        </w:rPr>
      </w:pPr>
      <w:bookmarkStart w:id="2" w:name="_Toc124336882"/>
      <w:bookmarkStart w:id="3" w:name="_Toc51769145"/>
      <w:bookmarkStart w:id="4" w:name="_Toc44581529"/>
      <w:bookmarkStart w:id="5" w:name="_Toc36475768"/>
      <w:bookmarkStart w:id="6" w:name="_Toc36033506"/>
      <w:bookmarkStart w:id="7" w:name="_Toc27489924"/>
      <w:bookmarkStart w:id="8" w:name="_Toc2015345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bookmarkEnd w:id="2"/>
      <w:bookmarkEnd w:id="3"/>
      <w:bookmarkEnd w:id="4"/>
      <w:bookmarkEnd w:id="5"/>
      <w:bookmarkEnd w:id="6"/>
      <w:bookmarkEnd w:id="7"/>
      <w:bookmarkEnd w:id="8"/>
    </w:p>
    <w:p w14:paraId="20E1087C" w14:textId="77777777" w:rsidR="00C97D6B" w:rsidRPr="008F7C23" w:rsidRDefault="00C97D6B" w:rsidP="00C97D6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40F5263" w14:textId="77777777" w:rsidR="00C97D6B" w:rsidRDefault="00C97D6B" w:rsidP="00C97D6B">
      <w:pPr>
        <w:pStyle w:val="PL"/>
      </w:pPr>
      <w:proofErr w:type="spellStart"/>
      <w:r>
        <w:t>openapi</w:t>
      </w:r>
      <w:proofErr w:type="spellEnd"/>
      <w:r>
        <w:t>: 3.0.1</w:t>
      </w:r>
    </w:p>
    <w:p w14:paraId="0AD89BE6" w14:textId="77777777" w:rsidR="00C97D6B" w:rsidRDefault="00C97D6B" w:rsidP="00C97D6B">
      <w:pPr>
        <w:pStyle w:val="PL"/>
      </w:pPr>
      <w:r>
        <w:t>info:</w:t>
      </w:r>
    </w:p>
    <w:p w14:paraId="32E18AD1" w14:textId="77777777" w:rsidR="00C97D6B" w:rsidRDefault="00C97D6B" w:rsidP="00C97D6B">
      <w:pPr>
        <w:pStyle w:val="PL"/>
      </w:pPr>
      <w:r>
        <w:t xml:space="preserve">  title: Generic NRM</w:t>
      </w:r>
    </w:p>
    <w:p w14:paraId="1197399D" w14:textId="77777777" w:rsidR="00C97D6B" w:rsidRDefault="00C97D6B" w:rsidP="00C97D6B">
      <w:pPr>
        <w:pStyle w:val="PL"/>
      </w:pPr>
      <w:r>
        <w:t xml:space="preserve">  version: 18.4.0</w:t>
      </w:r>
    </w:p>
    <w:p w14:paraId="7189ECA9" w14:textId="77777777" w:rsidR="00C97D6B" w:rsidRDefault="00C97D6B" w:rsidP="00C97D6B">
      <w:pPr>
        <w:pStyle w:val="PL"/>
      </w:pPr>
      <w:r>
        <w:t xml:space="preserve">  description: &gt;-</w:t>
      </w:r>
    </w:p>
    <w:p w14:paraId="53490B2D" w14:textId="77777777" w:rsidR="00C97D6B" w:rsidRDefault="00C97D6B" w:rsidP="00C97D6B">
      <w:pPr>
        <w:pStyle w:val="PL"/>
      </w:pPr>
      <w:r>
        <w:t xml:space="preserve">    OAS 3.0.1 definition of the Generic NRM</w:t>
      </w:r>
    </w:p>
    <w:p w14:paraId="343E99E3" w14:textId="77777777" w:rsidR="00C97D6B" w:rsidRDefault="00C97D6B" w:rsidP="00C97D6B">
      <w:pPr>
        <w:pStyle w:val="PL"/>
      </w:pPr>
      <w:r>
        <w:t xml:space="preserve">    © 2023, 3GPP Organizational Partners (ARIB, ATIS, CCSA, ETSI, TSDSI, TTA, TTC).</w:t>
      </w:r>
    </w:p>
    <w:p w14:paraId="60A25974" w14:textId="77777777" w:rsidR="00C97D6B" w:rsidRDefault="00C97D6B" w:rsidP="00C97D6B">
      <w:pPr>
        <w:pStyle w:val="PL"/>
      </w:pPr>
      <w:r>
        <w:t xml:space="preserve">    All rights reserved.</w:t>
      </w:r>
    </w:p>
    <w:p w14:paraId="4F4E95A0" w14:textId="77777777" w:rsidR="00C97D6B" w:rsidRDefault="00C97D6B" w:rsidP="00C97D6B">
      <w:pPr>
        <w:pStyle w:val="PL"/>
      </w:pPr>
      <w:proofErr w:type="spellStart"/>
      <w:r>
        <w:t>externalDocs</w:t>
      </w:r>
      <w:proofErr w:type="spellEnd"/>
      <w:r>
        <w:t>:</w:t>
      </w:r>
    </w:p>
    <w:p w14:paraId="14CEF6D7" w14:textId="77777777" w:rsidR="00C97D6B" w:rsidRDefault="00C97D6B" w:rsidP="00C97D6B">
      <w:pPr>
        <w:pStyle w:val="PL"/>
      </w:pPr>
      <w:r>
        <w:t xml:space="preserve">  description: 3GPP TS 28.623; Generic NRM</w:t>
      </w:r>
    </w:p>
    <w:p w14:paraId="62E0562B" w14:textId="77777777" w:rsidR="00C97D6B" w:rsidRDefault="00C97D6B" w:rsidP="00C97D6B">
      <w:pPr>
        <w:pStyle w:val="PL"/>
      </w:pPr>
      <w:r>
        <w:t xml:space="preserve">  url: http://www.3gpp.org/ftp/Specs/archive/28_series/28.623/</w:t>
      </w:r>
    </w:p>
    <w:p w14:paraId="53569513" w14:textId="77777777" w:rsidR="00C97D6B" w:rsidRDefault="00C97D6B" w:rsidP="00C97D6B">
      <w:pPr>
        <w:pStyle w:val="PL"/>
      </w:pPr>
      <w:r>
        <w:t>paths: {}</w:t>
      </w:r>
    </w:p>
    <w:p w14:paraId="3BA1D17E" w14:textId="77777777" w:rsidR="00C97D6B" w:rsidRDefault="00C97D6B" w:rsidP="00C97D6B">
      <w:pPr>
        <w:pStyle w:val="PL"/>
      </w:pPr>
      <w:r>
        <w:t>components:</w:t>
      </w:r>
    </w:p>
    <w:p w14:paraId="49EEB593" w14:textId="77777777" w:rsidR="00C97D6B" w:rsidRDefault="00C97D6B" w:rsidP="00C97D6B">
      <w:pPr>
        <w:pStyle w:val="PL"/>
      </w:pPr>
      <w:r>
        <w:t xml:space="preserve">  schemas:</w:t>
      </w:r>
    </w:p>
    <w:p w14:paraId="65B8AA55" w14:textId="77777777" w:rsidR="00C97D6B" w:rsidRDefault="00C97D6B" w:rsidP="00C97D6B">
      <w:pPr>
        <w:pStyle w:val="PL"/>
      </w:pPr>
    </w:p>
    <w:p w14:paraId="786B683A" w14:textId="77777777" w:rsidR="00C97D6B" w:rsidRDefault="00C97D6B" w:rsidP="00C97D6B">
      <w:pPr>
        <w:pStyle w:val="PL"/>
      </w:pPr>
      <w:r>
        <w:t>#-------- Definition of types-----------------------------------------------------</w:t>
      </w:r>
    </w:p>
    <w:p w14:paraId="4B8A61BF" w14:textId="77777777" w:rsidR="00C97D6B" w:rsidRDefault="00C97D6B" w:rsidP="00C97D6B">
      <w:pPr>
        <w:pStyle w:val="PL"/>
      </w:pPr>
    </w:p>
    <w:p w14:paraId="16D4ACCA" w14:textId="77777777" w:rsidR="00C97D6B" w:rsidRDefault="00C97D6B" w:rsidP="00C97D6B">
      <w:pPr>
        <w:pStyle w:val="PL"/>
      </w:pPr>
      <w:r>
        <w:t xml:space="preserve">    </w:t>
      </w:r>
      <w:proofErr w:type="spellStart"/>
      <w:r>
        <w:t>RegistrationState</w:t>
      </w:r>
      <w:proofErr w:type="spellEnd"/>
      <w:r>
        <w:t>:</w:t>
      </w:r>
    </w:p>
    <w:p w14:paraId="77F57109" w14:textId="77777777" w:rsidR="00C97D6B" w:rsidRDefault="00C97D6B" w:rsidP="00C97D6B">
      <w:pPr>
        <w:pStyle w:val="PL"/>
      </w:pPr>
      <w:r>
        <w:t xml:space="preserve">      type: string</w:t>
      </w:r>
    </w:p>
    <w:p w14:paraId="1DFE5431" w14:textId="77777777" w:rsidR="00C97D6B" w:rsidRDefault="00C97D6B" w:rsidP="00C97D6B">
      <w:pPr>
        <w:pStyle w:val="PL"/>
      </w:pPr>
      <w:r>
        <w:t xml:space="preserve">      </w:t>
      </w:r>
      <w:proofErr w:type="spellStart"/>
      <w:r>
        <w:t>enum</w:t>
      </w:r>
      <w:proofErr w:type="spellEnd"/>
      <w:r>
        <w:t>:</w:t>
      </w:r>
    </w:p>
    <w:p w14:paraId="40F0A142" w14:textId="77777777" w:rsidR="00C97D6B" w:rsidRDefault="00C97D6B" w:rsidP="00C97D6B">
      <w:pPr>
        <w:pStyle w:val="PL"/>
      </w:pPr>
      <w:r>
        <w:t xml:space="preserve">        - REGISTERED</w:t>
      </w:r>
    </w:p>
    <w:p w14:paraId="6A67496D" w14:textId="77777777" w:rsidR="00C97D6B" w:rsidRDefault="00C97D6B" w:rsidP="00C97D6B">
      <w:pPr>
        <w:pStyle w:val="PL"/>
      </w:pPr>
      <w:r>
        <w:t xml:space="preserve">        - DEREGISTERED</w:t>
      </w:r>
    </w:p>
    <w:p w14:paraId="1778BC62" w14:textId="77777777" w:rsidR="00C97D6B" w:rsidRDefault="00C97D6B" w:rsidP="00C97D6B">
      <w:pPr>
        <w:pStyle w:val="PL"/>
      </w:pPr>
      <w:r>
        <w:t xml:space="preserve">    </w:t>
      </w:r>
      <w:proofErr w:type="spellStart"/>
      <w:r>
        <w:t>VnfParameter</w:t>
      </w:r>
      <w:proofErr w:type="spellEnd"/>
      <w:r>
        <w:t>:</w:t>
      </w:r>
    </w:p>
    <w:p w14:paraId="0DDFB0A7" w14:textId="77777777" w:rsidR="00C97D6B" w:rsidRDefault="00C97D6B" w:rsidP="00C97D6B">
      <w:pPr>
        <w:pStyle w:val="PL"/>
      </w:pPr>
      <w:r>
        <w:t xml:space="preserve">      type: object</w:t>
      </w:r>
    </w:p>
    <w:p w14:paraId="5988C138" w14:textId="77777777" w:rsidR="00C97D6B" w:rsidRDefault="00C97D6B" w:rsidP="00C97D6B">
      <w:pPr>
        <w:pStyle w:val="PL"/>
      </w:pPr>
      <w:r>
        <w:t xml:space="preserve">      properties:</w:t>
      </w:r>
    </w:p>
    <w:p w14:paraId="6E697747" w14:textId="77777777" w:rsidR="00C97D6B" w:rsidRDefault="00C97D6B" w:rsidP="00C97D6B">
      <w:pPr>
        <w:pStyle w:val="PL"/>
      </w:pPr>
      <w:r>
        <w:t xml:space="preserve">        </w:t>
      </w:r>
      <w:proofErr w:type="spellStart"/>
      <w:r>
        <w:t>vnfInstanceId</w:t>
      </w:r>
      <w:proofErr w:type="spellEnd"/>
      <w:r>
        <w:t>:</w:t>
      </w:r>
    </w:p>
    <w:p w14:paraId="5F11DB3F" w14:textId="77777777" w:rsidR="00C97D6B" w:rsidRDefault="00C97D6B" w:rsidP="00C97D6B">
      <w:pPr>
        <w:pStyle w:val="PL"/>
      </w:pPr>
      <w:r>
        <w:t xml:space="preserve">          type: string</w:t>
      </w:r>
    </w:p>
    <w:p w14:paraId="4B14F4D9" w14:textId="77777777" w:rsidR="00C97D6B" w:rsidRDefault="00C97D6B" w:rsidP="00C97D6B">
      <w:pPr>
        <w:pStyle w:val="PL"/>
      </w:pPr>
      <w:r>
        <w:t xml:space="preserve">        </w:t>
      </w:r>
      <w:proofErr w:type="spellStart"/>
      <w:r>
        <w:t>vnfdId</w:t>
      </w:r>
      <w:proofErr w:type="spellEnd"/>
      <w:r>
        <w:t>:</w:t>
      </w:r>
    </w:p>
    <w:p w14:paraId="7E02176C" w14:textId="77777777" w:rsidR="00C97D6B" w:rsidRDefault="00C97D6B" w:rsidP="00C97D6B">
      <w:pPr>
        <w:pStyle w:val="PL"/>
      </w:pPr>
      <w:r>
        <w:t xml:space="preserve">          type: string</w:t>
      </w:r>
    </w:p>
    <w:p w14:paraId="31498E56" w14:textId="77777777" w:rsidR="00C97D6B" w:rsidRDefault="00C97D6B" w:rsidP="00C97D6B">
      <w:pPr>
        <w:pStyle w:val="PL"/>
      </w:pPr>
      <w:r>
        <w:t xml:space="preserve">        </w:t>
      </w:r>
      <w:proofErr w:type="spellStart"/>
      <w:r>
        <w:t>flavourId</w:t>
      </w:r>
      <w:proofErr w:type="spellEnd"/>
      <w:r>
        <w:t>:</w:t>
      </w:r>
    </w:p>
    <w:p w14:paraId="6DE635B5" w14:textId="77777777" w:rsidR="00C97D6B" w:rsidRDefault="00C97D6B" w:rsidP="00C97D6B">
      <w:pPr>
        <w:pStyle w:val="PL"/>
      </w:pPr>
      <w:r>
        <w:t xml:space="preserve">          type: string</w:t>
      </w:r>
    </w:p>
    <w:p w14:paraId="33A750FF" w14:textId="77777777" w:rsidR="00C97D6B" w:rsidRDefault="00C97D6B" w:rsidP="00C97D6B">
      <w:pPr>
        <w:pStyle w:val="PL"/>
      </w:pPr>
      <w:r>
        <w:t xml:space="preserve">        </w:t>
      </w:r>
      <w:proofErr w:type="spellStart"/>
      <w:r>
        <w:t>autoScalable</w:t>
      </w:r>
      <w:proofErr w:type="spellEnd"/>
      <w:r>
        <w:t>:</w:t>
      </w:r>
    </w:p>
    <w:p w14:paraId="34DB245F" w14:textId="77777777" w:rsidR="00C97D6B" w:rsidRDefault="00C97D6B" w:rsidP="00C97D6B">
      <w:pPr>
        <w:pStyle w:val="PL"/>
      </w:pPr>
      <w:r>
        <w:t xml:space="preserve">          type: </w:t>
      </w:r>
      <w:proofErr w:type="spellStart"/>
      <w:r>
        <w:t>boolean</w:t>
      </w:r>
      <w:proofErr w:type="spellEnd"/>
    </w:p>
    <w:p w14:paraId="560F3344" w14:textId="77777777" w:rsidR="00C97D6B" w:rsidRDefault="00C97D6B" w:rsidP="00C97D6B">
      <w:pPr>
        <w:pStyle w:val="PL"/>
      </w:pPr>
      <w:r>
        <w:t xml:space="preserve">    </w:t>
      </w:r>
      <w:proofErr w:type="spellStart"/>
      <w:r>
        <w:t>PeeParameter</w:t>
      </w:r>
      <w:proofErr w:type="spellEnd"/>
      <w:r>
        <w:t>:</w:t>
      </w:r>
    </w:p>
    <w:p w14:paraId="202EA0FB" w14:textId="77777777" w:rsidR="00C97D6B" w:rsidRDefault="00C97D6B" w:rsidP="00C97D6B">
      <w:pPr>
        <w:pStyle w:val="PL"/>
      </w:pPr>
      <w:r>
        <w:t xml:space="preserve">      type: object</w:t>
      </w:r>
    </w:p>
    <w:p w14:paraId="37E27887" w14:textId="77777777" w:rsidR="00C97D6B" w:rsidRDefault="00C97D6B" w:rsidP="00C97D6B">
      <w:pPr>
        <w:pStyle w:val="PL"/>
      </w:pPr>
      <w:r>
        <w:t xml:space="preserve">      properties:</w:t>
      </w:r>
    </w:p>
    <w:p w14:paraId="0636A77E" w14:textId="77777777" w:rsidR="00C97D6B" w:rsidRDefault="00C97D6B" w:rsidP="00C97D6B">
      <w:pPr>
        <w:pStyle w:val="PL"/>
      </w:pPr>
      <w:r>
        <w:t xml:space="preserve">        </w:t>
      </w:r>
      <w:proofErr w:type="spellStart"/>
      <w:r>
        <w:t>siteIdentification</w:t>
      </w:r>
      <w:proofErr w:type="spellEnd"/>
      <w:r>
        <w:t>:</w:t>
      </w:r>
    </w:p>
    <w:p w14:paraId="79C43515" w14:textId="77777777" w:rsidR="00C97D6B" w:rsidRDefault="00C97D6B" w:rsidP="00C97D6B">
      <w:pPr>
        <w:pStyle w:val="PL"/>
      </w:pPr>
      <w:r>
        <w:t xml:space="preserve">          type: string</w:t>
      </w:r>
    </w:p>
    <w:p w14:paraId="77355C30" w14:textId="77777777" w:rsidR="00C97D6B" w:rsidRDefault="00C97D6B" w:rsidP="00C97D6B">
      <w:pPr>
        <w:pStyle w:val="PL"/>
      </w:pPr>
      <w:r>
        <w:t xml:space="preserve">        </w:t>
      </w:r>
      <w:proofErr w:type="spellStart"/>
      <w:r>
        <w:t>siteDescription</w:t>
      </w:r>
      <w:proofErr w:type="spellEnd"/>
      <w:r>
        <w:t>:</w:t>
      </w:r>
    </w:p>
    <w:p w14:paraId="551E9D7D" w14:textId="77777777" w:rsidR="00C97D6B" w:rsidRDefault="00C97D6B" w:rsidP="00C97D6B">
      <w:pPr>
        <w:pStyle w:val="PL"/>
      </w:pPr>
      <w:r>
        <w:t xml:space="preserve">          type: string</w:t>
      </w:r>
    </w:p>
    <w:p w14:paraId="128CAE96" w14:textId="77777777" w:rsidR="00C97D6B" w:rsidRDefault="00C97D6B" w:rsidP="00C97D6B">
      <w:pPr>
        <w:pStyle w:val="PL"/>
      </w:pPr>
      <w:r>
        <w:t xml:space="preserve">        </w:t>
      </w:r>
      <w:proofErr w:type="spellStart"/>
      <w:r>
        <w:t>siteLatitude</w:t>
      </w:r>
      <w:proofErr w:type="spellEnd"/>
      <w:r>
        <w:t>:</w:t>
      </w:r>
    </w:p>
    <w:p w14:paraId="3A1272BB" w14:textId="77777777" w:rsidR="00C97D6B" w:rsidRDefault="00C97D6B" w:rsidP="00C97D6B">
      <w:pPr>
        <w:pStyle w:val="PL"/>
      </w:pPr>
      <w:r>
        <w:t xml:space="preserve">          $ref: 'TS28623_ComDefs.yaml#/components/schemas/Latitude'</w:t>
      </w:r>
    </w:p>
    <w:p w14:paraId="70C83949" w14:textId="77777777" w:rsidR="00C97D6B" w:rsidRDefault="00C97D6B" w:rsidP="00C97D6B">
      <w:pPr>
        <w:pStyle w:val="PL"/>
      </w:pPr>
      <w:r>
        <w:t xml:space="preserve">        </w:t>
      </w:r>
      <w:proofErr w:type="spellStart"/>
      <w:r>
        <w:t>siteLongitude</w:t>
      </w:r>
      <w:proofErr w:type="spellEnd"/>
      <w:r>
        <w:t>:</w:t>
      </w:r>
    </w:p>
    <w:p w14:paraId="4C4A9F0E" w14:textId="77777777" w:rsidR="00C97D6B" w:rsidRDefault="00C97D6B" w:rsidP="00C97D6B">
      <w:pPr>
        <w:pStyle w:val="PL"/>
      </w:pPr>
      <w:r>
        <w:t xml:space="preserve">          $ref: 'TS28623_ComDefs.yaml#/components/schemas/Longitude'</w:t>
      </w:r>
    </w:p>
    <w:p w14:paraId="65C4A789" w14:textId="77777777" w:rsidR="00C97D6B" w:rsidRDefault="00C97D6B" w:rsidP="00C97D6B">
      <w:pPr>
        <w:pStyle w:val="PL"/>
      </w:pPr>
      <w:r>
        <w:t xml:space="preserve">        </w:t>
      </w:r>
      <w:proofErr w:type="spellStart"/>
      <w:r>
        <w:t>siteAltitude</w:t>
      </w:r>
      <w:proofErr w:type="spellEnd"/>
      <w:r>
        <w:t>:</w:t>
      </w:r>
    </w:p>
    <w:p w14:paraId="445C2F9A" w14:textId="77777777" w:rsidR="00C97D6B" w:rsidRDefault="00C97D6B" w:rsidP="00C97D6B">
      <w:pPr>
        <w:pStyle w:val="PL"/>
      </w:pPr>
      <w:r>
        <w:t xml:space="preserve">          type: number</w:t>
      </w:r>
    </w:p>
    <w:p w14:paraId="1F9AF1F3" w14:textId="77777777" w:rsidR="00C97D6B" w:rsidRDefault="00C97D6B" w:rsidP="00C97D6B">
      <w:pPr>
        <w:pStyle w:val="PL"/>
      </w:pPr>
      <w:r>
        <w:t xml:space="preserve">          format: float</w:t>
      </w:r>
    </w:p>
    <w:p w14:paraId="1640CA4D" w14:textId="77777777" w:rsidR="00C97D6B" w:rsidRDefault="00C97D6B" w:rsidP="00C97D6B">
      <w:pPr>
        <w:pStyle w:val="PL"/>
      </w:pPr>
      <w:r>
        <w:t xml:space="preserve">        </w:t>
      </w:r>
      <w:proofErr w:type="spellStart"/>
      <w:r>
        <w:t>equipmentType</w:t>
      </w:r>
      <w:proofErr w:type="spellEnd"/>
      <w:r>
        <w:t>:</w:t>
      </w:r>
    </w:p>
    <w:p w14:paraId="4E9DA957" w14:textId="77777777" w:rsidR="00C97D6B" w:rsidRDefault="00C97D6B" w:rsidP="00C97D6B">
      <w:pPr>
        <w:pStyle w:val="PL"/>
      </w:pPr>
      <w:r>
        <w:t xml:space="preserve">          type: string</w:t>
      </w:r>
    </w:p>
    <w:p w14:paraId="11763F62" w14:textId="77777777" w:rsidR="00C97D6B" w:rsidRDefault="00C97D6B" w:rsidP="00C97D6B">
      <w:pPr>
        <w:pStyle w:val="PL"/>
      </w:pPr>
      <w:r>
        <w:t xml:space="preserve">        </w:t>
      </w:r>
      <w:proofErr w:type="spellStart"/>
      <w:r>
        <w:t>environmentType</w:t>
      </w:r>
      <w:proofErr w:type="spellEnd"/>
      <w:r>
        <w:t>:</w:t>
      </w:r>
    </w:p>
    <w:p w14:paraId="006A3EBD" w14:textId="77777777" w:rsidR="00C97D6B" w:rsidRDefault="00C97D6B" w:rsidP="00C97D6B">
      <w:pPr>
        <w:pStyle w:val="PL"/>
      </w:pPr>
      <w:r>
        <w:t xml:space="preserve">          type: string</w:t>
      </w:r>
    </w:p>
    <w:p w14:paraId="06F58B9D" w14:textId="77777777" w:rsidR="00C97D6B" w:rsidRDefault="00C97D6B" w:rsidP="00C97D6B">
      <w:pPr>
        <w:pStyle w:val="PL"/>
      </w:pPr>
      <w:r>
        <w:t xml:space="preserve">        </w:t>
      </w:r>
      <w:proofErr w:type="spellStart"/>
      <w:r>
        <w:t>powerInterface</w:t>
      </w:r>
      <w:proofErr w:type="spellEnd"/>
      <w:r>
        <w:t>:</w:t>
      </w:r>
    </w:p>
    <w:p w14:paraId="14F9CD4C" w14:textId="77777777" w:rsidR="00C97D6B" w:rsidRDefault="00C97D6B" w:rsidP="00C97D6B">
      <w:pPr>
        <w:pStyle w:val="PL"/>
      </w:pPr>
      <w:r>
        <w:t xml:space="preserve">          type: string</w:t>
      </w:r>
    </w:p>
    <w:p w14:paraId="4E45919F" w14:textId="77777777" w:rsidR="00C97D6B" w:rsidRDefault="00C97D6B" w:rsidP="00C97D6B">
      <w:pPr>
        <w:pStyle w:val="PL"/>
        <w:rPr>
          <w:del w:id="9" w:author="ruiyue"/>
        </w:rPr>
      </w:pPr>
      <w:del w:id="10" w:author="ruiyue">
        <w:r>
          <w:delText xml:space="preserve">    ThresholdInfo:</w:delText>
        </w:r>
      </w:del>
    </w:p>
    <w:p w14:paraId="5DF05B03" w14:textId="77777777" w:rsidR="00C97D6B" w:rsidRDefault="00C97D6B" w:rsidP="00C97D6B">
      <w:pPr>
        <w:pStyle w:val="PL"/>
        <w:rPr>
          <w:del w:id="11" w:author="ruiyue"/>
        </w:rPr>
      </w:pPr>
      <w:del w:id="12" w:author="ruiyue">
        <w:r>
          <w:delText xml:space="preserve">      type: object</w:delText>
        </w:r>
      </w:del>
    </w:p>
    <w:p w14:paraId="68E066F1" w14:textId="77777777" w:rsidR="00C97D6B" w:rsidRDefault="00C97D6B" w:rsidP="00C97D6B">
      <w:pPr>
        <w:pStyle w:val="PL"/>
        <w:rPr>
          <w:del w:id="13" w:author="ruiyue"/>
        </w:rPr>
      </w:pPr>
      <w:del w:id="14" w:author="ruiyue">
        <w:r>
          <w:delText xml:space="preserve">      properties:</w:delText>
        </w:r>
      </w:del>
    </w:p>
    <w:p w14:paraId="03DA1820" w14:textId="77777777" w:rsidR="00C97D6B" w:rsidRDefault="00C97D6B" w:rsidP="00C97D6B">
      <w:pPr>
        <w:pStyle w:val="PL"/>
        <w:rPr>
          <w:del w:id="15" w:author="ruiyue"/>
        </w:rPr>
      </w:pPr>
      <w:del w:id="16" w:author="ruiyue">
        <w:r>
          <w:delText xml:space="preserve">        thresholdDirection:</w:delText>
        </w:r>
      </w:del>
    </w:p>
    <w:p w14:paraId="60DC3EAB" w14:textId="77777777" w:rsidR="00C97D6B" w:rsidRDefault="00C97D6B" w:rsidP="00C97D6B">
      <w:pPr>
        <w:pStyle w:val="PL"/>
        <w:rPr>
          <w:del w:id="17" w:author="ruiyue"/>
        </w:rPr>
      </w:pPr>
      <w:del w:id="18" w:author="ruiyue">
        <w:r>
          <w:delText xml:space="preserve">          type: string</w:delText>
        </w:r>
      </w:del>
    </w:p>
    <w:p w14:paraId="7C5D050D" w14:textId="77777777" w:rsidR="00C97D6B" w:rsidRDefault="00C97D6B" w:rsidP="00C97D6B">
      <w:pPr>
        <w:pStyle w:val="PL"/>
        <w:rPr>
          <w:del w:id="19" w:author="ruiyue"/>
        </w:rPr>
      </w:pPr>
      <w:del w:id="20" w:author="ruiyue">
        <w:r>
          <w:delText xml:space="preserve">          enum:</w:delText>
        </w:r>
      </w:del>
    </w:p>
    <w:p w14:paraId="1797C93F" w14:textId="77777777" w:rsidR="00C97D6B" w:rsidRDefault="00C97D6B" w:rsidP="00C97D6B">
      <w:pPr>
        <w:pStyle w:val="PL"/>
        <w:rPr>
          <w:del w:id="21" w:author="ruiyue"/>
        </w:rPr>
      </w:pPr>
      <w:del w:id="22" w:author="ruiyue">
        <w:r>
          <w:delText xml:space="preserve">            - UP</w:delText>
        </w:r>
      </w:del>
    </w:p>
    <w:p w14:paraId="351043BD" w14:textId="77777777" w:rsidR="00C97D6B" w:rsidRDefault="00C97D6B" w:rsidP="00C97D6B">
      <w:pPr>
        <w:pStyle w:val="PL"/>
        <w:rPr>
          <w:del w:id="23" w:author="ruiyue"/>
        </w:rPr>
      </w:pPr>
      <w:del w:id="24" w:author="ruiyue">
        <w:r>
          <w:delText xml:space="preserve">            - DOWN</w:delText>
        </w:r>
      </w:del>
    </w:p>
    <w:p w14:paraId="4C0378EF" w14:textId="77777777" w:rsidR="00C97D6B" w:rsidRDefault="00C97D6B" w:rsidP="00C97D6B">
      <w:pPr>
        <w:pStyle w:val="PL"/>
        <w:rPr>
          <w:del w:id="25" w:author="ruiyue"/>
        </w:rPr>
      </w:pPr>
      <w:del w:id="26" w:author="ruiyue">
        <w:r>
          <w:delText xml:space="preserve">            - UP_AND_DOWN</w:delText>
        </w:r>
      </w:del>
    </w:p>
    <w:p w14:paraId="3C434968" w14:textId="77777777" w:rsidR="00C97D6B" w:rsidRDefault="00C97D6B" w:rsidP="00C97D6B">
      <w:pPr>
        <w:pStyle w:val="PL"/>
        <w:rPr>
          <w:del w:id="27" w:author="ruiyue"/>
        </w:rPr>
      </w:pPr>
      <w:del w:id="28" w:author="ruiyue">
        <w:r>
          <w:delText xml:space="preserve">        thresholdValue:</w:delText>
        </w:r>
      </w:del>
    </w:p>
    <w:p w14:paraId="7C63F9C9" w14:textId="77777777" w:rsidR="00C97D6B" w:rsidRDefault="00C97D6B" w:rsidP="00C97D6B">
      <w:pPr>
        <w:pStyle w:val="PL"/>
        <w:rPr>
          <w:del w:id="29" w:author="ruiyue"/>
        </w:rPr>
      </w:pPr>
      <w:del w:id="30" w:author="ruiyue">
        <w:r>
          <w:delText xml:space="preserve">          oneOf:</w:delText>
        </w:r>
      </w:del>
    </w:p>
    <w:p w14:paraId="2272A083" w14:textId="77777777" w:rsidR="00C97D6B" w:rsidRDefault="00C97D6B" w:rsidP="00C97D6B">
      <w:pPr>
        <w:pStyle w:val="PL"/>
        <w:rPr>
          <w:del w:id="31" w:author="ruiyue"/>
        </w:rPr>
      </w:pPr>
      <w:del w:id="32" w:author="ruiyue">
        <w:r>
          <w:delText xml:space="preserve">            - type: integer</w:delText>
        </w:r>
      </w:del>
    </w:p>
    <w:p w14:paraId="22848B3F" w14:textId="77777777" w:rsidR="00C97D6B" w:rsidRDefault="00C97D6B" w:rsidP="00C97D6B">
      <w:pPr>
        <w:pStyle w:val="PL"/>
        <w:rPr>
          <w:del w:id="33" w:author="ruiyue"/>
        </w:rPr>
      </w:pPr>
      <w:del w:id="34" w:author="ruiyue">
        <w:r>
          <w:delText xml:space="preserve">            - $ref: 'TS28623_ComDefs.yaml#/components/schemas/Float'</w:delText>
        </w:r>
      </w:del>
    </w:p>
    <w:p w14:paraId="51DEB891" w14:textId="77777777" w:rsidR="00C97D6B" w:rsidRDefault="00C97D6B" w:rsidP="00C97D6B">
      <w:pPr>
        <w:pStyle w:val="PL"/>
        <w:rPr>
          <w:del w:id="35" w:author="ruiyue"/>
        </w:rPr>
      </w:pPr>
      <w:del w:id="36" w:author="ruiyue">
        <w:r>
          <w:delText xml:space="preserve">        hysteresis:</w:delText>
        </w:r>
      </w:del>
    </w:p>
    <w:p w14:paraId="685B73DB" w14:textId="77777777" w:rsidR="00C97D6B" w:rsidRDefault="00C97D6B" w:rsidP="00C97D6B">
      <w:pPr>
        <w:pStyle w:val="PL"/>
        <w:rPr>
          <w:del w:id="37" w:author="ruiyue"/>
        </w:rPr>
      </w:pPr>
      <w:del w:id="38" w:author="ruiyue">
        <w:r>
          <w:delText xml:space="preserve">          oneOf:</w:delText>
        </w:r>
      </w:del>
    </w:p>
    <w:p w14:paraId="177888F4" w14:textId="77777777" w:rsidR="00C97D6B" w:rsidRDefault="00C97D6B" w:rsidP="00C97D6B">
      <w:pPr>
        <w:pStyle w:val="PL"/>
        <w:rPr>
          <w:del w:id="39" w:author="ruiyue"/>
        </w:rPr>
      </w:pPr>
      <w:del w:id="40" w:author="ruiyue">
        <w:r>
          <w:delText xml:space="preserve">            - type: integer</w:delText>
        </w:r>
      </w:del>
    </w:p>
    <w:p w14:paraId="062ABDCE" w14:textId="77777777" w:rsidR="00C97D6B" w:rsidRDefault="00C97D6B" w:rsidP="00C97D6B">
      <w:pPr>
        <w:pStyle w:val="PL"/>
        <w:rPr>
          <w:del w:id="41" w:author="ruiyue"/>
        </w:rPr>
      </w:pPr>
      <w:del w:id="42" w:author="ruiyue">
        <w:r>
          <w:delText xml:space="preserve">              minimum: 0</w:delText>
        </w:r>
      </w:del>
    </w:p>
    <w:p w14:paraId="30C02E0D" w14:textId="77777777" w:rsidR="00C97D6B" w:rsidRDefault="00C97D6B" w:rsidP="00C97D6B">
      <w:pPr>
        <w:pStyle w:val="PL"/>
        <w:rPr>
          <w:del w:id="43" w:author="ruiyue"/>
        </w:rPr>
      </w:pPr>
      <w:del w:id="44" w:author="ruiyue">
        <w:r>
          <w:lastRenderedPageBreak/>
          <w:delText xml:space="preserve">            - type: number</w:delText>
        </w:r>
      </w:del>
    </w:p>
    <w:p w14:paraId="57B374A0" w14:textId="77777777" w:rsidR="00C97D6B" w:rsidRDefault="00C97D6B" w:rsidP="00C97D6B">
      <w:pPr>
        <w:pStyle w:val="PL"/>
        <w:rPr>
          <w:del w:id="45" w:author="ruiyue"/>
        </w:rPr>
      </w:pPr>
      <w:del w:id="46" w:author="ruiyue">
        <w:r>
          <w:delText xml:space="preserve">              format: float</w:delText>
        </w:r>
      </w:del>
    </w:p>
    <w:p w14:paraId="1A8DF80B" w14:textId="77777777" w:rsidR="00C97D6B" w:rsidRDefault="00C97D6B" w:rsidP="00C97D6B">
      <w:pPr>
        <w:pStyle w:val="PL"/>
        <w:rPr>
          <w:del w:id="47" w:author="ruiyue"/>
        </w:rPr>
      </w:pPr>
      <w:del w:id="48" w:author="ruiyue">
        <w:r>
          <w:delText xml:space="preserve">              minimum: 0</w:delText>
        </w:r>
      </w:del>
    </w:p>
    <w:p w14:paraId="53717046" w14:textId="77777777" w:rsidR="00C97D6B" w:rsidRDefault="00C97D6B" w:rsidP="00C97D6B">
      <w:pPr>
        <w:pStyle w:val="PL"/>
      </w:pPr>
      <w:r>
        <w:t xml:space="preserve">    Operation:</w:t>
      </w:r>
    </w:p>
    <w:p w14:paraId="41ED02B3" w14:textId="77777777" w:rsidR="00C97D6B" w:rsidRDefault="00C97D6B" w:rsidP="00C97D6B">
      <w:pPr>
        <w:pStyle w:val="PL"/>
      </w:pPr>
      <w:r>
        <w:t xml:space="preserve">      type: object</w:t>
      </w:r>
    </w:p>
    <w:p w14:paraId="3C8D5BA1" w14:textId="77777777" w:rsidR="00C97D6B" w:rsidRDefault="00C97D6B" w:rsidP="00C97D6B">
      <w:pPr>
        <w:pStyle w:val="PL"/>
      </w:pPr>
      <w:r>
        <w:t xml:space="preserve">      properties:</w:t>
      </w:r>
    </w:p>
    <w:p w14:paraId="1600F7B9" w14:textId="77777777" w:rsidR="00C97D6B" w:rsidRDefault="00C97D6B" w:rsidP="00C97D6B">
      <w:pPr>
        <w:pStyle w:val="PL"/>
      </w:pPr>
      <w:r>
        <w:t xml:space="preserve">        name:</w:t>
      </w:r>
    </w:p>
    <w:p w14:paraId="3E2C2B94" w14:textId="77777777" w:rsidR="00C97D6B" w:rsidRDefault="00C97D6B" w:rsidP="00C97D6B">
      <w:pPr>
        <w:pStyle w:val="PL"/>
      </w:pPr>
      <w:r>
        <w:t xml:space="preserve">          type: string</w:t>
      </w:r>
    </w:p>
    <w:p w14:paraId="3F90AF85" w14:textId="77777777" w:rsidR="00C97D6B" w:rsidRDefault="00C97D6B" w:rsidP="00C97D6B">
      <w:pPr>
        <w:pStyle w:val="PL"/>
      </w:pPr>
      <w:r>
        <w:t xml:space="preserve">        </w:t>
      </w:r>
      <w:proofErr w:type="spellStart"/>
      <w:r>
        <w:t>allowedNFTypes</w:t>
      </w:r>
      <w:proofErr w:type="spellEnd"/>
      <w:r>
        <w:t>:</w:t>
      </w:r>
    </w:p>
    <w:p w14:paraId="2CAA6A98" w14:textId="77777777" w:rsidR="00C97D6B" w:rsidRDefault="00C97D6B" w:rsidP="00C97D6B">
      <w:pPr>
        <w:pStyle w:val="PL"/>
      </w:pPr>
      <w:r>
        <w:t xml:space="preserve">          $ref: '#/components/schemas/</w:t>
      </w:r>
      <w:proofErr w:type="spellStart"/>
      <w:r>
        <w:t>NFType</w:t>
      </w:r>
      <w:proofErr w:type="spellEnd"/>
      <w:r>
        <w:t>'</w:t>
      </w:r>
    </w:p>
    <w:p w14:paraId="20C80490" w14:textId="77777777" w:rsidR="00C97D6B" w:rsidRDefault="00C97D6B" w:rsidP="00C97D6B">
      <w:pPr>
        <w:pStyle w:val="PL"/>
      </w:pPr>
      <w:r>
        <w:t xml:space="preserve">        </w:t>
      </w:r>
      <w:proofErr w:type="spellStart"/>
      <w:r>
        <w:t>operationSemantics</w:t>
      </w:r>
      <w:proofErr w:type="spellEnd"/>
      <w:r>
        <w:t>:</w:t>
      </w:r>
    </w:p>
    <w:p w14:paraId="3463DCC2" w14:textId="77777777" w:rsidR="00C97D6B" w:rsidRDefault="00C97D6B" w:rsidP="00C97D6B">
      <w:pPr>
        <w:pStyle w:val="PL"/>
      </w:pPr>
      <w:r>
        <w:t xml:space="preserve">          $ref: '#/components/schemas/</w:t>
      </w:r>
      <w:proofErr w:type="spellStart"/>
      <w:r>
        <w:t>OperationSemantics</w:t>
      </w:r>
      <w:proofErr w:type="spellEnd"/>
      <w:r>
        <w:t>'</w:t>
      </w:r>
    </w:p>
    <w:p w14:paraId="7618CD26" w14:textId="77777777" w:rsidR="00C97D6B" w:rsidRDefault="00C97D6B" w:rsidP="00C97D6B">
      <w:pPr>
        <w:pStyle w:val="PL"/>
      </w:pPr>
      <w:r>
        <w:t xml:space="preserve">    </w:t>
      </w:r>
      <w:proofErr w:type="spellStart"/>
      <w:r>
        <w:t>NFType</w:t>
      </w:r>
      <w:proofErr w:type="spellEnd"/>
      <w:r>
        <w:t>:</w:t>
      </w:r>
    </w:p>
    <w:p w14:paraId="3083205E" w14:textId="77777777" w:rsidR="00C97D6B" w:rsidRDefault="00C97D6B" w:rsidP="00C97D6B">
      <w:pPr>
        <w:pStyle w:val="PL"/>
      </w:pPr>
      <w:r>
        <w:t xml:space="preserve">      type: string</w:t>
      </w:r>
    </w:p>
    <w:p w14:paraId="317D8FD7" w14:textId="77777777" w:rsidR="00C97D6B" w:rsidRDefault="00C97D6B" w:rsidP="00C97D6B">
      <w:pPr>
        <w:pStyle w:val="PL"/>
      </w:pPr>
      <w:r>
        <w:t xml:space="preserve">      description: ' NF name defined in TS 23.501 or TS 29.510'</w:t>
      </w:r>
    </w:p>
    <w:p w14:paraId="3903EED7" w14:textId="77777777" w:rsidR="00C97D6B" w:rsidRDefault="00C97D6B" w:rsidP="00C97D6B">
      <w:pPr>
        <w:pStyle w:val="PL"/>
      </w:pPr>
      <w:r>
        <w:t xml:space="preserve">      </w:t>
      </w:r>
      <w:proofErr w:type="spellStart"/>
      <w:r>
        <w:t>enum</w:t>
      </w:r>
      <w:proofErr w:type="spellEnd"/>
      <w:r>
        <w:t>:</w:t>
      </w:r>
    </w:p>
    <w:p w14:paraId="66EE8FBC" w14:textId="77777777" w:rsidR="00C97D6B" w:rsidRDefault="00C97D6B" w:rsidP="00C97D6B">
      <w:pPr>
        <w:pStyle w:val="PL"/>
      </w:pPr>
      <w:r>
        <w:t xml:space="preserve">        - NRF</w:t>
      </w:r>
    </w:p>
    <w:p w14:paraId="690D1322" w14:textId="77777777" w:rsidR="00C97D6B" w:rsidRDefault="00C97D6B" w:rsidP="00C97D6B">
      <w:pPr>
        <w:pStyle w:val="PL"/>
      </w:pPr>
      <w:r>
        <w:t xml:space="preserve">        - UDM</w:t>
      </w:r>
    </w:p>
    <w:p w14:paraId="35A3F883" w14:textId="77777777" w:rsidR="00C97D6B" w:rsidRDefault="00C97D6B" w:rsidP="00C97D6B">
      <w:pPr>
        <w:pStyle w:val="PL"/>
      </w:pPr>
      <w:r>
        <w:t xml:space="preserve">        - AMF</w:t>
      </w:r>
    </w:p>
    <w:p w14:paraId="6E818869" w14:textId="77777777" w:rsidR="00C97D6B" w:rsidRDefault="00C97D6B" w:rsidP="00C97D6B">
      <w:pPr>
        <w:pStyle w:val="PL"/>
      </w:pPr>
      <w:r>
        <w:t xml:space="preserve">        - SMF</w:t>
      </w:r>
    </w:p>
    <w:p w14:paraId="7A5B27A4" w14:textId="77777777" w:rsidR="00C97D6B" w:rsidRDefault="00C97D6B" w:rsidP="00C97D6B">
      <w:pPr>
        <w:pStyle w:val="PL"/>
      </w:pPr>
      <w:r>
        <w:t xml:space="preserve">        - AUSF</w:t>
      </w:r>
    </w:p>
    <w:p w14:paraId="160CB664" w14:textId="77777777" w:rsidR="00C97D6B" w:rsidRDefault="00C97D6B" w:rsidP="00C97D6B">
      <w:pPr>
        <w:pStyle w:val="PL"/>
      </w:pPr>
      <w:r>
        <w:t xml:space="preserve">        - NEF</w:t>
      </w:r>
    </w:p>
    <w:p w14:paraId="00BDDEE4" w14:textId="77777777" w:rsidR="00C97D6B" w:rsidRDefault="00C97D6B" w:rsidP="00C97D6B">
      <w:pPr>
        <w:pStyle w:val="PL"/>
      </w:pPr>
      <w:r>
        <w:t xml:space="preserve">        - PCF</w:t>
      </w:r>
    </w:p>
    <w:p w14:paraId="0F1C8C06" w14:textId="77777777" w:rsidR="00C97D6B" w:rsidRDefault="00C97D6B" w:rsidP="00C97D6B">
      <w:pPr>
        <w:pStyle w:val="PL"/>
      </w:pPr>
      <w:r>
        <w:t xml:space="preserve">        - SMSF</w:t>
      </w:r>
    </w:p>
    <w:p w14:paraId="553488B0" w14:textId="77777777" w:rsidR="00C97D6B" w:rsidRDefault="00C97D6B" w:rsidP="00C97D6B">
      <w:pPr>
        <w:pStyle w:val="PL"/>
      </w:pPr>
      <w:r>
        <w:t xml:space="preserve">        - NSSF</w:t>
      </w:r>
    </w:p>
    <w:p w14:paraId="5B6CAA5B" w14:textId="77777777" w:rsidR="00C97D6B" w:rsidRDefault="00C97D6B" w:rsidP="00C97D6B">
      <w:pPr>
        <w:pStyle w:val="PL"/>
      </w:pPr>
      <w:r>
        <w:t xml:space="preserve">        - UDR</w:t>
      </w:r>
    </w:p>
    <w:p w14:paraId="72D0421E" w14:textId="77777777" w:rsidR="00C97D6B" w:rsidRDefault="00C97D6B" w:rsidP="00C97D6B">
      <w:pPr>
        <w:pStyle w:val="PL"/>
      </w:pPr>
      <w:r>
        <w:t xml:space="preserve">        - LMF</w:t>
      </w:r>
    </w:p>
    <w:p w14:paraId="3A8569AB" w14:textId="77777777" w:rsidR="00C97D6B" w:rsidRDefault="00C97D6B" w:rsidP="00C97D6B">
      <w:pPr>
        <w:pStyle w:val="PL"/>
      </w:pPr>
      <w:r>
        <w:t xml:space="preserve">        - GMLC</w:t>
      </w:r>
    </w:p>
    <w:p w14:paraId="2B3386D6" w14:textId="77777777" w:rsidR="00C97D6B" w:rsidRDefault="00C97D6B" w:rsidP="00C97D6B">
      <w:pPr>
        <w:pStyle w:val="PL"/>
      </w:pPr>
      <w:r>
        <w:t xml:space="preserve">        - 5G_EIR</w:t>
      </w:r>
    </w:p>
    <w:p w14:paraId="72C87EAE" w14:textId="77777777" w:rsidR="00C97D6B" w:rsidRDefault="00C97D6B" w:rsidP="00C97D6B">
      <w:pPr>
        <w:pStyle w:val="PL"/>
      </w:pPr>
      <w:r>
        <w:t xml:space="preserve">        - SEPP</w:t>
      </w:r>
    </w:p>
    <w:p w14:paraId="10B0C93B" w14:textId="77777777" w:rsidR="00C97D6B" w:rsidRDefault="00C97D6B" w:rsidP="00C97D6B">
      <w:pPr>
        <w:pStyle w:val="PL"/>
      </w:pPr>
      <w:r>
        <w:t xml:space="preserve">        - UPF</w:t>
      </w:r>
    </w:p>
    <w:p w14:paraId="6924A530" w14:textId="77777777" w:rsidR="00C97D6B" w:rsidRDefault="00C97D6B" w:rsidP="00C97D6B">
      <w:pPr>
        <w:pStyle w:val="PL"/>
      </w:pPr>
      <w:r>
        <w:t xml:space="preserve">        - N3IWF</w:t>
      </w:r>
    </w:p>
    <w:p w14:paraId="3DE20A97" w14:textId="77777777" w:rsidR="00C97D6B" w:rsidRDefault="00C97D6B" w:rsidP="00C97D6B">
      <w:pPr>
        <w:pStyle w:val="PL"/>
      </w:pPr>
      <w:r>
        <w:t xml:space="preserve">        - AF</w:t>
      </w:r>
    </w:p>
    <w:p w14:paraId="23BD08C4" w14:textId="77777777" w:rsidR="00C97D6B" w:rsidRDefault="00C97D6B" w:rsidP="00C97D6B">
      <w:pPr>
        <w:pStyle w:val="PL"/>
      </w:pPr>
      <w:r>
        <w:t xml:space="preserve">        - UDSF</w:t>
      </w:r>
    </w:p>
    <w:p w14:paraId="26060CBD" w14:textId="77777777" w:rsidR="00C97D6B" w:rsidRDefault="00C97D6B" w:rsidP="00C97D6B">
      <w:pPr>
        <w:pStyle w:val="PL"/>
      </w:pPr>
      <w:r>
        <w:t xml:space="preserve">        - DN</w:t>
      </w:r>
    </w:p>
    <w:p w14:paraId="512377B7" w14:textId="77777777" w:rsidR="00C97D6B" w:rsidRDefault="00C97D6B" w:rsidP="00C97D6B">
      <w:pPr>
        <w:pStyle w:val="PL"/>
      </w:pPr>
      <w:r>
        <w:t xml:space="preserve">        - BSF</w:t>
      </w:r>
    </w:p>
    <w:p w14:paraId="58B48524" w14:textId="77777777" w:rsidR="00C97D6B" w:rsidRDefault="00C97D6B" w:rsidP="00C97D6B">
      <w:pPr>
        <w:pStyle w:val="PL"/>
      </w:pPr>
      <w:r>
        <w:t xml:space="preserve">        - CHF</w:t>
      </w:r>
    </w:p>
    <w:p w14:paraId="206491DE" w14:textId="77777777" w:rsidR="00C97D6B" w:rsidRDefault="00C97D6B" w:rsidP="00C97D6B">
      <w:pPr>
        <w:pStyle w:val="PL"/>
      </w:pPr>
      <w:r>
        <w:t xml:space="preserve">        - NWDAF</w:t>
      </w:r>
    </w:p>
    <w:p w14:paraId="4D3CB8AE" w14:textId="77777777" w:rsidR="00C97D6B" w:rsidRDefault="00C97D6B" w:rsidP="00C97D6B">
      <w:pPr>
        <w:pStyle w:val="PL"/>
      </w:pPr>
      <w:r>
        <w:t xml:space="preserve">        - PCSCF</w:t>
      </w:r>
    </w:p>
    <w:p w14:paraId="2D85CC8B" w14:textId="77777777" w:rsidR="00C97D6B" w:rsidRDefault="00C97D6B" w:rsidP="00C97D6B">
      <w:pPr>
        <w:pStyle w:val="PL"/>
      </w:pPr>
      <w:r>
        <w:t xml:space="preserve">        - CBCF</w:t>
      </w:r>
    </w:p>
    <w:p w14:paraId="0104C877" w14:textId="77777777" w:rsidR="00C97D6B" w:rsidRDefault="00C97D6B" w:rsidP="00C97D6B">
      <w:pPr>
        <w:pStyle w:val="PL"/>
      </w:pPr>
      <w:r>
        <w:t xml:space="preserve">        - HSS</w:t>
      </w:r>
    </w:p>
    <w:p w14:paraId="2F8B3A26" w14:textId="77777777" w:rsidR="00C97D6B" w:rsidRDefault="00C97D6B" w:rsidP="00C97D6B">
      <w:pPr>
        <w:pStyle w:val="PL"/>
      </w:pPr>
      <w:r>
        <w:t xml:space="preserve">        - UCMF</w:t>
      </w:r>
    </w:p>
    <w:p w14:paraId="0B429123" w14:textId="77777777" w:rsidR="00C97D6B" w:rsidRDefault="00C97D6B" w:rsidP="00C97D6B">
      <w:pPr>
        <w:pStyle w:val="PL"/>
      </w:pPr>
      <w:r>
        <w:t xml:space="preserve">        - SOR_AF</w:t>
      </w:r>
    </w:p>
    <w:p w14:paraId="13C695B7" w14:textId="77777777" w:rsidR="00C97D6B" w:rsidRDefault="00C97D6B" w:rsidP="00C97D6B">
      <w:pPr>
        <w:pStyle w:val="PL"/>
      </w:pPr>
      <w:r>
        <w:t xml:space="preserve">        - SPAF</w:t>
      </w:r>
    </w:p>
    <w:p w14:paraId="446A4CD5" w14:textId="77777777" w:rsidR="00C97D6B" w:rsidRDefault="00C97D6B" w:rsidP="00C97D6B">
      <w:pPr>
        <w:pStyle w:val="PL"/>
      </w:pPr>
      <w:r>
        <w:t xml:space="preserve">        - MME</w:t>
      </w:r>
    </w:p>
    <w:p w14:paraId="3D12642E" w14:textId="77777777" w:rsidR="00C97D6B" w:rsidRDefault="00C97D6B" w:rsidP="00C97D6B">
      <w:pPr>
        <w:pStyle w:val="PL"/>
      </w:pPr>
      <w:r>
        <w:t xml:space="preserve">        - SCSAS</w:t>
      </w:r>
    </w:p>
    <w:p w14:paraId="0599FDF3" w14:textId="77777777" w:rsidR="00C97D6B" w:rsidRDefault="00C97D6B" w:rsidP="00C97D6B">
      <w:pPr>
        <w:pStyle w:val="PL"/>
      </w:pPr>
      <w:r>
        <w:t xml:space="preserve">        - SCEF</w:t>
      </w:r>
    </w:p>
    <w:p w14:paraId="7FB00075" w14:textId="77777777" w:rsidR="00C97D6B" w:rsidRDefault="00C97D6B" w:rsidP="00C97D6B">
      <w:pPr>
        <w:pStyle w:val="PL"/>
      </w:pPr>
      <w:r>
        <w:t xml:space="preserve">        - SCP</w:t>
      </w:r>
    </w:p>
    <w:p w14:paraId="1E0E76A7" w14:textId="77777777" w:rsidR="00C97D6B" w:rsidRDefault="00C97D6B" w:rsidP="00C97D6B">
      <w:pPr>
        <w:pStyle w:val="PL"/>
      </w:pPr>
      <w:r>
        <w:t xml:space="preserve">        - NSSAAF</w:t>
      </w:r>
    </w:p>
    <w:p w14:paraId="2BEA98BF" w14:textId="77777777" w:rsidR="00C97D6B" w:rsidRDefault="00C97D6B" w:rsidP="00C97D6B">
      <w:pPr>
        <w:pStyle w:val="PL"/>
      </w:pPr>
      <w:r>
        <w:t xml:space="preserve">        - ICSCF</w:t>
      </w:r>
    </w:p>
    <w:p w14:paraId="61F29414" w14:textId="77777777" w:rsidR="00C97D6B" w:rsidRDefault="00C97D6B" w:rsidP="00C97D6B">
      <w:pPr>
        <w:pStyle w:val="PL"/>
      </w:pPr>
      <w:r>
        <w:t xml:space="preserve">        - SCSCF</w:t>
      </w:r>
    </w:p>
    <w:p w14:paraId="3227A20D" w14:textId="77777777" w:rsidR="00C97D6B" w:rsidRDefault="00C97D6B" w:rsidP="00C97D6B">
      <w:pPr>
        <w:pStyle w:val="PL"/>
      </w:pPr>
      <w:r>
        <w:t xml:space="preserve">        - DRA</w:t>
      </w:r>
    </w:p>
    <w:p w14:paraId="35809DF2" w14:textId="77777777" w:rsidR="00C97D6B" w:rsidRDefault="00C97D6B" w:rsidP="00C97D6B">
      <w:pPr>
        <w:pStyle w:val="PL"/>
      </w:pPr>
      <w:r>
        <w:t xml:space="preserve">        - IMS_AS</w:t>
      </w:r>
    </w:p>
    <w:p w14:paraId="223822DC" w14:textId="77777777" w:rsidR="00C97D6B" w:rsidRDefault="00C97D6B" w:rsidP="00C97D6B">
      <w:pPr>
        <w:pStyle w:val="PL"/>
      </w:pPr>
      <w:r>
        <w:t xml:space="preserve">        - AANF</w:t>
      </w:r>
    </w:p>
    <w:p w14:paraId="5E9E1282" w14:textId="77777777" w:rsidR="00C97D6B" w:rsidRDefault="00C97D6B" w:rsidP="00C97D6B">
      <w:pPr>
        <w:pStyle w:val="PL"/>
      </w:pPr>
      <w:r>
        <w:t xml:space="preserve">        - 5G_DDNMF</w:t>
      </w:r>
    </w:p>
    <w:p w14:paraId="7138F518" w14:textId="77777777" w:rsidR="00C97D6B" w:rsidRDefault="00C97D6B" w:rsidP="00C97D6B">
      <w:pPr>
        <w:pStyle w:val="PL"/>
      </w:pPr>
      <w:r>
        <w:t xml:space="preserve">        - NSACF</w:t>
      </w:r>
    </w:p>
    <w:p w14:paraId="311F7AD4" w14:textId="77777777" w:rsidR="00C97D6B" w:rsidRDefault="00C97D6B" w:rsidP="00C97D6B">
      <w:pPr>
        <w:pStyle w:val="PL"/>
      </w:pPr>
      <w:r>
        <w:t xml:space="preserve">        - MFAF</w:t>
      </w:r>
    </w:p>
    <w:p w14:paraId="1FB7DA14" w14:textId="77777777" w:rsidR="00C97D6B" w:rsidRDefault="00C97D6B" w:rsidP="00C97D6B">
      <w:pPr>
        <w:pStyle w:val="PL"/>
      </w:pPr>
      <w:r>
        <w:t xml:space="preserve">        - EASDF</w:t>
      </w:r>
    </w:p>
    <w:p w14:paraId="6B35FA8B" w14:textId="77777777" w:rsidR="00C97D6B" w:rsidRDefault="00C97D6B" w:rsidP="00C97D6B">
      <w:pPr>
        <w:pStyle w:val="PL"/>
      </w:pPr>
      <w:r>
        <w:t xml:space="preserve">        - DCCF</w:t>
      </w:r>
    </w:p>
    <w:p w14:paraId="10D99911" w14:textId="77777777" w:rsidR="00C97D6B" w:rsidRDefault="00C97D6B" w:rsidP="00C97D6B">
      <w:pPr>
        <w:pStyle w:val="PL"/>
      </w:pPr>
      <w:r>
        <w:t xml:space="preserve">        - MB_SMF</w:t>
      </w:r>
    </w:p>
    <w:p w14:paraId="06D1CA51" w14:textId="77777777" w:rsidR="00C97D6B" w:rsidRDefault="00C97D6B" w:rsidP="00C97D6B">
      <w:pPr>
        <w:pStyle w:val="PL"/>
      </w:pPr>
      <w:r>
        <w:t xml:space="preserve">        - TSCTSF</w:t>
      </w:r>
    </w:p>
    <w:p w14:paraId="394B2E30" w14:textId="77777777" w:rsidR="00C97D6B" w:rsidRDefault="00C97D6B" w:rsidP="00C97D6B">
      <w:pPr>
        <w:pStyle w:val="PL"/>
      </w:pPr>
      <w:r>
        <w:t xml:space="preserve">        - ADRF</w:t>
      </w:r>
    </w:p>
    <w:p w14:paraId="1437BA16" w14:textId="77777777" w:rsidR="00C97D6B" w:rsidRDefault="00C97D6B" w:rsidP="00C97D6B">
      <w:pPr>
        <w:pStyle w:val="PL"/>
      </w:pPr>
      <w:r>
        <w:t xml:space="preserve">        - GBA_BSF</w:t>
      </w:r>
    </w:p>
    <w:p w14:paraId="38EA9EE1" w14:textId="77777777" w:rsidR="00C97D6B" w:rsidRDefault="00C97D6B" w:rsidP="00C97D6B">
      <w:pPr>
        <w:pStyle w:val="PL"/>
      </w:pPr>
      <w:r>
        <w:t xml:space="preserve">        - CEF</w:t>
      </w:r>
    </w:p>
    <w:p w14:paraId="1BDE031E" w14:textId="77777777" w:rsidR="00C97D6B" w:rsidRDefault="00C97D6B" w:rsidP="00C97D6B">
      <w:pPr>
        <w:pStyle w:val="PL"/>
      </w:pPr>
      <w:r>
        <w:t xml:space="preserve">        - MB_UPF</w:t>
      </w:r>
    </w:p>
    <w:p w14:paraId="2F2A6686" w14:textId="77777777" w:rsidR="00C97D6B" w:rsidRDefault="00C97D6B" w:rsidP="00C97D6B">
      <w:pPr>
        <w:pStyle w:val="PL"/>
      </w:pPr>
      <w:r>
        <w:t xml:space="preserve">        - NSWOF</w:t>
      </w:r>
    </w:p>
    <w:p w14:paraId="08ABE73E" w14:textId="77777777" w:rsidR="00C97D6B" w:rsidRDefault="00C97D6B" w:rsidP="00C97D6B">
      <w:pPr>
        <w:pStyle w:val="PL"/>
      </w:pPr>
      <w:r>
        <w:t xml:space="preserve">        - PKMF</w:t>
      </w:r>
    </w:p>
    <w:p w14:paraId="45D2F0B7" w14:textId="77777777" w:rsidR="00C97D6B" w:rsidRDefault="00C97D6B" w:rsidP="00C97D6B">
      <w:pPr>
        <w:pStyle w:val="PL"/>
      </w:pPr>
      <w:r>
        <w:t xml:space="preserve">        - MNPF</w:t>
      </w:r>
    </w:p>
    <w:p w14:paraId="4869895A" w14:textId="77777777" w:rsidR="00C97D6B" w:rsidRDefault="00C97D6B" w:rsidP="00C97D6B">
      <w:pPr>
        <w:pStyle w:val="PL"/>
      </w:pPr>
      <w:r>
        <w:t xml:space="preserve">        - SMS_GMSC</w:t>
      </w:r>
    </w:p>
    <w:p w14:paraId="13C7189D" w14:textId="77777777" w:rsidR="00C97D6B" w:rsidRDefault="00C97D6B" w:rsidP="00C97D6B">
      <w:pPr>
        <w:pStyle w:val="PL"/>
      </w:pPr>
      <w:r>
        <w:t xml:space="preserve">        - SMS_IWMSC</w:t>
      </w:r>
    </w:p>
    <w:p w14:paraId="58080D7C" w14:textId="77777777" w:rsidR="00C97D6B" w:rsidRDefault="00C97D6B" w:rsidP="00C97D6B">
      <w:pPr>
        <w:pStyle w:val="PL"/>
      </w:pPr>
      <w:r>
        <w:t xml:space="preserve">        - MBSF</w:t>
      </w:r>
    </w:p>
    <w:p w14:paraId="47FA2EB4" w14:textId="77777777" w:rsidR="00C97D6B" w:rsidRDefault="00C97D6B" w:rsidP="00C97D6B">
      <w:pPr>
        <w:pStyle w:val="PL"/>
      </w:pPr>
      <w:r>
        <w:t xml:space="preserve">        - MBSTF</w:t>
      </w:r>
    </w:p>
    <w:p w14:paraId="63DE955E" w14:textId="77777777" w:rsidR="00C97D6B" w:rsidRDefault="00C97D6B" w:rsidP="00C97D6B">
      <w:pPr>
        <w:pStyle w:val="PL"/>
      </w:pPr>
      <w:r>
        <w:t xml:space="preserve">        - PANF</w:t>
      </w:r>
    </w:p>
    <w:p w14:paraId="6D151927" w14:textId="77777777" w:rsidR="00C97D6B" w:rsidRDefault="00C97D6B" w:rsidP="00C97D6B">
      <w:pPr>
        <w:pStyle w:val="PL"/>
      </w:pPr>
      <w:r>
        <w:t xml:space="preserve">        - TNGF</w:t>
      </w:r>
    </w:p>
    <w:p w14:paraId="5D72DD7C" w14:textId="77777777" w:rsidR="00C97D6B" w:rsidRDefault="00C97D6B" w:rsidP="00C97D6B">
      <w:pPr>
        <w:pStyle w:val="PL"/>
      </w:pPr>
      <w:r>
        <w:t xml:space="preserve">        - W_AGF</w:t>
      </w:r>
    </w:p>
    <w:p w14:paraId="1AA7C2AE" w14:textId="77777777" w:rsidR="00C97D6B" w:rsidRDefault="00C97D6B" w:rsidP="00C97D6B">
      <w:pPr>
        <w:pStyle w:val="PL"/>
      </w:pPr>
      <w:r>
        <w:t xml:space="preserve">        - TWIF</w:t>
      </w:r>
    </w:p>
    <w:p w14:paraId="30E43E84" w14:textId="77777777" w:rsidR="00C97D6B" w:rsidRDefault="00C97D6B" w:rsidP="00C97D6B">
      <w:pPr>
        <w:pStyle w:val="PL"/>
      </w:pPr>
      <w:r>
        <w:t xml:space="preserve">        - TSN_AF</w:t>
      </w:r>
    </w:p>
    <w:p w14:paraId="3F3F155C" w14:textId="77777777" w:rsidR="00C97D6B" w:rsidRDefault="00C97D6B" w:rsidP="00C97D6B">
      <w:pPr>
        <w:pStyle w:val="PL"/>
      </w:pPr>
    </w:p>
    <w:p w14:paraId="7223483B" w14:textId="77777777" w:rsidR="00C97D6B" w:rsidRDefault="00C97D6B" w:rsidP="00C97D6B">
      <w:pPr>
        <w:pStyle w:val="PL"/>
      </w:pPr>
      <w:r>
        <w:lastRenderedPageBreak/>
        <w:t xml:space="preserve">    </w:t>
      </w:r>
      <w:proofErr w:type="spellStart"/>
      <w:r>
        <w:t>OperationSemantics</w:t>
      </w:r>
      <w:proofErr w:type="spellEnd"/>
      <w:r>
        <w:t>:</w:t>
      </w:r>
    </w:p>
    <w:p w14:paraId="4E96E928" w14:textId="77777777" w:rsidR="00C97D6B" w:rsidRDefault="00C97D6B" w:rsidP="00C97D6B">
      <w:pPr>
        <w:pStyle w:val="PL"/>
      </w:pPr>
      <w:r>
        <w:t xml:space="preserve">      type: string</w:t>
      </w:r>
    </w:p>
    <w:p w14:paraId="0E7B88C3" w14:textId="77777777" w:rsidR="00C97D6B" w:rsidRDefault="00C97D6B" w:rsidP="00C97D6B">
      <w:pPr>
        <w:pStyle w:val="PL"/>
      </w:pPr>
      <w:r>
        <w:t xml:space="preserve">      </w:t>
      </w:r>
      <w:proofErr w:type="spellStart"/>
      <w:r>
        <w:t>enum</w:t>
      </w:r>
      <w:proofErr w:type="spellEnd"/>
      <w:r>
        <w:t>:</w:t>
      </w:r>
    </w:p>
    <w:p w14:paraId="343A6387" w14:textId="77777777" w:rsidR="00C97D6B" w:rsidRDefault="00C97D6B" w:rsidP="00C97D6B">
      <w:pPr>
        <w:pStyle w:val="PL"/>
      </w:pPr>
      <w:r>
        <w:t xml:space="preserve">        - REQUEST_RESPONSE</w:t>
      </w:r>
    </w:p>
    <w:p w14:paraId="3F08FED8" w14:textId="77777777" w:rsidR="00C97D6B" w:rsidRDefault="00C97D6B" w:rsidP="00C97D6B">
      <w:pPr>
        <w:pStyle w:val="PL"/>
      </w:pPr>
      <w:r>
        <w:t xml:space="preserve">        - SUBSCRIBE_NOTIFY</w:t>
      </w:r>
    </w:p>
    <w:p w14:paraId="57258546" w14:textId="77777777" w:rsidR="00C97D6B" w:rsidRDefault="00C97D6B" w:rsidP="00C97D6B">
      <w:pPr>
        <w:pStyle w:val="PL"/>
      </w:pPr>
      <w:r>
        <w:t xml:space="preserve">    SAP:</w:t>
      </w:r>
    </w:p>
    <w:p w14:paraId="5576C258" w14:textId="77777777" w:rsidR="00C97D6B" w:rsidRDefault="00C97D6B" w:rsidP="00C97D6B">
      <w:pPr>
        <w:pStyle w:val="PL"/>
      </w:pPr>
      <w:r>
        <w:t xml:space="preserve">      type: object</w:t>
      </w:r>
    </w:p>
    <w:p w14:paraId="480A83BC" w14:textId="77777777" w:rsidR="00C97D6B" w:rsidRDefault="00C97D6B" w:rsidP="00C97D6B">
      <w:pPr>
        <w:pStyle w:val="PL"/>
      </w:pPr>
      <w:r>
        <w:t xml:space="preserve">      properties:</w:t>
      </w:r>
    </w:p>
    <w:p w14:paraId="566C8E00" w14:textId="77777777" w:rsidR="00C97D6B" w:rsidRDefault="00C97D6B" w:rsidP="00C97D6B">
      <w:pPr>
        <w:pStyle w:val="PL"/>
      </w:pPr>
      <w:r>
        <w:t xml:space="preserve">        host:</w:t>
      </w:r>
    </w:p>
    <w:p w14:paraId="1D907383" w14:textId="77777777" w:rsidR="00C97D6B" w:rsidRDefault="00C97D6B" w:rsidP="00C97D6B">
      <w:pPr>
        <w:pStyle w:val="PL"/>
      </w:pPr>
      <w:r>
        <w:t xml:space="preserve">          $ref: 'TS28623_ComDefs.yaml#/components/schemas/</w:t>
      </w:r>
      <w:proofErr w:type="spellStart"/>
      <w:r>
        <w:t>HostAddr</w:t>
      </w:r>
      <w:proofErr w:type="spellEnd"/>
      <w:r>
        <w:t>'</w:t>
      </w:r>
    </w:p>
    <w:p w14:paraId="49AC3671" w14:textId="77777777" w:rsidR="00C97D6B" w:rsidRDefault="00C97D6B" w:rsidP="00C97D6B">
      <w:pPr>
        <w:pStyle w:val="PL"/>
      </w:pPr>
      <w:r>
        <w:t xml:space="preserve">        port:</w:t>
      </w:r>
    </w:p>
    <w:p w14:paraId="6EB15C53" w14:textId="77777777" w:rsidR="00C97D6B" w:rsidRDefault="00C97D6B" w:rsidP="00C97D6B">
      <w:pPr>
        <w:pStyle w:val="PL"/>
      </w:pPr>
      <w:r>
        <w:t xml:space="preserve">          type: integer</w:t>
      </w:r>
    </w:p>
    <w:p w14:paraId="252FBCBD" w14:textId="77777777" w:rsidR="00C97D6B" w:rsidRDefault="00C97D6B" w:rsidP="00C97D6B">
      <w:pPr>
        <w:pStyle w:val="PL"/>
        <w:rPr>
          <w:del w:id="49" w:author="ruiyue"/>
        </w:rPr>
      </w:pPr>
      <w:del w:id="50" w:author="ruiyue">
        <w:r>
          <w:delText xml:space="preserve">    NFServiceType:</w:delText>
        </w:r>
      </w:del>
    </w:p>
    <w:p w14:paraId="33685762" w14:textId="77777777" w:rsidR="00C97D6B" w:rsidRDefault="00C97D6B" w:rsidP="00C97D6B">
      <w:pPr>
        <w:pStyle w:val="PL"/>
        <w:rPr>
          <w:del w:id="51" w:author="ruiyue"/>
        </w:rPr>
      </w:pPr>
      <w:del w:id="52" w:author="ruiyue">
        <w:r>
          <w:delText xml:space="preserve">      type: string</w:delText>
        </w:r>
      </w:del>
    </w:p>
    <w:p w14:paraId="44ED1155" w14:textId="77777777" w:rsidR="00C97D6B" w:rsidRDefault="00C97D6B" w:rsidP="00C97D6B">
      <w:pPr>
        <w:pStyle w:val="PL"/>
        <w:rPr>
          <w:del w:id="53" w:author="ruiyue"/>
        </w:rPr>
      </w:pPr>
      <w:del w:id="54" w:author="ruiyue">
        <w:r>
          <w:delText xml:space="preserve">      enum:</w:delText>
        </w:r>
      </w:del>
    </w:p>
    <w:p w14:paraId="55BED5B3" w14:textId="77777777" w:rsidR="00C97D6B" w:rsidRDefault="00C97D6B" w:rsidP="00C97D6B">
      <w:pPr>
        <w:pStyle w:val="PL"/>
        <w:rPr>
          <w:del w:id="55" w:author="ruiyue"/>
        </w:rPr>
      </w:pPr>
      <w:del w:id="56" w:author="ruiyue">
        <w:r>
          <w:delText xml:space="preserve">        - Namf_Communication</w:delText>
        </w:r>
      </w:del>
    </w:p>
    <w:p w14:paraId="15191C7B" w14:textId="77777777" w:rsidR="00C97D6B" w:rsidRDefault="00C97D6B" w:rsidP="00C97D6B">
      <w:pPr>
        <w:pStyle w:val="PL"/>
        <w:rPr>
          <w:del w:id="57" w:author="ruiyue"/>
        </w:rPr>
      </w:pPr>
      <w:del w:id="58" w:author="ruiyue">
        <w:r>
          <w:delText xml:space="preserve">        - Namf_EventExposure</w:delText>
        </w:r>
      </w:del>
    </w:p>
    <w:p w14:paraId="7F665619" w14:textId="77777777" w:rsidR="00C97D6B" w:rsidRDefault="00C97D6B" w:rsidP="00C97D6B">
      <w:pPr>
        <w:pStyle w:val="PL"/>
        <w:rPr>
          <w:del w:id="59" w:author="ruiyue"/>
        </w:rPr>
      </w:pPr>
      <w:del w:id="60" w:author="ruiyue">
        <w:r>
          <w:delText xml:space="preserve">        - Namf_MT</w:delText>
        </w:r>
      </w:del>
    </w:p>
    <w:p w14:paraId="1401FEDC" w14:textId="77777777" w:rsidR="00C97D6B" w:rsidRDefault="00C97D6B" w:rsidP="00C97D6B">
      <w:pPr>
        <w:pStyle w:val="PL"/>
        <w:rPr>
          <w:del w:id="61" w:author="ruiyue"/>
        </w:rPr>
      </w:pPr>
      <w:del w:id="62" w:author="ruiyue">
        <w:r>
          <w:delText xml:space="preserve">        - Namf_Location</w:delText>
        </w:r>
      </w:del>
    </w:p>
    <w:p w14:paraId="2B9B087A" w14:textId="77777777" w:rsidR="00C97D6B" w:rsidRDefault="00C97D6B" w:rsidP="00C97D6B">
      <w:pPr>
        <w:pStyle w:val="PL"/>
        <w:rPr>
          <w:del w:id="63" w:author="ruiyue"/>
        </w:rPr>
      </w:pPr>
      <w:del w:id="64" w:author="ruiyue">
        <w:r>
          <w:delText xml:space="preserve">        - Nsmf_PDUSession</w:delText>
        </w:r>
      </w:del>
    </w:p>
    <w:p w14:paraId="75A0FFE4" w14:textId="77777777" w:rsidR="00C97D6B" w:rsidRDefault="00C97D6B" w:rsidP="00C97D6B">
      <w:pPr>
        <w:pStyle w:val="PL"/>
        <w:rPr>
          <w:del w:id="65" w:author="ruiyue"/>
        </w:rPr>
      </w:pPr>
      <w:del w:id="66" w:author="ruiyue">
        <w:r>
          <w:delText xml:space="preserve">        - Nsmf_EventExposure</w:delText>
        </w:r>
      </w:del>
    </w:p>
    <w:p w14:paraId="3C85CA49" w14:textId="77777777" w:rsidR="00C97D6B" w:rsidRDefault="00C97D6B" w:rsidP="00C97D6B">
      <w:pPr>
        <w:pStyle w:val="PL"/>
        <w:rPr>
          <w:del w:id="67" w:author="ruiyue"/>
        </w:rPr>
      </w:pPr>
      <w:del w:id="68" w:author="ruiyue">
        <w:r>
          <w:delText xml:space="preserve">        - Others</w:delText>
        </w:r>
      </w:del>
    </w:p>
    <w:p w14:paraId="73AE211E" w14:textId="77777777" w:rsidR="00C97D6B" w:rsidRDefault="00C97D6B" w:rsidP="00C97D6B">
      <w:pPr>
        <w:pStyle w:val="PL"/>
        <w:rPr>
          <w:del w:id="69" w:author="ruiyue"/>
        </w:rPr>
      </w:pPr>
      <w:del w:id="70" w:author="ruiyue">
        <w:r>
          <w:delText xml:space="preserve">    TransportProtocol:</w:delText>
        </w:r>
      </w:del>
    </w:p>
    <w:p w14:paraId="7A396A7D" w14:textId="77777777" w:rsidR="00C97D6B" w:rsidRDefault="00C97D6B" w:rsidP="00C97D6B">
      <w:pPr>
        <w:pStyle w:val="PL"/>
        <w:rPr>
          <w:del w:id="71" w:author="ruiyue"/>
        </w:rPr>
      </w:pPr>
      <w:del w:id="72" w:author="ruiyue">
        <w:r>
          <w:delText xml:space="preserve">      anyOf:</w:delText>
        </w:r>
      </w:del>
    </w:p>
    <w:p w14:paraId="07B74183" w14:textId="77777777" w:rsidR="00C97D6B" w:rsidRDefault="00C97D6B" w:rsidP="00C97D6B">
      <w:pPr>
        <w:pStyle w:val="PL"/>
        <w:rPr>
          <w:del w:id="73" w:author="ruiyue"/>
        </w:rPr>
      </w:pPr>
      <w:del w:id="74" w:author="ruiyue">
        <w:r>
          <w:delText xml:space="preserve">        - type: string</w:delText>
        </w:r>
      </w:del>
    </w:p>
    <w:p w14:paraId="1C58FB0F" w14:textId="77777777" w:rsidR="00C97D6B" w:rsidRDefault="00C97D6B" w:rsidP="00C97D6B">
      <w:pPr>
        <w:pStyle w:val="PL"/>
        <w:rPr>
          <w:del w:id="75" w:author="ruiyue"/>
        </w:rPr>
      </w:pPr>
      <w:del w:id="76" w:author="ruiyue">
        <w:r>
          <w:delText xml:space="preserve">          enum:</w:delText>
        </w:r>
      </w:del>
    </w:p>
    <w:p w14:paraId="1CA43855" w14:textId="77777777" w:rsidR="00C97D6B" w:rsidRDefault="00C97D6B" w:rsidP="00C97D6B">
      <w:pPr>
        <w:pStyle w:val="PL"/>
        <w:rPr>
          <w:del w:id="77" w:author="ruiyue"/>
        </w:rPr>
      </w:pPr>
      <w:del w:id="78" w:author="ruiyue">
        <w:r>
          <w:delText xml:space="preserve">            - TCP</w:delText>
        </w:r>
      </w:del>
    </w:p>
    <w:p w14:paraId="6311CC19" w14:textId="77777777" w:rsidR="00C97D6B" w:rsidRDefault="00C97D6B" w:rsidP="00C97D6B">
      <w:pPr>
        <w:pStyle w:val="PL"/>
        <w:rPr>
          <w:del w:id="79" w:author="ruiyue"/>
        </w:rPr>
      </w:pPr>
      <w:del w:id="80" w:author="ruiyue">
        <w:r>
          <w:delText xml:space="preserve">        - type: string</w:delText>
        </w:r>
      </w:del>
    </w:p>
    <w:p w14:paraId="3CCFD644" w14:textId="77777777" w:rsidR="00C97D6B" w:rsidRDefault="00C97D6B" w:rsidP="00C97D6B">
      <w:pPr>
        <w:pStyle w:val="PL"/>
        <w:rPr>
          <w:del w:id="81" w:author="ruiyue"/>
        </w:rPr>
      </w:pPr>
      <w:del w:id="82" w:author="ruiyue">
        <w:r>
          <w:delText xml:space="preserve">    SupportedPerfMetricGroup:</w:delText>
        </w:r>
      </w:del>
    </w:p>
    <w:p w14:paraId="0C5BB9DC" w14:textId="77777777" w:rsidR="00C97D6B" w:rsidRDefault="00C97D6B" w:rsidP="00C97D6B">
      <w:pPr>
        <w:pStyle w:val="PL"/>
        <w:rPr>
          <w:del w:id="83" w:author="ruiyue"/>
        </w:rPr>
      </w:pPr>
      <w:del w:id="84" w:author="ruiyue">
        <w:r>
          <w:delText xml:space="preserve">      type: object</w:delText>
        </w:r>
      </w:del>
    </w:p>
    <w:p w14:paraId="35F5E784" w14:textId="77777777" w:rsidR="00C97D6B" w:rsidRDefault="00C97D6B" w:rsidP="00C97D6B">
      <w:pPr>
        <w:pStyle w:val="PL"/>
        <w:rPr>
          <w:del w:id="85" w:author="ruiyue"/>
        </w:rPr>
      </w:pPr>
      <w:del w:id="86" w:author="ruiyue">
        <w:r>
          <w:delText xml:space="preserve">      properties:</w:delText>
        </w:r>
      </w:del>
    </w:p>
    <w:p w14:paraId="35BF8E71" w14:textId="77777777" w:rsidR="00C97D6B" w:rsidRDefault="00C97D6B" w:rsidP="00C97D6B">
      <w:pPr>
        <w:pStyle w:val="PL"/>
        <w:rPr>
          <w:del w:id="87" w:author="ruiyue"/>
        </w:rPr>
      </w:pPr>
      <w:del w:id="88" w:author="ruiyue">
        <w:r>
          <w:delText xml:space="preserve">        performanceMetrics:</w:delText>
        </w:r>
      </w:del>
    </w:p>
    <w:p w14:paraId="10C85693" w14:textId="77777777" w:rsidR="00C97D6B" w:rsidRDefault="00C97D6B" w:rsidP="00C97D6B">
      <w:pPr>
        <w:pStyle w:val="PL"/>
        <w:rPr>
          <w:del w:id="89" w:author="ruiyue"/>
        </w:rPr>
      </w:pPr>
      <w:del w:id="90" w:author="ruiyue">
        <w:r>
          <w:delText xml:space="preserve">          type: array</w:delText>
        </w:r>
      </w:del>
    </w:p>
    <w:p w14:paraId="70AE10DA" w14:textId="77777777" w:rsidR="00C97D6B" w:rsidRDefault="00C97D6B" w:rsidP="00C97D6B">
      <w:pPr>
        <w:pStyle w:val="PL"/>
        <w:rPr>
          <w:del w:id="91" w:author="ruiyue"/>
        </w:rPr>
      </w:pPr>
      <w:del w:id="92" w:author="ruiyue">
        <w:r>
          <w:delText xml:space="preserve">          items:</w:delText>
        </w:r>
      </w:del>
    </w:p>
    <w:p w14:paraId="60C97806" w14:textId="77777777" w:rsidR="00C97D6B" w:rsidRDefault="00C97D6B" w:rsidP="00C97D6B">
      <w:pPr>
        <w:pStyle w:val="PL"/>
        <w:rPr>
          <w:del w:id="93" w:author="ruiyue"/>
        </w:rPr>
      </w:pPr>
      <w:del w:id="94" w:author="ruiyue">
        <w:r>
          <w:delText xml:space="preserve">            type: string</w:delText>
        </w:r>
      </w:del>
    </w:p>
    <w:p w14:paraId="2C0E6FB3" w14:textId="77777777" w:rsidR="00C97D6B" w:rsidRDefault="00C97D6B" w:rsidP="00C97D6B">
      <w:pPr>
        <w:pStyle w:val="PL"/>
        <w:rPr>
          <w:del w:id="95" w:author="ruiyue"/>
        </w:rPr>
      </w:pPr>
      <w:del w:id="96" w:author="ruiyue">
        <w:r>
          <w:delText xml:space="preserve">        granularityPeriods:</w:delText>
        </w:r>
      </w:del>
    </w:p>
    <w:p w14:paraId="40DFE09F" w14:textId="77777777" w:rsidR="00C97D6B" w:rsidRDefault="00C97D6B" w:rsidP="00C97D6B">
      <w:pPr>
        <w:pStyle w:val="PL"/>
        <w:rPr>
          <w:del w:id="97" w:author="ruiyue"/>
        </w:rPr>
      </w:pPr>
      <w:del w:id="98" w:author="ruiyue">
        <w:r>
          <w:delText xml:space="preserve">          type: array</w:delText>
        </w:r>
      </w:del>
    </w:p>
    <w:p w14:paraId="67B90F3F" w14:textId="77777777" w:rsidR="00C97D6B" w:rsidRDefault="00C97D6B" w:rsidP="00C97D6B">
      <w:pPr>
        <w:pStyle w:val="PL"/>
        <w:rPr>
          <w:del w:id="99" w:author="ruiyue"/>
        </w:rPr>
      </w:pPr>
      <w:del w:id="100" w:author="ruiyue">
        <w:r>
          <w:delText xml:space="preserve">          items:</w:delText>
        </w:r>
      </w:del>
    </w:p>
    <w:p w14:paraId="418ADBC6" w14:textId="77777777" w:rsidR="00C97D6B" w:rsidRDefault="00C97D6B" w:rsidP="00C97D6B">
      <w:pPr>
        <w:pStyle w:val="PL"/>
        <w:rPr>
          <w:del w:id="101" w:author="ruiyue"/>
        </w:rPr>
      </w:pPr>
      <w:del w:id="102" w:author="ruiyue">
        <w:r>
          <w:delText xml:space="preserve">            type: integer</w:delText>
        </w:r>
      </w:del>
    </w:p>
    <w:p w14:paraId="071E0663" w14:textId="77777777" w:rsidR="00C97D6B" w:rsidRDefault="00C97D6B" w:rsidP="00C97D6B">
      <w:pPr>
        <w:pStyle w:val="PL"/>
        <w:rPr>
          <w:del w:id="103" w:author="ruiyue"/>
        </w:rPr>
      </w:pPr>
      <w:del w:id="104" w:author="ruiyue">
        <w:r>
          <w:delText xml:space="preserve">            minimum: 1</w:delText>
        </w:r>
      </w:del>
    </w:p>
    <w:p w14:paraId="25E7B412" w14:textId="77777777" w:rsidR="00C97D6B" w:rsidRDefault="00C97D6B" w:rsidP="00C97D6B">
      <w:pPr>
        <w:pStyle w:val="PL"/>
        <w:rPr>
          <w:del w:id="105" w:author="ruiyue"/>
        </w:rPr>
      </w:pPr>
      <w:del w:id="106" w:author="ruiyue">
        <w:r>
          <w:delText xml:space="preserve">        reportingMethods:</w:delText>
        </w:r>
      </w:del>
    </w:p>
    <w:p w14:paraId="44F3E18B" w14:textId="77777777" w:rsidR="00C97D6B" w:rsidRDefault="00C97D6B" w:rsidP="00C97D6B">
      <w:pPr>
        <w:pStyle w:val="PL"/>
        <w:rPr>
          <w:del w:id="107" w:author="ruiyue"/>
        </w:rPr>
      </w:pPr>
      <w:del w:id="108" w:author="ruiyue">
        <w:r>
          <w:delText xml:space="preserve">          type: array</w:delText>
        </w:r>
      </w:del>
    </w:p>
    <w:p w14:paraId="5B206484" w14:textId="77777777" w:rsidR="00C97D6B" w:rsidRDefault="00C97D6B" w:rsidP="00C97D6B">
      <w:pPr>
        <w:pStyle w:val="PL"/>
        <w:rPr>
          <w:del w:id="109" w:author="ruiyue"/>
        </w:rPr>
      </w:pPr>
      <w:del w:id="110" w:author="ruiyue">
        <w:r>
          <w:delText xml:space="preserve">          items:</w:delText>
        </w:r>
      </w:del>
    </w:p>
    <w:p w14:paraId="04BCFFB0" w14:textId="77777777" w:rsidR="00C97D6B" w:rsidRDefault="00C97D6B" w:rsidP="00C97D6B">
      <w:pPr>
        <w:pStyle w:val="PL"/>
        <w:rPr>
          <w:del w:id="111" w:author="ruiyue"/>
        </w:rPr>
      </w:pPr>
      <w:del w:id="112" w:author="ruiyue">
        <w:r>
          <w:delText xml:space="preserve">            type: string</w:delText>
        </w:r>
      </w:del>
    </w:p>
    <w:p w14:paraId="61A9AD58" w14:textId="77777777" w:rsidR="00C97D6B" w:rsidRDefault="00C97D6B" w:rsidP="00C97D6B">
      <w:pPr>
        <w:pStyle w:val="PL"/>
        <w:rPr>
          <w:del w:id="113" w:author="ruiyue"/>
        </w:rPr>
      </w:pPr>
      <w:del w:id="114" w:author="ruiyue">
        <w:r>
          <w:delText xml:space="preserve">            enum:</w:delText>
        </w:r>
      </w:del>
    </w:p>
    <w:p w14:paraId="456C01D4" w14:textId="77777777" w:rsidR="00C97D6B" w:rsidRDefault="00C97D6B" w:rsidP="00C97D6B">
      <w:pPr>
        <w:pStyle w:val="PL"/>
        <w:rPr>
          <w:del w:id="115" w:author="ruiyue"/>
        </w:rPr>
      </w:pPr>
      <w:del w:id="116" w:author="ruiyue">
        <w:r>
          <w:delText xml:space="preserve">             - FILE_BASED_LOC_SET_BY_PRODUCER</w:delText>
        </w:r>
      </w:del>
    </w:p>
    <w:p w14:paraId="5B8EFB54" w14:textId="77777777" w:rsidR="00C97D6B" w:rsidRDefault="00C97D6B" w:rsidP="00C97D6B">
      <w:pPr>
        <w:pStyle w:val="PL"/>
        <w:rPr>
          <w:del w:id="117" w:author="ruiyue"/>
        </w:rPr>
      </w:pPr>
      <w:del w:id="118" w:author="ruiyue">
        <w:r>
          <w:delText xml:space="preserve">             - FILE_BASED_LOC_SET_BY_CONSUMER</w:delText>
        </w:r>
      </w:del>
    </w:p>
    <w:p w14:paraId="174CB323" w14:textId="77777777" w:rsidR="00C97D6B" w:rsidRDefault="00C97D6B" w:rsidP="00C97D6B">
      <w:pPr>
        <w:pStyle w:val="PL"/>
        <w:rPr>
          <w:del w:id="119" w:author="ruiyue"/>
        </w:rPr>
      </w:pPr>
      <w:del w:id="120" w:author="ruiyue">
        <w:r>
          <w:delText xml:space="preserve">             - STREAM_BASED </w:delText>
        </w:r>
      </w:del>
    </w:p>
    <w:p w14:paraId="74811596" w14:textId="77777777" w:rsidR="00C97D6B" w:rsidRDefault="00C97D6B" w:rsidP="00C97D6B">
      <w:pPr>
        <w:pStyle w:val="PL"/>
        <w:rPr>
          <w:del w:id="121" w:author="ruiyue"/>
        </w:rPr>
      </w:pPr>
      <w:del w:id="122" w:author="ruiyue">
        <w:r>
          <w:delText xml:space="preserve">        reportingPeriods:</w:delText>
        </w:r>
      </w:del>
    </w:p>
    <w:p w14:paraId="17260D76" w14:textId="77777777" w:rsidR="00C97D6B" w:rsidRDefault="00C97D6B" w:rsidP="00C97D6B">
      <w:pPr>
        <w:pStyle w:val="PL"/>
        <w:rPr>
          <w:del w:id="123" w:author="ruiyue"/>
        </w:rPr>
      </w:pPr>
      <w:del w:id="124" w:author="ruiyue">
        <w:r>
          <w:delText xml:space="preserve">          type: array</w:delText>
        </w:r>
      </w:del>
    </w:p>
    <w:p w14:paraId="29DF25FC" w14:textId="77777777" w:rsidR="00C97D6B" w:rsidRDefault="00C97D6B" w:rsidP="00C97D6B">
      <w:pPr>
        <w:pStyle w:val="PL"/>
        <w:rPr>
          <w:del w:id="125" w:author="ruiyue"/>
        </w:rPr>
      </w:pPr>
      <w:del w:id="126" w:author="ruiyue">
        <w:r>
          <w:delText xml:space="preserve">          items:</w:delText>
        </w:r>
      </w:del>
    </w:p>
    <w:p w14:paraId="70C0FE46" w14:textId="77777777" w:rsidR="00C97D6B" w:rsidRDefault="00C97D6B" w:rsidP="00C97D6B">
      <w:pPr>
        <w:pStyle w:val="PL"/>
        <w:rPr>
          <w:del w:id="127" w:author="ruiyue"/>
        </w:rPr>
      </w:pPr>
      <w:del w:id="128" w:author="ruiyue">
        <w:r>
          <w:delText xml:space="preserve">            type: integer</w:delText>
        </w:r>
      </w:del>
    </w:p>
    <w:p w14:paraId="36E7B971" w14:textId="77777777" w:rsidR="00C97D6B" w:rsidRDefault="00C97D6B" w:rsidP="00C97D6B">
      <w:pPr>
        <w:pStyle w:val="PL"/>
        <w:rPr>
          <w:del w:id="129" w:author="ruiyue"/>
        </w:rPr>
      </w:pPr>
      <w:del w:id="130" w:author="ruiyue">
        <w:r>
          <w:delText xml:space="preserve">            minimum: 1</w:delText>
        </w:r>
      </w:del>
    </w:p>
    <w:p w14:paraId="72C2012F" w14:textId="77777777" w:rsidR="00C97D6B" w:rsidRDefault="00C97D6B" w:rsidP="00C97D6B">
      <w:pPr>
        <w:pStyle w:val="PL"/>
        <w:rPr>
          <w:del w:id="131" w:author="ruiyue"/>
        </w:rPr>
      </w:pPr>
      <w:del w:id="132" w:author="ruiyue">
        <w:r>
          <w:delText xml:space="preserve">    ReportingCtrl:</w:delText>
        </w:r>
      </w:del>
    </w:p>
    <w:p w14:paraId="17B45FD0" w14:textId="77777777" w:rsidR="00C97D6B" w:rsidRDefault="00C97D6B" w:rsidP="00C97D6B">
      <w:pPr>
        <w:pStyle w:val="PL"/>
        <w:rPr>
          <w:del w:id="133" w:author="ruiyue"/>
        </w:rPr>
      </w:pPr>
      <w:del w:id="134" w:author="ruiyue">
        <w:r>
          <w:delText xml:space="preserve">      oneOf:</w:delText>
        </w:r>
      </w:del>
    </w:p>
    <w:p w14:paraId="7DCC6C3A" w14:textId="77777777" w:rsidR="00C97D6B" w:rsidRDefault="00C97D6B" w:rsidP="00C97D6B">
      <w:pPr>
        <w:pStyle w:val="PL"/>
        <w:rPr>
          <w:del w:id="135" w:author="ruiyue"/>
        </w:rPr>
      </w:pPr>
      <w:del w:id="136" w:author="ruiyue">
        <w:r>
          <w:delText xml:space="preserve">        - type: object</w:delText>
        </w:r>
      </w:del>
    </w:p>
    <w:p w14:paraId="2660D9B8" w14:textId="77777777" w:rsidR="00C97D6B" w:rsidRDefault="00C97D6B" w:rsidP="00C97D6B">
      <w:pPr>
        <w:pStyle w:val="PL"/>
        <w:rPr>
          <w:del w:id="137" w:author="ruiyue"/>
        </w:rPr>
      </w:pPr>
      <w:del w:id="138" w:author="ruiyue">
        <w:r>
          <w:delText xml:space="preserve">          properties:</w:delText>
        </w:r>
      </w:del>
    </w:p>
    <w:p w14:paraId="6C8D2A01" w14:textId="77777777" w:rsidR="00C97D6B" w:rsidRDefault="00C97D6B" w:rsidP="00C97D6B">
      <w:pPr>
        <w:pStyle w:val="PL"/>
        <w:rPr>
          <w:del w:id="139" w:author="ruiyue"/>
        </w:rPr>
      </w:pPr>
      <w:del w:id="140" w:author="ruiyue">
        <w:r>
          <w:delText xml:space="preserve">            fileReportingPeriod:</w:delText>
        </w:r>
      </w:del>
    </w:p>
    <w:p w14:paraId="7E91511C" w14:textId="77777777" w:rsidR="00C97D6B" w:rsidRDefault="00C97D6B" w:rsidP="00C97D6B">
      <w:pPr>
        <w:pStyle w:val="PL"/>
        <w:rPr>
          <w:del w:id="141" w:author="ruiyue"/>
        </w:rPr>
      </w:pPr>
      <w:del w:id="142" w:author="ruiyue">
        <w:r>
          <w:delText xml:space="preserve">              type: integer</w:delText>
        </w:r>
      </w:del>
    </w:p>
    <w:p w14:paraId="27E19CFA" w14:textId="77777777" w:rsidR="00C97D6B" w:rsidRDefault="00C97D6B" w:rsidP="00C97D6B">
      <w:pPr>
        <w:pStyle w:val="PL"/>
        <w:rPr>
          <w:del w:id="143" w:author="ruiyue"/>
        </w:rPr>
      </w:pPr>
      <w:del w:id="144" w:author="ruiyue">
        <w:r>
          <w:delText xml:space="preserve">        - type: object</w:delText>
        </w:r>
      </w:del>
    </w:p>
    <w:p w14:paraId="154FFBC3" w14:textId="77777777" w:rsidR="00C97D6B" w:rsidRDefault="00C97D6B" w:rsidP="00C97D6B">
      <w:pPr>
        <w:pStyle w:val="PL"/>
        <w:rPr>
          <w:del w:id="145" w:author="ruiyue"/>
        </w:rPr>
      </w:pPr>
      <w:del w:id="146" w:author="ruiyue">
        <w:r>
          <w:delText xml:space="preserve">          properties:</w:delText>
        </w:r>
      </w:del>
    </w:p>
    <w:p w14:paraId="387A329E" w14:textId="77777777" w:rsidR="00C97D6B" w:rsidRDefault="00C97D6B" w:rsidP="00C97D6B">
      <w:pPr>
        <w:pStyle w:val="PL"/>
        <w:rPr>
          <w:del w:id="147" w:author="ruiyue"/>
        </w:rPr>
      </w:pPr>
      <w:del w:id="148" w:author="ruiyue">
        <w:r>
          <w:delText xml:space="preserve">            fileReportingPeriod:</w:delText>
        </w:r>
      </w:del>
    </w:p>
    <w:p w14:paraId="42F4BBE1" w14:textId="77777777" w:rsidR="00C97D6B" w:rsidRDefault="00C97D6B" w:rsidP="00C97D6B">
      <w:pPr>
        <w:pStyle w:val="PL"/>
        <w:rPr>
          <w:del w:id="149" w:author="ruiyue"/>
        </w:rPr>
      </w:pPr>
      <w:del w:id="150" w:author="ruiyue">
        <w:r>
          <w:delText xml:space="preserve">              type: integer</w:delText>
        </w:r>
      </w:del>
    </w:p>
    <w:p w14:paraId="41D87078" w14:textId="77777777" w:rsidR="00C97D6B" w:rsidRDefault="00C97D6B" w:rsidP="00C97D6B">
      <w:pPr>
        <w:pStyle w:val="PL"/>
        <w:rPr>
          <w:del w:id="151" w:author="ruiyue"/>
        </w:rPr>
      </w:pPr>
      <w:del w:id="152" w:author="ruiyue">
        <w:r>
          <w:delText xml:space="preserve">            fileLocation:</w:delText>
        </w:r>
      </w:del>
    </w:p>
    <w:p w14:paraId="275F7B3F" w14:textId="77777777" w:rsidR="00C97D6B" w:rsidRDefault="00C97D6B" w:rsidP="00C97D6B">
      <w:pPr>
        <w:pStyle w:val="PL"/>
        <w:rPr>
          <w:del w:id="153" w:author="ruiyue"/>
        </w:rPr>
      </w:pPr>
      <w:del w:id="154" w:author="ruiyue">
        <w:r>
          <w:delText xml:space="preserve">              $ref: 'TS28623_ComDefs.yaml#/components/schemas/Uri'</w:delText>
        </w:r>
      </w:del>
    </w:p>
    <w:p w14:paraId="1507D696" w14:textId="77777777" w:rsidR="00C97D6B" w:rsidRDefault="00C97D6B" w:rsidP="00C97D6B">
      <w:pPr>
        <w:pStyle w:val="PL"/>
        <w:rPr>
          <w:del w:id="155" w:author="ruiyue"/>
        </w:rPr>
      </w:pPr>
      <w:del w:id="156" w:author="ruiyue">
        <w:r>
          <w:delText xml:space="preserve">        - type: object</w:delText>
        </w:r>
      </w:del>
    </w:p>
    <w:p w14:paraId="68C002E5" w14:textId="77777777" w:rsidR="00C97D6B" w:rsidRDefault="00C97D6B" w:rsidP="00C97D6B">
      <w:pPr>
        <w:pStyle w:val="PL"/>
        <w:rPr>
          <w:del w:id="157" w:author="ruiyue"/>
        </w:rPr>
      </w:pPr>
      <w:del w:id="158" w:author="ruiyue">
        <w:r>
          <w:delText xml:space="preserve">          properties:</w:delText>
        </w:r>
      </w:del>
    </w:p>
    <w:p w14:paraId="293BF332" w14:textId="77777777" w:rsidR="00C97D6B" w:rsidRDefault="00C97D6B" w:rsidP="00C97D6B">
      <w:pPr>
        <w:pStyle w:val="PL"/>
        <w:rPr>
          <w:del w:id="159" w:author="ruiyue"/>
        </w:rPr>
      </w:pPr>
      <w:del w:id="160" w:author="ruiyue">
        <w:r>
          <w:delText xml:space="preserve">            streamTarget:</w:delText>
        </w:r>
      </w:del>
    </w:p>
    <w:p w14:paraId="7BED7D22" w14:textId="77777777" w:rsidR="00C97D6B" w:rsidRDefault="00C97D6B" w:rsidP="00C97D6B">
      <w:pPr>
        <w:pStyle w:val="PL"/>
        <w:rPr>
          <w:del w:id="161" w:author="ruiyue"/>
        </w:rPr>
      </w:pPr>
      <w:del w:id="162" w:author="ruiyue">
        <w:r>
          <w:delText xml:space="preserve">              $ref: 'TS28623_ComDefs.yaml#/components/schemas/Uri'</w:delText>
        </w:r>
      </w:del>
    </w:p>
    <w:p w14:paraId="60E6757D" w14:textId="77777777" w:rsidR="00C97D6B" w:rsidRDefault="00C97D6B" w:rsidP="00C97D6B">
      <w:pPr>
        <w:pStyle w:val="PL"/>
        <w:rPr>
          <w:del w:id="163" w:author="ruiyue"/>
        </w:rPr>
      </w:pPr>
      <w:del w:id="164" w:author="ruiyue">
        <w:r>
          <w:delText xml:space="preserve">    Scope:</w:delText>
        </w:r>
      </w:del>
    </w:p>
    <w:p w14:paraId="04362B3C" w14:textId="77777777" w:rsidR="00C97D6B" w:rsidRDefault="00C97D6B" w:rsidP="00C97D6B">
      <w:pPr>
        <w:pStyle w:val="PL"/>
        <w:rPr>
          <w:del w:id="165" w:author="ruiyue"/>
        </w:rPr>
      </w:pPr>
      <w:del w:id="166" w:author="ruiyue">
        <w:r>
          <w:delText xml:space="preserve">      type: object</w:delText>
        </w:r>
      </w:del>
    </w:p>
    <w:p w14:paraId="2D2542B6" w14:textId="77777777" w:rsidR="00C97D6B" w:rsidRDefault="00C97D6B" w:rsidP="00C97D6B">
      <w:pPr>
        <w:pStyle w:val="PL"/>
        <w:rPr>
          <w:del w:id="167" w:author="ruiyue"/>
        </w:rPr>
      </w:pPr>
      <w:del w:id="168" w:author="ruiyue">
        <w:r>
          <w:delText xml:space="preserve">      properties:</w:delText>
        </w:r>
      </w:del>
    </w:p>
    <w:p w14:paraId="097D1683" w14:textId="77777777" w:rsidR="00C97D6B" w:rsidRDefault="00C97D6B" w:rsidP="00C97D6B">
      <w:pPr>
        <w:pStyle w:val="PL"/>
        <w:rPr>
          <w:del w:id="169" w:author="ruiyue"/>
        </w:rPr>
      </w:pPr>
      <w:del w:id="170" w:author="ruiyue">
        <w:r>
          <w:delText xml:space="preserve">        scopeType:</w:delText>
        </w:r>
      </w:del>
    </w:p>
    <w:p w14:paraId="1ED563A1" w14:textId="77777777" w:rsidR="00C97D6B" w:rsidRDefault="00C97D6B" w:rsidP="00C97D6B">
      <w:pPr>
        <w:pStyle w:val="PL"/>
        <w:rPr>
          <w:del w:id="171" w:author="ruiyue"/>
        </w:rPr>
      </w:pPr>
      <w:del w:id="172" w:author="ruiyue">
        <w:r>
          <w:delText xml:space="preserve">          type: string</w:delText>
        </w:r>
      </w:del>
    </w:p>
    <w:p w14:paraId="7B5BC843" w14:textId="77777777" w:rsidR="00C97D6B" w:rsidRDefault="00C97D6B" w:rsidP="00C97D6B">
      <w:pPr>
        <w:pStyle w:val="PL"/>
        <w:rPr>
          <w:del w:id="173" w:author="ruiyue"/>
        </w:rPr>
      </w:pPr>
      <w:del w:id="174" w:author="ruiyue">
        <w:r>
          <w:delText xml:space="preserve">          enum:</w:delText>
        </w:r>
      </w:del>
    </w:p>
    <w:p w14:paraId="0B1EBC10" w14:textId="77777777" w:rsidR="00C97D6B" w:rsidRDefault="00C97D6B" w:rsidP="00C97D6B">
      <w:pPr>
        <w:pStyle w:val="PL"/>
        <w:rPr>
          <w:del w:id="175" w:author="ruiyue"/>
        </w:rPr>
      </w:pPr>
      <w:del w:id="176" w:author="ruiyue">
        <w:r>
          <w:delText xml:space="preserve">            - BASE_ONLY</w:delText>
        </w:r>
      </w:del>
    </w:p>
    <w:p w14:paraId="35215FE5" w14:textId="77777777" w:rsidR="00C97D6B" w:rsidRDefault="00C97D6B" w:rsidP="00C97D6B">
      <w:pPr>
        <w:pStyle w:val="PL"/>
        <w:rPr>
          <w:del w:id="177" w:author="ruiyue"/>
        </w:rPr>
      </w:pPr>
      <w:del w:id="178" w:author="ruiyue">
        <w:r>
          <w:delText xml:space="preserve">            - BASE_ALL</w:delText>
        </w:r>
      </w:del>
    </w:p>
    <w:p w14:paraId="5C68A2DD" w14:textId="77777777" w:rsidR="00C97D6B" w:rsidRDefault="00C97D6B" w:rsidP="00C97D6B">
      <w:pPr>
        <w:pStyle w:val="PL"/>
        <w:rPr>
          <w:del w:id="179" w:author="ruiyue"/>
        </w:rPr>
      </w:pPr>
      <w:del w:id="180" w:author="ruiyue">
        <w:r>
          <w:delText xml:space="preserve">            - BASE_NTH_LEVEL</w:delText>
        </w:r>
      </w:del>
    </w:p>
    <w:p w14:paraId="353CEDD9" w14:textId="77777777" w:rsidR="00C97D6B" w:rsidRDefault="00C97D6B" w:rsidP="00C97D6B">
      <w:pPr>
        <w:pStyle w:val="PL"/>
        <w:rPr>
          <w:del w:id="181" w:author="ruiyue"/>
        </w:rPr>
      </w:pPr>
      <w:del w:id="182" w:author="ruiyue">
        <w:r>
          <w:lastRenderedPageBreak/>
          <w:delText xml:space="preserve">            - BASE_SUBTREE</w:delText>
        </w:r>
      </w:del>
    </w:p>
    <w:p w14:paraId="7D7D7771" w14:textId="77777777" w:rsidR="00C97D6B" w:rsidRDefault="00C97D6B" w:rsidP="00C97D6B">
      <w:pPr>
        <w:pStyle w:val="PL"/>
        <w:rPr>
          <w:del w:id="183" w:author="ruiyue"/>
        </w:rPr>
      </w:pPr>
      <w:del w:id="184" w:author="ruiyue">
        <w:r>
          <w:delText xml:space="preserve">        scopeLevel:</w:delText>
        </w:r>
      </w:del>
    </w:p>
    <w:p w14:paraId="515C338B" w14:textId="77777777" w:rsidR="00C97D6B" w:rsidRDefault="00C97D6B" w:rsidP="00C97D6B">
      <w:pPr>
        <w:pStyle w:val="PL"/>
        <w:rPr>
          <w:del w:id="185" w:author="ruiyue"/>
        </w:rPr>
      </w:pPr>
      <w:del w:id="186" w:author="ruiyue">
        <w:r>
          <w:delText xml:space="preserve">          type: integer</w:delText>
        </w:r>
      </w:del>
    </w:p>
    <w:p w14:paraId="59324153" w14:textId="77777777" w:rsidR="00C97D6B" w:rsidRDefault="00C97D6B" w:rsidP="00C97D6B">
      <w:pPr>
        <w:pStyle w:val="PL"/>
        <w:rPr>
          <w:del w:id="187" w:author="ruiyue"/>
        </w:rPr>
      </w:pPr>
      <w:del w:id="188" w:author="ruiyue">
        <w:r>
          <w:delText xml:space="preserve">    ProcessMonitor:</w:delText>
        </w:r>
      </w:del>
    </w:p>
    <w:p w14:paraId="7800E138" w14:textId="77777777" w:rsidR="00C97D6B" w:rsidRDefault="00C97D6B" w:rsidP="00C97D6B">
      <w:pPr>
        <w:pStyle w:val="PL"/>
        <w:rPr>
          <w:del w:id="189" w:author="ruiyue"/>
        </w:rPr>
      </w:pPr>
      <w:del w:id="190" w:author="ruiyue">
        <w:r>
          <w:delText xml:space="preserve">      description: &gt;-</w:delText>
        </w:r>
      </w:del>
    </w:p>
    <w:p w14:paraId="54CD19E7" w14:textId="77777777" w:rsidR="00C97D6B" w:rsidRDefault="00C97D6B" w:rsidP="00C97D6B">
      <w:pPr>
        <w:pStyle w:val="PL"/>
        <w:rPr>
          <w:del w:id="191" w:author="ruiyue"/>
        </w:rPr>
      </w:pPr>
      <w:del w:id="192" w:author="ruiyue">
        <w:r>
          <w:delText xml:space="preserve">        This data type is the "ProcessMonitor" data type without specialisations.</w:delText>
        </w:r>
      </w:del>
    </w:p>
    <w:p w14:paraId="5B6796CC" w14:textId="77777777" w:rsidR="00C97D6B" w:rsidRDefault="00C97D6B" w:rsidP="00C97D6B">
      <w:pPr>
        <w:pStyle w:val="PL"/>
        <w:rPr>
          <w:del w:id="193" w:author="ruiyue"/>
        </w:rPr>
      </w:pPr>
      <w:del w:id="194" w:author="ruiyue">
        <w:r>
          <w:delText xml:space="preserve">      type: object</w:delText>
        </w:r>
      </w:del>
    </w:p>
    <w:p w14:paraId="3010EED2" w14:textId="77777777" w:rsidR="00C97D6B" w:rsidRDefault="00C97D6B" w:rsidP="00C97D6B">
      <w:pPr>
        <w:pStyle w:val="PL"/>
        <w:rPr>
          <w:del w:id="195" w:author="ruiyue"/>
        </w:rPr>
      </w:pPr>
      <w:del w:id="196" w:author="ruiyue">
        <w:r>
          <w:delText xml:space="preserve">      properties:</w:delText>
        </w:r>
      </w:del>
    </w:p>
    <w:p w14:paraId="14A6B88C" w14:textId="77777777" w:rsidR="00C97D6B" w:rsidRDefault="00C97D6B" w:rsidP="00C97D6B">
      <w:pPr>
        <w:pStyle w:val="PL"/>
        <w:rPr>
          <w:del w:id="197" w:author="ruiyue"/>
        </w:rPr>
      </w:pPr>
      <w:del w:id="198" w:author="ruiyue">
        <w:r>
          <w:delText xml:space="preserve">        jobId:</w:delText>
        </w:r>
      </w:del>
    </w:p>
    <w:p w14:paraId="5B02868F" w14:textId="77777777" w:rsidR="00C97D6B" w:rsidRDefault="00C97D6B" w:rsidP="00C97D6B">
      <w:pPr>
        <w:pStyle w:val="PL"/>
        <w:rPr>
          <w:del w:id="199" w:author="ruiyue"/>
        </w:rPr>
      </w:pPr>
      <w:del w:id="200" w:author="ruiyue">
        <w:r>
          <w:delText xml:space="preserve">          type: string</w:delText>
        </w:r>
      </w:del>
    </w:p>
    <w:p w14:paraId="0AF10288" w14:textId="77777777" w:rsidR="00C97D6B" w:rsidRDefault="00C97D6B" w:rsidP="00C97D6B">
      <w:pPr>
        <w:pStyle w:val="PL"/>
        <w:rPr>
          <w:del w:id="201" w:author="ruiyue"/>
        </w:rPr>
      </w:pPr>
      <w:del w:id="202" w:author="ruiyue">
        <w:r>
          <w:delText xml:space="preserve">        status:</w:delText>
        </w:r>
      </w:del>
    </w:p>
    <w:p w14:paraId="5AFAC211" w14:textId="77777777" w:rsidR="00C97D6B" w:rsidRDefault="00C97D6B" w:rsidP="00C97D6B">
      <w:pPr>
        <w:pStyle w:val="PL"/>
        <w:rPr>
          <w:del w:id="203" w:author="ruiyue"/>
        </w:rPr>
      </w:pPr>
      <w:del w:id="204" w:author="ruiyue">
        <w:r>
          <w:delText xml:space="preserve">          type: string</w:delText>
        </w:r>
      </w:del>
    </w:p>
    <w:p w14:paraId="60F3FBE3" w14:textId="77777777" w:rsidR="00C97D6B" w:rsidRDefault="00C97D6B" w:rsidP="00C97D6B">
      <w:pPr>
        <w:pStyle w:val="PL"/>
        <w:rPr>
          <w:del w:id="205" w:author="ruiyue"/>
        </w:rPr>
      </w:pPr>
      <w:del w:id="206" w:author="ruiyue">
        <w:r>
          <w:delText xml:space="preserve">          enum:</w:delText>
        </w:r>
      </w:del>
    </w:p>
    <w:p w14:paraId="0B131B05" w14:textId="77777777" w:rsidR="00C97D6B" w:rsidRDefault="00C97D6B" w:rsidP="00C97D6B">
      <w:pPr>
        <w:pStyle w:val="PL"/>
        <w:rPr>
          <w:del w:id="207" w:author="ruiyue"/>
        </w:rPr>
      </w:pPr>
      <w:del w:id="208" w:author="ruiyue">
        <w:r>
          <w:delText xml:space="preserve">            - NOT_STARTED</w:delText>
        </w:r>
      </w:del>
    </w:p>
    <w:p w14:paraId="77004357" w14:textId="77777777" w:rsidR="00C97D6B" w:rsidRDefault="00C97D6B" w:rsidP="00C97D6B">
      <w:pPr>
        <w:pStyle w:val="PL"/>
        <w:rPr>
          <w:del w:id="209" w:author="ruiyue"/>
        </w:rPr>
      </w:pPr>
      <w:del w:id="210" w:author="ruiyue">
        <w:r>
          <w:delText xml:space="preserve">            - RUNNING</w:delText>
        </w:r>
      </w:del>
    </w:p>
    <w:p w14:paraId="6024471B" w14:textId="77777777" w:rsidR="00C97D6B" w:rsidRDefault="00C97D6B" w:rsidP="00C97D6B">
      <w:pPr>
        <w:pStyle w:val="PL"/>
        <w:rPr>
          <w:del w:id="211" w:author="ruiyue"/>
        </w:rPr>
      </w:pPr>
      <w:del w:id="212" w:author="ruiyue">
        <w:r>
          <w:delText xml:space="preserve">            - FINSHED</w:delText>
        </w:r>
      </w:del>
    </w:p>
    <w:p w14:paraId="6AC8C33A" w14:textId="77777777" w:rsidR="00C97D6B" w:rsidRDefault="00C97D6B" w:rsidP="00C97D6B">
      <w:pPr>
        <w:pStyle w:val="PL"/>
        <w:rPr>
          <w:del w:id="213" w:author="ruiyue"/>
        </w:rPr>
      </w:pPr>
      <w:del w:id="214" w:author="ruiyue">
        <w:r>
          <w:delText xml:space="preserve">            - FAILED</w:delText>
        </w:r>
      </w:del>
    </w:p>
    <w:p w14:paraId="32F681E8" w14:textId="77777777" w:rsidR="00C97D6B" w:rsidRDefault="00C97D6B" w:rsidP="00C97D6B">
      <w:pPr>
        <w:pStyle w:val="PL"/>
        <w:rPr>
          <w:del w:id="215" w:author="ruiyue"/>
        </w:rPr>
      </w:pPr>
      <w:del w:id="216" w:author="ruiyue">
        <w:r>
          <w:delText xml:space="preserve">            - PARTIALLY_FAILED</w:delText>
        </w:r>
      </w:del>
    </w:p>
    <w:p w14:paraId="35E2623F" w14:textId="77777777" w:rsidR="00C97D6B" w:rsidRDefault="00C97D6B" w:rsidP="00C97D6B">
      <w:pPr>
        <w:pStyle w:val="PL"/>
        <w:rPr>
          <w:del w:id="217" w:author="ruiyue"/>
        </w:rPr>
      </w:pPr>
      <w:del w:id="218" w:author="ruiyue">
        <w:r>
          <w:delText xml:space="preserve">            - CANCELLING</w:delText>
        </w:r>
      </w:del>
    </w:p>
    <w:p w14:paraId="48DFD0DF" w14:textId="77777777" w:rsidR="00C97D6B" w:rsidRDefault="00C97D6B" w:rsidP="00C97D6B">
      <w:pPr>
        <w:pStyle w:val="PL"/>
        <w:rPr>
          <w:del w:id="219" w:author="ruiyue"/>
        </w:rPr>
      </w:pPr>
      <w:del w:id="220" w:author="ruiyue">
        <w:r>
          <w:delText xml:space="preserve">            - CANCELLED</w:delText>
        </w:r>
      </w:del>
    </w:p>
    <w:p w14:paraId="4D5CC783" w14:textId="77777777" w:rsidR="00C97D6B" w:rsidRDefault="00C97D6B" w:rsidP="00C97D6B">
      <w:pPr>
        <w:pStyle w:val="PL"/>
        <w:rPr>
          <w:del w:id="221" w:author="ruiyue"/>
        </w:rPr>
      </w:pPr>
      <w:del w:id="222" w:author="ruiyue">
        <w:r>
          <w:delText xml:space="preserve">        progressPercentage:</w:delText>
        </w:r>
      </w:del>
    </w:p>
    <w:p w14:paraId="7B5ED7E2" w14:textId="77777777" w:rsidR="00C97D6B" w:rsidRDefault="00C97D6B" w:rsidP="00C97D6B">
      <w:pPr>
        <w:pStyle w:val="PL"/>
        <w:rPr>
          <w:del w:id="223" w:author="ruiyue"/>
        </w:rPr>
      </w:pPr>
      <w:del w:id="224" w:author="ruiyue">
        <w:r>
          <w:delText xml:space="preserve">          type: integer</w:delText>
        </w:r>
      </w:del>
    </w:p>
    <w:p w14:paraId="008CFD81" w14:textId="77777777" w:rsidR="00C97D6B" w:rsidRDefault="00C97D6B" w:rsidP="00C97D6B">
      <w:pPr>
        <w:pStyle w:val="PL"/>
        <w:rPr>
          <w:del w:id="225" w:author="ruiyue"/>
        </w:rPr>
      </w:pPr>
      <w:del w:id="226" w:author="ruiyue">
        <w:r>
          <w:delText xml:space="preserve">          minimum: 0</w:delText>
        </w:r>
      </w:del>
    </w:p>
    <w:p w14:paraId="3BE5EFD7" w14:textId="77777777" w:rsidR="00C97D6B" w:rsidRDefault="00C97D6B" w:rsidP="00C97D6B">
      <w:pPr>
        <w:pStyle w:val="PL"/>
        <w:rPr>
          <w:del w:id="227" w:author="ruiyue"/>
        </w:rPr>
      </w:pPr>
      <w:del w:id="228" w:author="ruiyue">
        <w:r>
          <w:delText xml:space="preserve">          maximum: 100</w:delText>
        </w:r>
      </w:del>
    </w:p>
    <w:p w14:paraId="7F2EEADD" w14:textId="77777777" w:rsidR="00C97D6B" w:rsidRDefault="00C97D6B" w:rsidP="00C97D6B">
      <w:pPr>
        <w:pStyle w:val="PL"/>
        <w:rPr>
          <w:del w:id="229" w:author="ruiyue"/>
        </w:rPr>
      </w:pPr>
      <w:del w:id="230" w:author="ruiyue">
        <w:r>
          <w:delText xml:space="preserve">        progressStateInfo:</w:delText>
        </w:r>
      </w:del>
    </w:p>
    <w:p w14:paraId="45F50AD5" w14:textId="77777777" w:rsidR="00C97D6B" w:rsidRDefault="00C97D6B" w:rsidP="00C97D6B">
      <w:pPr>
        <w:pStyle w:val="PL"/>
        <w:rPr>
          <w:del w:id="231" w:author="ruiyue"/>
        </w:rPr>
      </w:pPr>
      <w:del w:id="232" w:author="ruiyue">
        <w:r>
          <w:delText xml:space="preserve">          type: string</w:delText>
        </w:r>
      </w:del>
    </w:p>
    <w:p w14:paraId="64AD729B" w14:textId="77777777" w:rsidR="00C97D6B" w:rsidRDefault="00C97D6B" w:rsidP="00C97D6B">
      <w:pPr>
        <w:pStyle w:val="PL"/>
        <w:rPr>
          <w:del w:id="233" w:author="ruiyue"/>
        </w:rPr>
      </w:pPr>
      <w:del w:id="234" w:author="ruiyue">
        <w:r>
          <w:delText xml:space="preserve">        resultStateInfo:</w:delText>
        </w:r>
      </w:del>
    </w:p>
    <w:p w14:paraId="6D128D5B" w14:textId="77777777" w:rsidR="00C97D6B" w:rsidRDefault="00C97D6B" w:rsidP="00C97D6B">
      <w:pPr>
        <w:pStyle w:val="PL"/>
        <w:rPr>
          <w:del w:id="235" w:author="ruiyue"/>
        </w:rPr>
      </w:pPr>
      <w:del w:id="236" w:author="ruiyue">
        <w:r>
          <w:delText xml:space="preserve">          type: string</w:delText>
        </w:r>
      </w:del>
    </w:p>
    <w:p w14:paraId="7BC5CF38" w14:textId="77777777" w:rsidR="00C97D6B" w:rsidRDefault="00C97D6B" w:rsidP="00C97D6B">
      <w:pPr>
        <w:pStyle w:val="PL"/>
        <w:rPr>
          <w:del w:id="237" w:author="ruiyue"/>
        </w:rPr>
      </w:pPr>
      <w:del w:id="238" w:author="ruiyue">
        <w:r>
          <w:delText xml:space="preserve">        startTime:</w:delText>
        </w:r>
      </w:del>
    </w:p>
    <w:p w14:paraId="6EAB9E96" w14:textId="77777777" w:rsidR="00C97D6B" w:rsidRDefault="00C97D6B" w:rsidP="00C97D6B">
      <w:pPr>
        <w:pStyle w:val="PL"/>
        <w:rPr>
          <w:del w:id="239" w:author="ruiyue"/>
        </w:rPr>
      </w:pPr>
      <w:del w:id="240" w:author="ruiyue">
        <w:r>
          <w:delText xml:space="preserve">          $ref: 'TS28623_ComDefs.yaml#/components/schemas/DateTime'</w:delText>
        </w:r>
      </w:del>
    </w:p>
    <w:p w14:paraId="48EFDB73" w14:textId="77777777" w:rsidR="00C97D6B" w:rsidRDefault="00C97D6B" w:rsidP="00C97D6B">
      <w:pPr>
        <w:pStyle w:val="PL"/>
        <w:rPr>
          <w:del w:id="241" w:author="ruiyue"/>
        </w:rPr>
      </w:pPr>
      <w:del w:id="242" w:author="ruiyue">
        <w:r>
          <w:delText xml:space="preserve">        endTime:</w:delText>
        </w:r>
      </w:del>
    </w:p>
    <w:p w14:paraId="34C2A777" w14:textId="77777777" w:rsidR="00C97D6B" w:rsidRDefault="00C97D6B" w:rsidP="00C97D6B">
      <w:pPr>
        <w:pStyle w:val="PL"/>
        <w:rPr>
          <w:del w:id="243" w:author="ruiyue"/>
        </w:rPr>
      </w:pPr>
      <w:del w:id="244" w:author="ruiyue">
        <w:r>
          <w:delText xml:space="preserve">          $ref: 'TS28623_ComDefs.yaml#/components/schemas/DateTime'</w:delText>
        </w:r>
      </w:del>
    </w:p>
    <w:p w14:paraId="2A9F4E28" w14:textId="77777777" w:rsidR="00C97D6B" w:rsidRDefault="00C97D6B" w:rsidP="00C97D6B">
      <w:pPr>
        <w:pStyle w:val="PL"/>
        <w:rPr>
          <w:del w:id="245" w:author="ruiyue"/>
        </w:rPr>
      </w:pPr>
      <w:del w:id="246" w:author="ruiyue">
        <w:r>
          <w:delText xml:space="preserve">        timer:</w:delText>
        </w:r>
      </w:del>
    </w:p>
    <w:p w14:paraId="3C862AC6" w14:textId="77777777" w:rsidR="00C97D6B" w:rsidRDefault="00C97D6B" w:rsidP="00C97D6B">
      <w:pPr>
        <w:pStyle w:val="PL"/>
        <w:rPr>
          <w:del w:id="247" w:author="ruiyue"/>
        </w:rPr>
      </w:pPr>
      <w:del w:id="248" w:author="ruiyue">
        <w:r>
          <w:delText xml:space="preserve">          type: integer</w:delText>
        </w:r>
      </w:del>
    </w:p>
    <w:p w14:paraId="0223CA65" w14:textId="77777777" w:rsidR="00C97D6B" w:rsidRDefault="00C97D6B" w:rsidP="00C97D6B">
      <w:pPr>
        <w:pStyle w:val="PL"/>
        <w:rPr>
          <w:del w:id="249" w:author="ruiyue"/>
        </w:rPr>
      </w:pPr>
      <w:del w:id="250" w:author="ruiyue">
        <w:r>
          <w:delText xml:space="preserve">    FileDownloadJobProcessMonitor:</w:delText>
        </w:r>
      </w:del>
    </w:p>
    <w:p w14:paraId="32183DB7" w14:textId="77777777" w:rsidR="00C97D6B" w:rsidRDefault="00C97D6B" w:rsidP="00C97D6B">
      <w:pPr>
        <w:pStyle w:val="PL"/>
        <w:rPr>
          <w:del w:id="251" w:author="ruiyue"/>
        </w:rPr>
      </w:pPr>
      <w:del w:id="252" w:author="ruiyue">
        <w:r>
          <w:delText xml:space="preserve">      description: &gt;-</w:delText>
        </w:r>
      </w:del>
    </w:p>
    <w:p w14:paraId="670451B9" w14:textId="77777777" w:rsidR="00C97D6B" w:rsidRDefault="00C97D6B" w:rsidP="00C97D6B">
      <w:pPr>
        <w:pStyle w:val="PL"/>
        <w:rPr>
          <w:del w:id="253" w:author="ruiyue"/>
        </w:rPr>
      </w:pPr>
      <w:del w:id="254" w:author="ruiyue">
        <w:r>
          <w:delText xml:space="preserve">        This data type is the "ProcessMonitor" data type with specialisations</w:delText>
        </w:r>
      </w:del>
    </w:p>
    <w:p w14:paraId="2BC0188D" w14:textId="77777777" w:rsidR="00C97D6B" w:rsidRDefault="00C97D6B" w:rsidP="00C97D6B">
      <w:pPr>
        <w:pStyle w:val="PL"/>
        <w:rPr>
          <w:del w:id="255" w:author="ruiyue"/>
        </w:rPr>
      </w:pPr>
      <w:del w:id="256" w:author="ruiyue">
        <w:r>
          <w:delText xml:space="preserve">        for usage in the "FileDownloadJob".</w:delText>
        </w:r>
      </w:del>
    </w:p>
    <w:p w14:paraId="037A93BF" w14:textId="77777777" w:rsidR="00C97D6B" w:rsidRDefault="00C97D6B" w:rsidP="00C97D6B">
      <w:pPr>
        <w:pStyle w:val="PL"/>
        <w:rPr>
          <w:del w:id="257" w:author="ruiyue"/>
        </w:rPr>
      </w:pPr>
      <w:del w:id="258" w:author="ruiyue">
        <w:r>
          <w:delText xml:space="preserve">      type: object</w:delText>
        </w:r>
      </w:del>
    </w:p>
    <w:p w14:paraId="1082B48C" w14:textId="77777777" w:rsidR="00C97D6B" w:rsidRDefault="00C97D6B" w:rsidP="00C97D6B">
      <w:pPr>
        <w:pStyle w:val="PL"/>
        <w:rPr>
          <w:del w:id="259" w:author="ruiyue"/>
        </w:rPr>
      </w:pPr>
      <w:del w:id="260" w:author="ruiyue">
        <w:r>
          <w:delText xml:space="preserve">      properties:</w:delText>
        </w:r>
      </w:del>
    </w:p>
    <w:p w14:paraId="01550E25" w14:textId="77777777" w:rsidR="00C97D6B" w:rsidRDefault="00C97D6B" w:rsidP="00C97D6B">
      <w:pPr>
        <w:pStyle w:val="PL"/>
        <w:rPr>
          <w:del w:id="261" w:author="ruiyue"/>
        </w:rPr>
      </w:pPr>
      <w:del w:id="262" w:author="ruiyue">
        <w:r>
          <w:delText xml:space="preserve">        jobId:</w:delText>
        </w:r>
      </w:del>
    </w:p>
    <w:p w14:paraId="370C4628" w14:textId="77777777" w:rsidR="00C97D6B" w:rsidRDefault="00C97D6B" w:rsidP="00C97D6B">
      <w:pPr>
        <w:pStyle w:val="PL"/>
        <w:rPr>
          <w:del w:id="263" w:author="ruiyue"/>
        </w:rPr>
      </w:pPr>
      <w:del w:id="264" w:author="ruiyue">
        <w:r>
          <w:delText xml:space="preserve">          type: string</w:delText>
        </w:r>
      </w:del>
    </w:p>
    <w:p w14:paraId="6CEC4685" w14:textId="77777777" w:rsidR="00C97D6B" w:rsidRDefault="00C97D6B" w:rsidP="00C97D6B">
      <w:pPr>
        <w:pStyle w:val="PL"/>
        <w:rPr>
          <w:del w:id="265" w:author="ruiyue"/>
        </w:rPr>
      </w:pPr>
      <w:del w:id="266" w:author="ruiyue">
        <w:r>
          <w:delText xml:space="preserve">        status:</w:delText>
        </w:r>
      </w:del>
    </w:p>
    <w:p w14:paraId="3F5A4764" w14:textId="77777777" w:rsidR="00C97D6B" w:rsidRDefault="00C97D6B" w:rsidP="00C97D6B">
      <w:pPr>
        <w:pStyle w:val="PL"/>
        <w:rPr>
          <w:del w:id="267" w:author="ruiyue"/>
        </w:rPr>
      </w:pPr>
      <w:del w:id="268" w:author="ruiyue">
        <w:r>
          <w:delText xml:space="preserve">          type: string</w:delText>
        </w:r>
      </w:del>
    </w:p>
    <w:p w14:paraId="05719089" w14:textId="77777777" w:rsidR="00C97D6B" w:rsidRDefault="00C97D6B" w:rsidP="00C97D6B">
      <w:pPr>
        <w:pStyle w:val="PL"/>
        <w:rPr>
          <w:del w:id="269" w:author="ruiyue"/>
        </w:rPr>
      </w:pPr>
      <w:del w:id="270" w:author="ruiyue">
        <w:r>
          <w:delText xml:space="preserve">          enum:</w:delText>
        </w:r>
      </w:del>
    </w:p>
    <w:p w14:paraId="70C29D00" w14:textId="77777777" w:rsidR="00C97D6B" w:rsidRDefault="00C97D6B" w:rsidP="00C97D6B">
      <w:pPr>
        <w:pStyle w:val="PL"/>
        <w:rPr>
          <w:del w:id="271" w:author="ruiyue"/>
        </w:rPr>
      </w:pPr>
      <w:del w:id="272" w:author="ruiyue">
        <w:r>
          <w:delText xml:space="preserve">            - NOT_STARTED</w:delText>
        </w:r>
      </w:del>
    </w:p>
    <w:p w14:paraId="750E02E8" w14:textId="77777777" w:rsidR="00C97D6B" w:rsidRDefault="00C97D6B" w:rsidP="00C97D6B">
      <w:pPr>
        <w:pStyle w:val="PL"/>
        <w:rPr>
          <w:del w:id="273" w:author="ruiyue"/>
        </w:rPr>
      </w:pPr>
      <w:del w:id="274" w:author="ruiyue">
        <w:r>
          <w:delText xml:space="preserve">            - RUNNING</w:delText>
        </w:r>
      </w:del>
    </w:p>
    <w:p w14:paraId="35926C80" w14:textId="77777777" w:rsidR="00C97D6B" w:rsidRDefault="00C97D6B" w:rsidP="00C97D6B">
      <w:pPr>
        <w:pStyle w:val="PL"/>
        <w:rPr>
          <w:del w:id="275" w:author="ruiyue"/>
        </w:rPr>
      </w:pPr>
      <w:del w:id="276" w:author="ruiyue">
        <w:r>
          <w:delText xml:space="preserve">            - FINSHED</w:delText>
        </w:r>
      </w:del>
    </w:p>
    <w:p w14:paraId="4D594BD5" w14:textId="77777777" w:rsidR="00C97D6B" w:rsidRDefault="00C97D6B" w:rsidP="00C97D6B">
      <w:pPr>
        <w:pStyle w:val="PL"/>
        <w:rPr>
          <w:del w:id="277" w:author="ruiyue"/>
        </w:rPr>
      </w:pPr>
      <w:del w:id="278" w:author="ruiyue">
        <w:r>
          <w:delText xml:space="preserve">            - FAILED</w:delText>
        </w:r>
      </w:del>
    </w:p>
    <w:p w14:paraId="75BF0257" w14:textId="77777777" w:rsidR="00C97D6B" w:rsidRDefault="00C97D6B" w:rsidP="00C97D6B">
      <w:pPr>
        <w:pStyle w:val="PL"/>
        <w:rPr>
          <w:del w:id="279" w:author="ruiyue"/>
        </w:rPr>
      </w:pPr>
      <w:del w:id="280" w:author="ruiyue">
        <w:r>
          <w:delText xml:space="preserve">            - CANCELLING</w:delText>
        </w:r>
      </w:del>
    </w:p>
    <w:p w14:paraId="3BC9CD40" w14:textId="77777777" w:rsidR="00C97D6B" w:rsidRDefault="00C97D6B" w:rsidP="00C97D6B">
      <w:pPr>
        <w:pStyle w:val="PL"/>
        <w:rPr>
          <w:del w:id="281" w:author="ruiyue"/>
        </w:rPr>
      </w:pPr>
      <w:del w:id="282" w:author="ruiyue">
        <w:r>
          <w:delText xml:space="preserve">            - CANCELLED</w:delText>
        </w:r>
      </w:del>
    </w:p>
    <w:p w14:paraId="47D3DDA7" w14:textId="77777777" w:rsidR="00C97D6B" w:rsidRDefault="00C97D6B" w:rsidP="00C97D6B">
      <w:pPr>
        <w:pStyle w:val="PL"/>
        <w:rPr>
          <w:del w:id="283" w:author="ruiyue"/>
        </w:rPr>
      </w:pPr>
      <w:del w:id="284" w:author="ruiyue">
        <w:r>
          <w:delText xml:space="preserve">        progressPercentage:</w:delText>
        </w:r>
      </w:del>
    </w:p>
    <w:p w14:paraId="25EB1B7F" w14:textId="77777777" w:rsidR="00C97D6B" w:rsidRDefault="00C97D6B" w:rsidP="00C97D6B">
      <w:pPr>
        <w:pStyle w:val="PL"/>
        <w:rPr>
          <w:del w:id="285" w:author="ruiyue"/>
        </w:rPr>
      </w:pPr>
      <w:del w:id="286" w:author="ruiyue">
        <w:r>
          <w:delText xml:space="preserve">          type: integer</w:delText>
        </w:r>
      </w:del>
    </w:p>
    <w:p w14:paraId="478AAA15" w14:textId="77777777" w:rsidR="00C97D6B" w:rsidRDefault="00C97D6B" w:rsidP="00C97D6B">
      <w:pPr>
        <w:pStyle w:val="PL"/>
        <w:rPr>
          <w:del w:id="287" w:author="ruiyue"/>
        </w:rPr>
      </w:pPr>
      <w:del w:id="288" w:author="ruiyue">
        <w:r>
          <w:delText xml:space="preserve">          minimum: 0</w:delText>
        </w:r>
      </w:del>
    </w:p>
    <w:p w14:paraId="2DABC464" w14:textId="77777777" w:rsidR="00C97D6B" w:rsidRDefault="00C97D6B" w:rsidP="00C97D6B">
      <w:pPr>
        <w:pStyle w:val="PL"/>
        <w:rPr>
          <w:del w:id="289" w:author="ruiyue"/>
        </w:rPr>
      </w:pPr>
      <w:del w:id="290" w:author="ruiyue">
        <w:r>
          <w:delText xml:space="preserve">          maximum: 100</w:delText>
        </w:r>
      </w:del>
    </w:p>
    <w:p w14:paraId="319A0539" w14:textId="77777777" w:rsidR="00C97D6B" w:rsidRDefault="00C97D6B" w:rsidP="00C97D6B">
      <w:pPr>
        <w:pStyle w:val="PL"/>
        <w:rPr>
          <w:del w:id="291" w:author="ruiyue"/>
        </w:rPr>
      </w:pPr>
      <w:del w:id="292" w:author="ruiyue">
        <w:r>
          <w:delText xml:space="preserve">        progressStateInfo:</w:delText>
        </w:r>
      </w:del>
    </w:p>
    <w:p w14:paraId="7CC72DD3" w14:textId="77777777" w:rsidR="00C97D6B" w:rsidRDefault="00C97D6B" w:rsidP="00C97D6B">
      <w:pPr>
        <w:pStyle w:val="PL"/>
        <w:rPr>
          <w:del w:id="293" w:author="ruiyue"/>
        </w:rPr>
      </w:pPr>
      <w:del w:id="294" w:author="ruiyue">
        <w:r>
          <w:delText xml:space="preserve">          type: string</w:delText>
        </w:r>
      </w:del>
    </w:p>
    <w:p w14:paraId="0035FADB" w14:textId="77777777" w:rsidR="00C97D6B" w:rsidRDefault="00C97D6B" w:rsidP="00C97D6B">
      <w:pPr>
        <w:pStyle w:val="PL"/>
        <w:rPr>
          <w:del w:id="295" w:author="ruiyue"/>
        </w:rPr>
      </w:pPr>
      <w:del w:id="296" w:author="ruiyue">
        <w:r>
          <w:delText xml:space="preserve">        resultStateInfo:</w:delText>
        </w:r>
      </w:del>
    </w:p>
    <w:p w14:paraId="31E55922" w14:textId="77777777" w:rsidR="00C97D6B" w:rsidRDefault="00C97D6B" w:rsidP="00C97D6B">
      <w:pPr>
        <w:pStyle w:val="PL"/>
        <w:rPr>
          <w:del w:id="297" w:author="ruiyue"/>
        </w:rPr>
      </w:pPr>
      <w:del w:id="298" w:author="ruiyue">
        <w:r>
          <w:delText xml:space="preserve">          oneOf:</w:delText>
        </w:r>
      </w:del>
    </w:p>
    <w:p w14:paraId="46994252" w14:textId="77777777" w:rsidR="00C97D6B" w:rsidRDefault="00C97D6B" w:rsidP="00C97D6B">
      <w:pPr>
        <w:pStyle w:val="PL"/>
        <w:rPr>
          <w:del w:id="299" w:author="ruiyue"/>
        </w:rPr>
      </w:pPr>
      <w:del w:id="300" w:author="ruiyue">
        <w:r>
          <w:delText xml:space="preserve">            - type: string</w:delText>
        </w:r>
      </w:del>
    </w:p>
    <w:p w14:paraId="00922B45" w14:textId="77777777" w:rsidR="00C97D6B" w:rsidRDefault="00C97D6B" w:rsidP="00C97D6B">
      <w:pPr>
        <w:pStyle w:val="PL"/>
        <w:rPr>
          <w:del w:id="301" w:author="ruiyue"/>
        </w:rPr>
      </w:pPr>
      <w:del w:id="302" w:author="ruiyue">
        <w:r>
          <w:delText xml:space="preserve">              enum:</w:delText>
        </w:r>
      </w:del>
    </w:p>
    <w:p w14:paraId="0292A3A0" w14:textId="77777777" w:rsidR="00C97D6B" w:rsidRDefault="00C97D6B" w:rsidP="00C97D6B">
      <w:pPr>
        <w:pStyle w:val="PL"/>
        <w:rPr>
          <w:del w:id="303" w:author="ruiyue"/>
        </w:rPr>
      </w:pPr>
      <w:del w:id="304" w:author="ruiyue">
        <w:r>
          <w:delText xml:space="preserve">                - NULL</w:delText>
        </w:r>
      </w:del>
    </w:p>
    <w:p w14:paraId="4E9BF563" w14:textId="77777777" w:rsidR="00C97D6B" w:rsidRDefault="00C97D6B" w:rsidP="00C97D6B">
      <w:pPr>
        <w:pStyle w:val="PL"/>
        <w:rPr>
          <w:del w:id="305" w:author="ruiyue"/>
        </w:rPr>
      </w:pPr>
      <w:del w:id="306" w:author="ruiyue">
        <w:r>
          <w:delText xml:space="preserve">                - UNKNOWN</w:delText>
        </w:r>
      </w:del>
    </w:p>
    <w:p w14:paraId="5021A826" w14:textId="77777777" w:rsidR="00C97D6B" w:rsidRDefault="00C97D6B" w:rsidP="00C97D6B">
      <w:pPr>
        <w:pStyle w:val="PL"/>
        <w:rPr>
          <w:del w:id="307" w:author="ruiyue"/>
        </w:rPr>
      </w:pPr>
      <w:del w:id="308" w:author="ruiyue">
        <w:r>
          <w:delText xml:space="preserve">                - NO_STORAGE</w:delText>
        </w:r>
      </w:del>
    </w:p>
    <w:p w14:paraId="363C887B" w14:textId="77777777" w:rsidR="00C97D6B" w:rsidRDefault="00C97D6B" w:rsidP="00C97D6B">
      <w:pPr>
        <w:pStyle w:val="PL"/>
        <w:rPr>
          <w:del w:id="309" w:author="ruiyue"/>
        </w:rPr>
      </w:pPr>
      <w:del w:id="310" w:author="ruiyue">
        <w:r>
          <w:delText xml:space="preserve">                - LOW_MEMROY</w:delText>
        </w:r>
      </w:del>
    </w:p>
    <w:p w14:paraId="4B4CA5E2" w14:textId="77777777" w:rsidR="00C97D6B" w:rsidRDefault="00C97D6B" w:rsidP="00C97D6B">
      <w:pPr>
        <w:pStyle w:val="PL"/>
        <w:rPr>
          <w:del w:id="311" w:author="ruiyue"/>
        </w:rPr>
      </w:pPr>
      <w:del w:id="312" w:author="ruiyue">
        <w:r>
          <w:delText xml:space="preserve">                - NO_CONNECTION_TO_REMOTE_SERVER</w:delText>
        </w:r>
      </w:del>
    </w:p>
    <w:p w14:paraId="5684A8B7" w14:textId="77777777" w:rsidR="00C97D6B" w:rsidRDefault="00C97D6B" w:rsidP="00C97D6B">
      <w:pPr>
        <w:pStyle w:val="PL"/>
        <w:rPr>
          <w:del w:id="313" w:author="ruiyue"/>
        </w:rPr>
      </w:pPr>
      <w:del w:id="314" w:author="ruiyue">
        <w:r>
          <w:delText xml:space="preserve">                - FILE_NOT_AVAILABLE</w:delText>
        </w:r>
      </w:del>
    </w:p>
    <w:p w14:paraId="3A49579C" w14:textId="77777777" w:rsidR="00C97D6B" w:rsidRDefault="00C97D6B" w:rsidP="00C97D6B">
      <w:pPr>
        <w:pStyle w:val="PL"/>
        <w:rPr>
          <w:del w:id="315" w:author="ruiyue"/>
        </w:rPr>
      </w:pPr>
      <w:del w:id="316" w:author="ruiyue">
        <w:r>
          <w:delText xml:space="preserve">                - DNS_CANNOT_BE_RESOLVED</w:delText>
        </w:r>
      </w:del>
    </w:p>
    <w:p w14:paraId="2AB2E16D" w14:textId="77777777" w:rsidR="00C97D6B" w:rsidRDefault="00C97D6B" w:rsidP="00C97D6B">
      <w:pPr>
        <w:pStyle w:val="PL"/>
        <w:rPr>
          <w:del w:id="317" w:author="ruiyue"/>
        </w:rPr>
      </w:pPr>
      <w:del w:id="318" w:author="ruiyue">
        <w:r>
          <w:delText xml:space="preserve">                - TIMER_EXPIRED</w:delText>
        </w:r>
      </w:del>
    </w:p>
    <w:p w14:paraId="2B7EDFB3" w14:textId="77777777" w:rsidR="00C97D6B" w:rsidRDefault="00C97D6B" w:rsidP="00C97D6B">
      <w:pPr>
        <w:pStyle w:val="PL"/>
        <w:rPr>
          <w:del w:id="319" w:author="ruiyue"/>
        </w:rPr>
      </w:pPr>
      <w:del w:id="320" w:author="ruiyue">
        <w:r>
          <w:delText xml:space="preserve">                - OTHER</w:delText>
        </w:r>
      </w:del>
    </w:p>
    <w:p w14:paraId="3D58AC58" w14:textId="77777777" w:rsidR="00C97D6B" w:rsidRDefault="00C97D6B" w:rsidP="00C97D6B">
      <w:pPr>
        <w:pStyle w:val="PL"/>
        <w:rPr>
          <w:del w:id="321" w:author="ruiyue"/>
        </w:rPr>
      </w:pPr>
      <w:del w:id="322" w:author="ruiyue">
        <w:r>
          <w:delText xml:space="preserve">            - type: string</w:delText>
        </w:r>
      </w:del>
    </w:p>
    <w:p w14:paraId="0DD88F67" w14:textId="77777777" w:rsidR="00C97D6B" w:rsidRDefault="00C97D6B" w:rsidP="00C97D6B">
      <w:pPr>
        <w:pStyle w:val="PL"/>
        <w:rPr>
          <w:del w:id="323" w:author="ruiyue"/>
        </w:rPr>
      </w:pPr>
      <w:del w:id="324" w:author="ruiyue">
        <w:r>
          <w:delText xml:space="preserve">        startTime:</w:delText>
        </w:r>
      </w:del>
    </w:p>
    <w:p w14:paraId="48021751" w14:textId="77777777" w:rsidR="00C97D6B" w:rsidRDefault="00C97D6B" w:rsidP="00C97D6B">
      <w:pPr>
        <w:pStyle w:val="PL"/>
        <w:rPr>
          <w:del w:id="325" w:author="ruiyue"/>
        </w:rPr>
      </w:pPr>
      <w:del w:id="326" w:author="ruiyue">
        <w:r>
          <w:delText xml:space="preserve">          $ref: 'TS28623_ComDefs.yaml#/components/schemas/DateTime'</w:delText>
        </w:r>
      </w:del>
    </w:p>
    <w:p w14:paraId="13456169" w14:textId="77777777" w:rsidR="00C97D6B" w:rsidRDefault="00C97D6B" w:rsidP="00C97D6B">
      <w:pPr>
        <w:pStyle w:val="PL"/>
        <w:rPr>
          <w:del w:id="327" w:author="ruiyue"/>
        </w:rPr>
      </w:pPr>
      <w:del w:id="328" w:author="ruiyue">
        <w:r>
          <w:delText xml:space="preserve">        endTime:</w:delText>
        </w:r>
      </w:del>
    </w:p>
    <w:p w14:paraId="67B6AA98" w14:textId="77777777" w:rsidR="00C97D6B" w:rsidRDefault="00C97D6B" w:rsidP="00C97D6B">
      <w:pPr>
        <w:pStyle w:val="PL"/>
        <w:rPr>
          <w:del w:id="329" w:author="ruiyue"/>
        </w:rPr>
      </w:pPr>
      <w:del w:id="330" w:author="ruiyue">
        <w:r>
          <w:delText xml:space="preserve">          $ref: 'TS28623_ComDefs.yaml#/components/schemas/DateTime'</w:delText>
        </w:r>
      </w:del>
    </w:p>
    <w:p w14:paraId="65BB84EC" w14:textId="77777777" w:rsidR="00C97D6B" w:rsidRDefault="00C97D6B" w:rsidP="00C97D6B">
      <w:pPr>
        <w:pStyle w:val="PL"/>
        <w:rPr>
          <w:del w:id="331" w:author="ruiyue"/>
        </w:rPr>
      </w:pPr>
      <w:del w:id="332" w:author="ruiyue">
        <w:r>
          <w:delText xml:space="preserve">        timer:</w:delText>
        </w:r>
      </w:del>
    </w:p>
    <w:p w14:paraId="65E74DAA" w14:textId="77777777" w:rsidR="00C97D6B" w:rsidRDefault="00C97D6B" w:rsidP="00C97D6B">
      <w:pPr>
        <w:pStyle w:val="PL"/>
        <w:rPr>
          <w:del w:id="333" w:author="ruiyue"/>
        </w:rPr>
      </w:pPr>
      <w:del w:id="334" w:author="ruiyue">
        <w:r>
          <w:delText xml:space="preserve">          type: integer</w:delText>
        </w:r>
      </w:del>
    </w:p>
    <w:p w14:paraId="759B5D3A" w14:textId="77777777" w:rsidR="00C97D6B" w:rsidRDefault="00C97D6B" w:rsidP="00C97D6B">
      <w:pPr>
        <w:pStyle w:val="PL"/>
        <w:rPr>
          <w:del w:id="335" w:author="ruiyue"/>
        </w:rPr>
      </w:pPr>
      <w:del w:id="336" w:author="ruiyue">
        <w:r>
          <w:delText xml:space="preserve">    AreaScope:</w:delText>
        </w:r>
      </w:del>
    </w:p>
    <w:p w14:paraId="64547E8B" w14:textId="77777777" w:rsidR="00C97D6B" w:rsidRDefault="00C97D6B" w:rsidP="00C97D6B">
      <w:pPr>
        <w:pStyle w:val="PL"/>
        <w:rPr>
          <w:del w:id="337" w:author="ruiyue"/>
        </w:rPr>
      </w:pPr>
      <w:del w:id="338" w:author="ruiyue">
        <w:r>
          <w:lastRenderedPageBreak/>
          <w:delText xml:space="preserve">      oneOf:</w:delText>
        </w:r>
      </w:del>
    </w:p>
    <w:p w14:paraId="188779BC" w14:textId="77777777" w:rsidR="00C97D6B" w:rsidRDefault="00C97D6B" w:rsidP="00C97D6B">
      <w:pPr>
        <w:pStyle w:val="PL"/>
        <w:rPr>
          <w:del w:id="339" w:author="ruiyue"/>
        </w:rPr>
      </w:pPr>
      <w:del w:id="340" w:author="ruiyue">
        <w:r>
          <w:delText xml:space="preserve">      - type: array</w:delText>
        </w:r>
      </w:del>
    </w:p>
    <w:p w14:paraId="2055CF9B" w14:textId="77777777" w:rsidR="00C97D6B" w:rsidRDefault="00C97D6B" w:rsidP="00C97D6B">
      <w:pPr>
        <w:pStyle w:val="PL"/>
        <w:rPr>
          <w:del w:id="341" w:author="ruiyue"/>
        </w:rPr>
      </w:pPr>
      <w:del w:id="342" w:author="ruiyue">
        <w:r>
          <w:delText xml:space="preserve">        items:</w:delText>
        </w:r>
      </w:del>
    </w:p>
    <w:p w14:paraId="170A2A87" w14:textId="77777777" w:rsidR="00C97D6B" w:rsidRDefault="00C97D6B" w:rsidP="00C97D6B">
      <w:pPr>
        <w:pStyle w:val="PL"/>
        <w:rPr>
          <w:del w:id="343" w:author="ruiyue"/>
        </w:rPr>
      </w:pPr>
      <w:del w:id="344" w:author="ruiyue">
        <w:r>
          <w:delText xml:space="preserve">          $ref: '#/components/schemas/EutraCellId'</w:delText>
        </w:r>
      </w:del>
    </w:p>
    <w:p w14:paraId="7C0E3FE0" w14:textId="77777777" w:rsidR="00C97D6B" w:rsidRDefault="00C97D6B" w:rsidP="00C97D6B">
      <w:pPr>
        <w:pStyle w:val="PL"/>
        <w:rPr>
          <w:del w:id="345" w:author="ruiyue"/>
        </w:rPr>
      </w:pPr>
      <w:del w:id="346" w:author="ruiyue">
        <w:r>
          <w:delText xml:space="preserve">      - type: array</w:delText>
        </w:r>
      </w:del>
    </w:p>
    <w:p w14:paraId="49B5757A" w14:textId="77777777" w:rsidR="00C97D6B" w:rsidRDefault="00C97D6B" w:rsidP="00C97D6B">
      <w:pPr>
        <w:pStyle w:val="PL"/>
        <w:rPr>
          <w:del w:id="347" w:author="ruiyue"/>
        </w:rPr>
      </w:pPr>
      <w:del w:id="348" w:author="ruiyue">
        <w:r>
          <w:delText xml:space="preserve">        items:</w:delText>
        </w:r>
      </w:del>
    </w:p>
    <w:p w14:paraId="5168A1F6" w14:textId="77777777" w:rsidR="00C97D6B" w:rsidRDefault="00C97D6B" w:rsidP="00C97D6B">
      <w:pPr>
        <w:pStyle w:val="PL"/>
        <w:rPr>
          <w:del w:id="349" w:author="ruiyue"/>
        </w:rPr>
      </w:pPr>
      <w:del w:id="350" w:author="ruiyue">
        <w:r>
          <w:delText xml:space="preserve">          $ref: '#/components/schemas/NrCellId'</w:delText>
        </w:r>
      </w:del>
    </w:p>
    <w:p w14:paraId="361A2FA3" w14:textId="77777777" w:rsidR="00C97D6B" w:rsidRDefault="00C97D6B" w:rsidP="00C97D6B">
      <w:pPr>
        <w:pStyle w:val="PL"/>
        <w:rPr>
          <w:del w:id="351" w:author="ruiyue"/>
        </w:rPr>
      </w:pPr>
      <w:del w:id="352" w:author="ruiyue">
        <w:r>
          <w:delText xml:space="preserve">      - type: array</w:delText>
        </w:r>
      </w:del>
    </w:p>
    <w:p w14:paraId="25A24ED1" w14:textId="77777777" w:rsidR="00C97D6B" w:rsidRDefault="00C97D6B" w:rsidP="00C97D6B">
      <w:pPr>
        <w:pStyle w:val="PL"/>
        <w:rPr>
          <w:del w:id="353" w:author="ruiyue"/>
        </w:rPr>
      </w:pPr>
      <w:del w:id="354" w:author="ruiyue">
        <w:r>
          <w:delText xml:space="preserve">        items:</w:delText>
        </w:r>
      </w:del>
    </w:p>
    <w:p w14:paraId="5EB67028" w14:textId="77777777" w:rsidR="00C97D6B" w:rsidRDefault="00C97D6B" w:rsidP="00C97D6B">
      <w:pPr>
        <w:pStyle w:val="PL"/>
        <w:rPr>
          <w:del w:id="355" w:author="ruiyue"/>
        </w:rPr>
      </w:pPr>
      <w:del w:id="356" w:author="ruiyue">
        <w:r>
          <w:delText xml:space="preserve">          $ref: '#/components/schemas/Tac'</w:delText>
        </w:r>
      </w:del>
    </w:p>
    <w:p w14:paraId="17F98C45" w14:textId="77777777" w:rsidR="00C97D6B" w:rsidRDefault="00C97D6B" w:rsidP="00C97D6B">
      <w:pPr>
        <w:pStyle w:val="PL"/>
        <w:rPr>
          <w:del w:id="357" w:author="ruiyue"/>
        </w:rPr>
      </w:pPr>
      <w:del w:id="358" w:author="ruiyue">
        <w:r>
          <w:delText xml:space="preserve">      - type: array</w:delText>
        </w:r>
      </w:del>
    </w:p>
    <w:p w14:paraId="5B86EF75" w14:textId="77777777" w:rsidR="00C97D6B" w:rsidRDefault="00C97D6B" w:rsidP="00C97D6B">
      <w:pPr>
        <w:pStyle w:val="PL"/>
        <w:rPr>
          <w:del w:id="359" w:author="ruiyue"/>
        </w:rPr>
      </w:pPr>
      <w:del w:id="360" w:author="ruiyue">
        <w:r>
          <w:delText xml:space="preserve">        items:</w:delText>
        </w:r>
      </w:del>
    </w:p>
    <w:p w14:paraId="629D44C7" w14:textId="77777777" w:rsidR="00C97D6B" w:rsidRDefault="00C97D6B" w:rsidP="00C97D6B">
      <w:pPr>
        <w:pStyle w:val="PL"/>
        <w:rPr>
          <w:del w:id="361" w:author="ruiyue"/>
        </w:rPr>
      </w:pPr>
      <w:del w:id="362" w:author="ruiyue">
        <w:r>
          <w:delText xml:space="preserve">          $ref: '#/components/schemas/Tai'</w:delText>
        </w:r>
      </w:del>
    </w:p>
    <w:p w14:paraId="46646800" w14:textId="77777777" w:rsidR="00C97D6B" w:rsidRDefault="00C97D6B" w:rsidP="00C97D6B">
      <w:pPr>
        <w:pStyle w:val="PL"/>
        <w:rPr>
          <w:del w:id="363" w:author="ruiyue"/>
        </w:rPr>
      </w:pPr>
      <w:del w:id="364" w:author="ruiyue">
        <w:r>
          <w:delText xml:space="preserve">    Tai:</w:delText>
        </w:r>
      </w:del>
    </w:p>
    <w:p w14:paraId="14F69C72" w14:textId="77777777" w:rsidR="00C97D6B" w:rsidRDefault="00C97D6B" w:rsidP="00C97D6B">
      <w:pPr>
        <w:pStyle w:val="PL"/>
        <w:rPr>
          <w:del w:id="365" w:author="ruiyue"/>
        </w:rPr>
      </w:pPr>
      <w:del w:id="366" w:author="ruiyue">
        <w:r>
          <w:delText xml:space="preserve">      type: object</w:delText>
        </w:r>
      </w:del>
    </w:p>
    <w:p w14:paraId="53DC9016" w14:textId="77777777" w:rsidR="00C97D6B" w:rsidRDefault="00C97D6B" w:rsidP="00C97D6B">
      <w:pPr>
        <w:pStyle w:val="PL"/>
        <w:rPr>
          <w:del w:id="367" w:author="ruiyue"/>
        </w:rPr>
      </w:pPr>
      <w:del w:id="368" w:author="ruiyue">
        <w:r>
          <w:delText xml:space="preserve">      properties:</w:delText>
        </w:r>
      </w:del>
    </w:p>
    <w:p w14:paraId="4F90918E" w14:textId="77777777" w:rsidR="00C97D6B" w:rsidRDefault="00C97D6B" w:rsidP="00C97D6B">
      <w:pPr>
        <w:pStyle w:val="PL"/>
        <w:rPr>
          <w:del w:id="369" w:author="ruiyue"/>
        </w:rPr>
      </w:pPr>
      <w:del w:id="370" w:author="ruiyue">
        <w:r>
          <w:delText xml:space="preserve">        mcc:</w:delText>
        </w:r>
      </w:del>
    </w:p>
    <w:p w14:paraId="782CCE32" w14:textId="77777777" w:rsidR="00C97D6B" w:rsidRDefault="00C97D6B" w:rsidP="00C97D6B">
      <w:pPr>
        <w:pStyle w:val="PL"/>
        <w:rPr>
          <w:del w:id="371" w:author="ruiyue"/>
        </w:rPr>
      </w:pPr>
      <w:del w:id="372" w:author="ruiyue">
        <w:r>
          <w:delText xml:space="preserve">          $ref: 'TS28623_ComDefs.yaml#/components/schemas/Mcc'</w:delText>
        </w:r>
      </w:del>
    </w:p>
    <w:p w14:paraId="69EF5DA8" w14:textId="77777777" w:rsidR="00C97D6B" w:rsidRDefault="00C97D6B" w:rsidP="00C97D6B">
      <w:pPr>
        <w:pStyle w:val="PL"/>
        <w:rPr>
          <w:del w:id="373" w:author="ruiyue"/>
        </w:rPr>
      </w:pPr>
      <w:del w:id="374" w:author="ruiyue">
        <w:r>
          <w:delText xml:space="preserve">        mnc:</w:delText>
        </w:r>
      </w:del>
    </w:p>
    <w:p w14:paraId="1EE8DBDC" w14:textId="77777777" w:rsidR="00C97D6B" w:rsidRDefault="00C97D6B" w:rsidP="00C97D6B">
      <w:pPr>
        <w:pStyle w:val="PL"/>
        <w:rPr>
          <w:del w:id="375" w:author="ruiyue"/>
        </w:rPr>
      </w:pPr>
      <w:del w:id="376" w:author="ruiyue">
        <w:r>
          <w:delText xml:space="preserve">          $ref: 'TS28623_ComDefs.yaml#/components/schemas/Mnc'</w:delText>
        </w:r>
      </w:del>
    </w:p>
    <w:p w14:paraId="66475AFD" w14:textId="77777777" w:rsidR="00C97D6B" w:rsidRDefault="00C97D6B" w:rsidP="00C97D6B">
      <w:pPr>
        <w:pStyle w:val="PL"/>
        <w:rPr>
          <w:del w:id="377" w:author="ruiyue"/>
        </w:rPr>
      </w:pPr>
      <w:del w:id="378" w:author="ruiyue">
        <w:r>
          <w:delText xml:space="preserve">        tac:</w:delText>
        </w:r>
      </w:del>
    </w:p>
    <w:p w14:paraId="5A7A9478" w14:textId="77777777" w:rsidR="00C97D6B" w:rsidRDefault="00C97D6B" w:rsidP="00C97D6B">
      <w:pPr>
        <w:pStyle w:val="PL"/>
        <w:rPr>
          <w:del w:id="379" w:author="ruiyue"/>
        </w:rPr>
      </w:pPr>
      <w:del w:id="380" w:author="ruiyue">
        <w:r>
          <w:delText xml:space="preserve">          $ref: '#/components/schemas/Tac'</w:delText>
        </w:r>
      </w:del>
    </w:p>
    <w:p w14:paraId="2B9EA366" w14:textId="77777777" w:rsidR="00C97D6B" w:rsidRDefault="00C97D6B" w:rsidP="00C97D6B">
      <w:pPr>
        <w:pStyle w:val="PL"/>
        <w:rPr>
          <w:del w:id="381" w:author="ruiyue"/>
        </w:rPr>
      </w:pPr>
      <w:del w:id="382" w:author="ruiyue">
        <w:r>
          <w:delText xml:space="preserve">    AreaConfig:</w:delText>
        </w:r>
      </w:del>
    </w:p>
    <w:p w14:paraId="7FEF57CB" w14:textId="77777777" w:rsidR="00C97D6B" w:rsidRDefault="00C97D6B" w:rsidP="00C97D6B">
      <w:pPr>
        <w:pStyle w:val="PL"/>
        <w:rPr>
          <w:del w:id="383" w:author="ruiyue"/>
        </w:rPr>
      </w:pPr>
      <w:del w:id="384" w:author="ruiyue">
        <w:r>
          <w:delText xml:space="preserve">      type: object</w:delText>
        </w:r>
      </w:del>
    </w:p>
    <w:p w14:paraId="1C07FB7D" w14:textId="77777777" w:rsidR="00C97D6B" w:rsidRDefault="00C97D6B" w:rsidP="00C97D6B">
      <w:pPr>
        <w:pStyle w:val="PL"/>
        <w:rPr>
          <w:del w:id="385" w:author="ruiyue"/>
        </w:rPr>
      </w:pPr>
      <w:del w:id="386" w:author="ruiyue">
        <w:r>
          <w:delText xml:space="preserve">      properties:</w:delText>
        </w:r>
      </w:del>
    </w:p>
    <w:p w14:paraId="79479DE2" w14:textId="77777777" w:rsidR="00C97D6B" w:rsidRDefault="00C97D6B" w:rsidP="00C97D6B">
      <w:pPr>
        <w:pStyle w:val="PL"/>
        <w:rPr>
          <w:del w:id="387" w:author="ruiyue"/>
        </w:rPr>
      </w:pPr>
      <w:del w:id="388" w:author="ruiyue">
        <w:r>
          <w:delText xml:space="preserve">        freqInfo:</w:delText>
        </w:r>
      </w:del>
    </w:p>
    <w:p w14:paraId="4B80DF23" w14:textId="77777777" w:rsidR="00C97D6B" w:rsidRDefault="00C97D6B" w:rsidP="00C97D6B">
      <w:pPr>
        <w:pStyle w:val="PL"/>
        <w:rPr>
          <w:del w:id="389" w:author="ruiyue"/>
        </w:rPr>
      </w:pPr>
      <w:del w:id="390" w:author="ruiyue">
        <w:r>
          <w:delText xml:space="preserve">          $ref: '#/components/schemas/FreqInfo'</w:delText>
        </w:r>
      </w:del>
    </w:p>
    <w:p w14:paraId="29FD1B41" w14:textId="77777777" w:rsidR="00C97D6B" w:rsidRDefault="00C97D6B" w:rsidP="00C97D6B">
      <w:pPr>
        <w:pStyle w:val="PL"/>
        <w:rPr>
          <w:del w:id="391" w:author="ruiyue"/>
        </w:rPr>
      </w:pPr>
      <w:del w:id="392" w:author="ruiyue">
        <w:r>
          <w:delText xml:space="preserve">        pciList:</w:delText>
        </w:r>
      </w:del>
    </w:p>
    <w:p w14:paraId="6E0B68C6" w14:textId="77777777" w:rsidR="00C97D6B" w:rsidRDefault="00C97D6B" w:rsidP="00C97D6B">
      <w:pPr>
        <w:pStyle w:val="PL"/>
        <w:rPr>
          <w:del w:id="393" w:author="ruiyue"/>
        </w:rPr>
      </w:pPr>
      <w:del w:id="394" w:author="ruiyue">
        <w:r>
          <w:delText xml:space="preserve">          type: array</w:delText>
        </w:r>
      </w:del>
    </w:p>
    <w:p w14:paraId="46BF5DCE" w14:textId="77777777" w:rsidR="00C97D6B" w:rsidRDefault="00C97D6B" w:rsidP="00C97D6B">
      <w:pPr>
        <w:pStyle w:val="PL"/>
        <w:rPr>
          <w:del w:id="395" w:author="ruiyue"/>
        </w:rPr>
      </w:pPr>
      <w:del w:id="396" w:author="ruiyue">
        <w:r>
          <w:delText xml:space="preserve">          items:</w:delText>
        </w:r>
      </w:del>
    </w:p>
    <w:p w14:paraId="367E74A3" w14:textId="77777777" w:rsidR="00C97D6B" w:rsidRDefault="00C97D6B" w:rsidP="00C97D6B">
      <w:pPr>
        <w:pStyle w:val="PL"/>
        <w:rPr>
          <w:del w:id="397" w:author="ruiyue"/>
        </w:rPr>
      </w:pPr>
      <w:del w:id="398" w:author="ruiyue">
        <w:r>
          <w:delText xml:space="preserve">            type: integer</w:delText>
        </w:r>
      </w:del>
    </w:p>
    <w:p w14:paraId="2C4D7206" w14:textId="77777777" w:rsidR="00C97D6B" w:rsidRDefault="00C97D6B" w:rsidP="00C97D6B">
      <w:pPr>
        <w:pStyle w:val="PL"/>
        <w:rPr>
          <w:del w:id="399" w:author="ruiyue"/>
        </w:rPr>
      </w:pPr>
      <w:del w:id="400" w:author="ruiyue">
        <w:r>
          <w:delText xml:space="preserve">    FreqInfo:</w:delText>
        </w:r>
      </w:del>
    </w:p>
    <w:p w14:paraId="321C1DBB" w14:textId="77777777" w:rsidR="00C97D6B" w:rsidRDefault="00C97D6B" w:rsidP="00C97D6B">
      <w:pPr>
        <w:pStyle w:val="PL"/>
        <w:rPr>
          <w:del w:id="401" w:author="ruiyue"/>
        </w:rPr>
      </w:pPr>
      <w:del w:id="402" w:author="ruiyue">
        <w:r>
          <w:delText xml:space="preserve">      description: specifies the carrier frequency and bands used in a cell.</w:delText>
        </w:r>
      </w:del>
    </w:p>
    <w:p w14:paraId="7BAD68B2" w14:textId="77777777" w:rsidR="00C97D6B" w:rsidRDefault="00C97D6B" w:rsidP="00C97D6B">
      <w:pPr>
        <w:pStyle w:val="PL"/>
        <w:rPr>
          <w:del w:id="403" w:author="ruiyue"/>
        </w:rPr>
      </w:pPr>
      <w:del w:id="404" w:author="ruiyue">
        <w:r>
          <w:delText xml:space="preserve">      type: object</w:delText>
        </w:r>
      </w:del>
    </w:p>
    <w:p w14:paraId="469665BB" w14:textId="77777777" w:rsidR="00C97D6B" w:rsidRDefault="00C97D6B" w:rsidP="00C97D6B">
      <w:pPr>
        <w:pStyle w:val="PL"/>
        <w:rPr>
          <w:del w:id="405" w:author="ruiyue"/>
        </w:rPr>
      </w:pPr>
      <w:del w:id="406" w:author="ruiyue">
        <w:r>
          <w:delText xml:space="preserve">      properties:</w:delText>
        </w:r>
      </w:del>
    </w:p>
    <w:p w14:paraId="12C99486" w14:textId="77777777" w:rsidR="00C97D6B" w:rsidRDefault="00C97D6B" w:rsidP="00C97D6B">
      <w:pPr>
        <w:pStyle w:val="PL"/>
        <w:rPr>
          <w:del w:id="407" w:author="ruiyue"/>
        </w:rPr>
      </w:pPr>
      <w:del w:id="408" w:author="ruiyue">
        <w:r>
          <w:delText xml:space="preserve">        arfcn:</w:delText>
        </w:r>
      </w:del>
    </w:p>
    <w:p w14:paraId="5A538722" w14:textId="77777777" w:rsidR="00C97D6B" w:rsidRDefault="00C97D6B" w:rsidP="00C97D6B">
      <w:pPr>
        <w:pStyle w:val="PL"/>
        <w:rPr>
          <w:del w:id="409" w:author="ruiyue"/>
        </w:rPr>
      </w:pPr>
      <w:del w:id="410" w:author="ruiyue">
        <w:r>
          <w:delText xml:space="preserve">          type: integer</w:delText>
        </w:r>
      </w:del>
    </w:p>
    <w:p w14:paraId="517414DE" w14:textId="77777777" w:rsidR="00C97D6B" w:rsidRDefault="00C97D6B" w:rsidP="00C97D6B">
      <w:pPr>
        <w:pStyle w:val="PL"/>
        <w:rPr>
          <w:del w:id="411" w:author="ruiyue"/>
        </w:rPr>
      </w:pPr>
      <w:del w:id="412" w:author="ruiyue">
        <w:r>
          <w:delText xml:space="preserve">        freqBands:</w:delText>
        </w:r>
      </w:del>
    </w:p>
    <w:p w14:paraId="6D51699A" w14:textId="77777777" w:rsidR="00C97D6B" w:rsidRDefault="00C97D6B" w:rsidP="00C97D6B">
      <w:pPr>
        <w:pStyle w:val="PL"/>
        <w:rPr>
          <w:del w:id="413" w:author="ruiyue"/>
        </w:rPr>
      </w:pPr>
      <w:del w:id="414" w:author="ruiyue">
        <w:r>
          <w:delText xml:space="preserve">          type: array</w:delText>
        </w:r>
      </w:del>
    </w:p>
    <w:p w14:paraId="674D3ACB" w14:textId="77777777" w:rsidR="00C97D6B" w:rsidRDefault="00C97D6B" w:rsidP="00C97D6B">
      <w:pPr>
        <w:pStyle w:val="PL"/>
        <w:rPr>
          <w:del w:id="415" w:author="ruiyue"/>
        </w:rPr>
      </w:pPr>
      <w:del w:id="416" w:author="ruiyue">
        <w:r>
          <w:delText xml:space="preserve">          items: </w:delText>
        </w:r>
      </w:del>
    </w:p>
    <w:p w14:paraId="18D575B6" w14:textId="77777777" w:rsidR="00C97D6B" w:rsidRDefault="00C97D6B" w:rsidP="00C97D6B">
      <w:pPr>
        <w:pStyle w:val="PL"/>
        <w:rPr>
          <w:del w:id="417" w:author="ruiyue"/>
        </w:rPr>
      </w:pPr>
      <w:del w:id="418" w:author="ruiyue">
        <w:r>
          <w:delText xml:space="preserve">            type: integer</w:delText>
        </w:r>
      </w:del>
    </w:p>
    <w:p w14:paraId="5011732D" w14:textId="77777777" w:rsidR="00C97D6B" w:rsidRDefault="00C97D6B" w:rsidP="00C97D6B">
      <w:pPr>
        <w:pStyle w:val="PL"/>
        <w:rPr>
          <w:del w:id="419" w:author="ruiyue"/>
        </w:rPr>
      </w:pPr>
      <w:del w:id="420" w:author="ruiyue">
        <w:r>
          <w:delText xml:space="preserve">    MbsfnArea:</w:delText>
        </w:r>
      </w:del>
    </w:p>
    <w:p w14:paraId="487C57B2" w14:textId="77777777" w:rsidR="00C97D6B" w:rsidRDefault="00C97D6B" w:rsidP="00C97D6B">
      <w:pPr>
        <w:pStyle w:val="PL"/>
        <w:rPr>
          <w:del w:id="421" w:author="ruiyue"/>
        </w:rPr>
      </w:pPr>
      <w:del w:id="422" w:author="ruiyue">
        <w:r>
          <w:delText xml:space="preserve">      type: object</w:delText>
        </w:r>
      </w:del>
    </w:p>
    <w:p w14:paraId="653D130A" w14:textId="77777777" w:rsidR="00C97D6B" w:rsidRDefault="00C97D6B" w:rsidP="00C97D6B">
      <w:pPr>
        <w:pStyle w:val="PL"/>
        <w:rPr>
          <w:del w:id="423" w:author="ruiyue"/>
        </w:rPr>
      </w:pPr>
      <w:del w:id="424" w:author="ruiyue">
        <w:r>
          <w:delText xml:space="preserve">      properties:</w:delText>
        </w:r>
      </w:del>
    </w:p>
    <w:p w14:paraId="73105C7E" w14:textId="77777777" w:rsidR="00C97D6B" w:rsidRDefault="00C97D6B" w:rsidP="00C97D6B">
      <w:pPr>
        <w:pStyle w:val="PL"/>
        <w:rPr>
          <w:del w:id="425" w:author="ruiyue"/>
        </w:rPr>
      </w:pPr>
      <w:del w:id="426" w:author="ruiyue">
        <w:r>
          <w:delText xml:space="preserve">        mbsfnAreaId:</w:delText>
        </w:r>
      </w:del>
    </w:p>
    <w:p w14:paraId="55B94343" w14:textId="77777777" w:rsidR="00C97D6B" w:rsidRDefault="00C97D6B" w:rsidP="00C97D6B">
      <w:pPr>
        <w:pStyle w:val="PL"/>
        <w:rPr>
          <w:del w:id="427" w:author="ruiyue"/>
        </w:rPr>
      </w:pPr>
      <w:del w:id="428" w:author="ruiyue">
        <w:r>
          <w:delText xml:space="preserve">          type: integer</w:delText>
        </w:r>
      </w:del>
    </w:p>
    <w:p w14:paraId="3F5633FC" w14:textId="77777777" w:rsidR="00C97D6B" w:rsidRDefault="00C97D6B" w:rsidP="00C97D6B">
      <w:pPr>
        <w:pStyle w:val="PL"/>
        <w:rPr>
          <w:del w:id="429" w:author="ruiyue"/>
        </w:rPr>
      </w:pPr>
      <w:del w:id="430" w:author="ruiyue">
        <w:r>
          <w:delText xml:space="preserve">          minimum: 1</w:delText>
        </w:r>
      </w:del>
    </w:p>
    <w:p w14:paraId="691531CC" w14:textId="77777777" w:rsidR="00C97D6B" w:rsidRDefault="00C97D6B" w:rsidP="00C97D6B">
      <w:pPr>
        <w:pStyle w:val="PL"/>
        <w:rPr>
          <w:del w:id="431" w:author="ruiyue"/>
        </w:rPr>
      </w:pPr>
      <w:del w:id="432" w:author="ruiyue">
        <w:r>
          <w:delText xml:space="preserve">        earfcn:</w:delText>
        </w:r>
      </w:del>
    </w:p>
    <w:p w14:paraId="6D24447C" w14:textId="77777777" w:rsidR="00C97D6B" w:rsidRDefault="00C97D6B" w:rsidP="00C97D6B">
      <w:pPr>
        <w:pStyle w:val="PL"/>
        <w:rPr>
          <w:del w:id="433" w:author="ruiyue"/>
        </w:rPr>
      </w:pPr>
      <w:del w:id="434" w:author="ruiyue">
        <w:r>
          <w:delText xml:space="preserve">          type: integer</w:delText>
        </w:r>
      </w:del>
    </w:p>
    <w:p w14:paraId="23644009" w14:textId="77777777" w:rsidR="00C97D6B" w:rsidRDefault="00C97D6B" w:rsidP="00C97D6B">
      <w:pPr>
        <w:pStyle w:val="PL"/>
        <w:rPr>
          <w:del w:id="435" w:author="ruiyue"/>
        </w:rPr>
      </w:pPr>
      <w:del w:id="436" w:author="ruiyue">
        <w:r>
          <w:delText xml:space="preserve">          minimum: 1</w:delText>
        </w:r>
      </w:del>
    </w:p>
    <w:p w14:paraId="57F95DD4" w14:textId="77777777" w:rsidR="00C97D6B" w:rsidRDefault="00C97D6B" w:rsidP="00C97D6B">
      <w:pPr>
        <w:pStyle w:val="PL"/>
      </w:pPr>
      <w:r>
        <w:t xml:space="preserve">    Tac:</w:t>
      </w:r>
    </w:p>
    <w:p w14:paraId="14916F93" w14:textId="77777777" w:rsidR="00C97D6B" w:rsidRDefault="00C97D6B" w:rsidP="00C97D6B">
      <w:pPr>
        <w:pStyle w:val="PL"/>
      </w:pPr>
      <w:r>
        <w:t xml:space="preserve">      type: string</w:t>
      </w:r>
    </w:p>
    <w:p w14:paraId="2A7220E9" w14:textId="77777777" w:rsidR="00C97D6B" w:rsidRDefault="00C97D6B" w:rsidP="00C97D6B">
      <w:pPr>
        <w:pStyle w:val="PL"/>
      </w:pPr>
      <w:r>
        <w:t xml:space="preserve">      pattern: '(^[A-Fa-f0-</w:t>
      </w:r>
      <w:proofErr w:type="gramStart"/>
      <w:r>
        <w:t>9]{</w:t>
      </w:r>
      <w:proofErr w:type="gramEnd"/>
      <w:r>
        <w:t>4}$)|(^[A-Fa-f0-9]{6}$)'</w:t>
      </w:r>
    </w:p>
    <w:p w14:paraId="7765618F" w14:textId="77777777" w:rsidR="00C97D6B" w:rsidRDefault="00C97D6B" w:rsidP="00C97D6B">
      <w:pPr>
        <w:pStyle w:val="PL"/>
        <w:rPr>
          <w:del w:id="437" w:author="ruiyue"/>
        </w:rPr>
      </w:pPr>
      <w:del w:id="438" w:author="ruiyue">
        <w:r>
          <w:delText xml:space="preserve">    EutraCellId:</w:delText>
        </w:r>
      </w:del>
    </w:p>
    <w:p w14:paraId="075C9FC4" w14:textId="77777777" w:rsidR="00C97D6B" w:rsidRDefault="00C97D6B" w:rsidP="00C97D6B">
      <w:pPr>
        <w:pStyle w:val="PL"/>
        <w:rPr>
          <w:del w:id="439" w:author="ruiyue"/>
        </w:rPr>
      </w:pPr>
      <w:del w:id="440" w:author="ruiyue">
        <w:r>
          <w:delText xml:space="preserve">      type: string</w:delText>
        </w:r>
      </w:del>
    </w:p>
    <w:p w14:paraId="0769DC93" w14:textId="77777777" w:rsidR="00C97D6B" w:rsidRDefault="00C97D6B" w:rsidP="00C97D6B">
      <w:pPr>
        <w:pStyle w:val="PL"/>
        <w:rPr>
          <w:del w:id="441" w:author="ruiyue"/>
        </w:rPr>
      </w:pPr>
      <w:del w:id="442" w:author="ruiyue">
        <w:r>
          <w:delText xml:space="preserve">      pattern: '^[A-Fa-f0-9]{7}$'</w:delText>
        </w:r>
      </w:del>
    </w:p>
    <w:p w14:paraId="033FB9FD" w14:textId="77777777" w:rsidR="00C97D6B" w:rsidRDefault="00C97D6B" w:rsidP="00C97D6B">
      <w:pPr>
        <w:pStyle w:val="PL"/>
        <w:rPr>
          <w:del w:id="443" w:author="ruiyue"/>
        </w:rPr>
      </w:pPr>
      <w:del w:id="444" w:author="ruiyue">
        <w:r>
          <w:delText xml:space="preserve">    NrCellId:</w:delText>
        </w:r>
      </w:del>
    </w:p>
    <w:p w14:paraId="3ECED66F" w14:textId="77777777" w:rsidR="00C97D6B" w:rsidRDefault="00C97D6B" w:rsidP="00C97D6B">
      <w:pPr>
        <w:pStyle w:val="PL"/>
        <w:rPr>
          <w:del w:id="445" w:author="ruiyue"/>
        </w:rPr>
      </w:pPr>
      <w:del w:id="446" w:author="ruiyue">
        <w:r>
          <w:delText xml:space="preserve">      type: string</w:delText>
        </w:r>
      </w:del>
    </w:p>
    <w:p w14:paraId="20052AA8" w14:textId="77777777" w:rsidR="00C97D6B" w:rsidRDefault="00C97D6B" w:rsidP="00C97D6B">
      <w:pPr>
        <w:pStyle w:val="PL"/>
        <w:rPr>
          <w:del w:id="447" w:author="ruiyue"/>
        </w:rPr>
      </w:pPr>
      <w:del w:id="448" w:author="ruiyue">
        <w:r>
          <w:delText xml:space="preserve">      pattern: '^[A-Fa-f0-9]{9}$'</w:delText>
        </w:r>
      </w:del>
    </w:p>
    <w:p w14:paraId="014240B5" w14:textId="77777777" w:rsidR="00C97D6B" w:rsidRDefault="00C97D6B" w:rsidP="00C97D6B">
      <w:pPr>
        <w:pStyle w:val="PL"/>
        <w:rPr>
          <w:del w:id="449" w:author="ruiyue"/>
        </w:rPr>
      </w:pPr>
      <w:del w:id="450" w:author="ruiyue">
        <w:r>
          <w:delText xml:space="preserve">    IpAddr:</w:delText>
        </w:r>
      </w:del>
    </w:p>
    <w:p w14:paraId="65B912C7" w14:textId="77777777" w:rsidR="00C97D6B" w:rsidRDefault="00C97D6B" w:rsidP="00C97D6B">
      <w:pPr>
        <w:pStyle w:val="PL"/>
        <w:rPr>
          <w:del w:id="451" w:author="ruiyue"/>
        </w:rPr>
      </w:pPr>
      <w:del w:id="452" w:author="ruiyue">
        <w:r>
          <w:delText xml:space="preserve">      oneOf:</w:delText>
        </w:r>
      </w:del>
    </w:p>
    <w:p w14:paraId="081250E3" w14:textId="77777777" w:rsidR="00C97D6B" w:rsidRDefault="00C97D6B" w:rsidP="00C97D6B">
      <w:pPr>
        <w:pStyle w:val="PL"/>
        <w:rPr>
          <w:del w:id="453" w:author="ruiyue"/>
        </w:rPr>
      </w:pPr>
      <w:del w:id="454" w:author="ruiyue">
        <w:r>
          <w:delText xml:space="preserve">        - $ref: 'TS28623_ComDefs.yaml#/components/schemas/Ipv4Addr'</w:delText>
        </w:r>
      </w:del>
    </w:p>
    <w:p w14:paraId="41B5C551" w14:textId="77777777" w:rsidR="00C97D6B" w:rsidRDefault="00C97D6B" w:rsidP="00C97D6B">
      <w:pPr>
        <w:pStyle w:val="PL"/>
        <w:rPr>
          <w:del w:id="455" w:author="ruiyue"/>
        </w:rPr>
      </w:pPr>
      <w:del w:id="456" w:author="ruiyue">
        <w:r>
          <w:delText xml:space="preserve">        - $ref: 'TS28623_ComDefs.yaml#/components/schemas/Ipv6Addr'</w:delText>
        </w:r>
      </w:del>
    </w:p>
    <w:p w14:paraId="755F9EBF" w14:textId="77777777" w:rsidR="00C97D6B" w:rsidRDefault="00C97D6B" w:rsidP="00C97D6B">
      <w:pPr>
        <w:pStyle w:val="PL"/>
        <w:rPr>
          <w:del w:id="457" w:author="ruiyue"/>
        </w:rPr>
      </w:pPr>
    </w:p>
    <w:p w14:paraId="7059FBEC" w14:textId="77777777" w:rsidR="00C97D6B" w:rsidRDefault="00C97D6B" w:rsidP="00C97D6B">
      <w:pPr>
        <w:pStyle w:val="PL"/>
        <w:rPr>
          <w:del w:id="458" w:author="ruiyue"/>
        </w:rPr>
      </w:pPr>
      <w:del w:id="459" w:author="ruiyue">
        <w:r>
          <w:delText xml:space="preserve">    ManagementData:</w:delText>
        </w:r>
      </w:del>
    </w:p>
    <w:p w14:paraId="4722745C" w14:textId="77777777" w:rsidR="00C97D6B" w:rsidRDefault="00C97D6B" w:rsidP="00C97D6B">
      <w:pPr>
        <w:pStyle w:val="PL"/>
        <w:rPr>
          <w:del w:id="460" w:author="ruiyue"/>
        </w:rPr>
      </w:pPr>
      <w:del w:id="461" w:author="ruiyue">
        <w:r>
          <w:delText xml:space="preserve">      oneOf:</w:delText>
        </w:r>
      </w:del>
    </w:p>
    <w:p w14:paraId="0FD6CF5B" w14:textId="77777777" w:rsidR="00C97D6B" w:rsidRDefault="00C97D6B" w:rsidP="00C97D6B">
      <w:pPr>
        <w:pStyle w:val="PL"/>
        <w:rPr>
          <w:del w:id="462" w:author="ruiyue"/>
        </w:rPr>
      </w:pPr>
      <w:del w:id="463" w:author="ruiyue">
        <w:r>
          <w:delText xml:space="preserve">      - type: array</w:delText>
        </w:r>
      </w:del>
    </w:p>
    <w:p w14:paraId="3EDD990B" w14:textId="77777777" w:rsidR="00C97D6B" w:rsidRDefault="00C97D6B" w:rsidP="00C97D6B">
      <w:pPr>
        <w:pStyle w:val="PL"/>
        <w:rPr>
          <w:del w:id="464" w:author="ruiyue"/>
        </w:rPr>
      </w:pPr>
      <w:del w:id="465" w:author="ruiyue">
        <w:r>
          <w:delText xml:space="preserve">        items:</w:delText>
        </w:r>
      </w:del>
    </w:p>
    <w:p w14:paraId="564523AB" w14:textId="77777777" w:rsidR="00C97D6B" w:rsidRDefault="00C97D6B" w:rsidP="00C97D6B">
      <w:pPr>
        <w:pStyle w:val="PL"/>
        <w:rPr>
          <w:del w:id="466" w:author="ruiyue"/>
        </w:rPr>
      </w:pPr>
      <w:del w:id="467" w:author="ruiyue">
        <w:r>
          <w:delText xml:space="preserve">          type: string</w:delText>
        </w:r>
      </w:del>
    </w:p>
    <w:p w14:paraId="35764DCF" w14:textId="77777777" w:rsidR="00C97D6B" w:rsidRDefault="00C97D6B" w:rsidP="00C97D6B">
      <w:pPr>
        <w:pStyle w:val="PL"/>
        <w:rPr>
          <w:del w:id="468" w:author="ruiyue"/>
        </w:rPr>
      </w:pPr>
      <w:del w:id="469" w:author="ruiyue">
        <w:r>
          <w:delText xml:space="preserve">          enum:</w:delText>
        </w:r>
      </w:del>
    </w:p>
    <w:p w14:paraId="1693CD40" w14:textId="77777777" w:rsidR="00C97D6B" w:rsidRDefault="00C97D6B" w:rsidP="00C97D6B">
      <w:pPr>
        <w:pStyle w:val="PL"/>
        <w:rPr>
          <w:del w:id="470" w:author="ruiyue"/>
        </w:rPr>
      </w:pPr>
      <w:del w:id="471" w:author="ruiyue">
        <w:r>
          <w:delText xml:space="preserve">            - COVERAGE</w:delText>
        </w:r>
      </w:del>
    </w:p>
    <w:p w14:paraId="3F35DBEE" w14:textId="77777777" w:rsidR="00C97D6B" w:rsidRDefault="00C97D6B" w:rsidP="00C97D6B">
      <w:pPr>
        <w:pStyle w:val="PL"/>
        <w:rPr>
          <w:del w:id="472" w:author="ruiyue"/>
        </w:rPr>
      </w:pPr>
      <w:del w:id="473" w:author="ruiyue">
        <w:r>
          <w:delText xml:space="preserve">            - CAPACITY</w:delText>
        </w:r>
      </w:del>
    </w:p>
    <w:p w14:paraId="1042FE79" w14:textId="77777777" w:rsidR="00C97D6B" w:rsidRDefault="00C97D6B" w:rsidP="00C97D6B">
      <w:pPr>
        <w:pStyle w:val="PL"/>
        <w:rPr>
          <w:del w:id="474" w:author="ruiyue"/>
        </w:rPr>
      </w:pPr>
      <w:del w:id="475" w:author="ruiyue">
        <w:r>
          <w:delText xml:space="preserve">            - ENERGY_EFFICIENCY</w:delText>
        </w:r>
      </w:del>
    </w:p>
    <w:p w14:paraId="75292698" w14:textId="77777777" w:rsidR="00C97D6B" w:rsidRDefault="00C97D6B" w:rsidP="00C97D6B">
      <w:pPr>
        <w:pStyle w:val="PL"/>
        <w:rPr>
          <w:del w:id="476" w:author="ruiyue"/>
        </w:rPr>
      </w:pPr>
      <w:del w:id="477" w:author="ruiyue">
        <w:r>
          <w:delText xml:space="preserve">            - MOBILITY</w:delText>
        </w:r>
      </w:del>
    </w:p>
    <w:p w14:paraId="46BA8FBA" w14:textId="77777777" w:rsidR="00C97D6B" w:rsidRDefault="00C97D6B" w:rsidP="00C97D6B">
      <w:pPr>
        <w:pStyle w:val="PL"/>
        <w:rPr>
          <w:del w:id="478" w:author="ruiyue"/>
        </w:rPr>
      </w:pPr>
      <w:del w:id="479" w:author="ruiyue">
        <w:r>
          <w:delText xml:space="preserve">            - ACCESSIBILITY</w:delText>
        </w:r>
      </w:del>
    </w:p>
    <w:p w14:paraId="7E28ABCE" w14:textId="77777777" w:rsidR="00C97D6B" w:rsidRDefault="00C97D6B" w:rsidP="00C97D6B">
      <w:pPr>
        <w:pStyle w:val="PL"/>
        <w:rPr>
          <w:del w:id="480" w:author="ruiyue"/>
        </w:rPr>
      </w:pPr>
      <w:del w:id="481" w:author="ruiyue">
        <w:r>
          <w:delText xml:space="preserve">      - type: array</w:delText>
        </w:r>
      </w:del>
    </w:p>
    <w:p w14:paraId="79540AD9" w14:textId="77777777" w:rsidR="00C97D6B" w:rsidRDefault="00C97D6B" w:rsidP="00C97D6B">
      <w:pPr>
        <w:pStyle w:val="PL"/>
        <w:rPr>
          <w:del w:id="482" w:author="ruiyue"/>
        </w:rPr>
      </w:pPr>
      <w:del w:id="483" w:author="ruiyue">
        <w:r>
          <w:delText xml:space="preserve">        items:</w:delText>
        </w:r>
      </w:del>
    </w:p>
    <w:p w14:paraId="28312157" w14:textId="77777777" w:rsidR="00C97D6B" w:rsidRDefault="00C97D6B" w:rsidP="00C97D6B">
      <w:pPr>
        <w:pStyle w:val="PL"/>
        <w:rPr>
          <w:del w:id="484" w:author="ruiyue"/>
        </w:rPr>
      </w:pPr>
      <w:del w:id="485" w:author="ruiyue">
        <w:r>
          <w:delText xml:space="preserve">          type: string</w:delText>
        </w:r>
      </w:del>
    </w:p>
    <w:p w14:paraId="7FD8DFD7" w14:textId="77777777" w:rsidR="00C97D6B" w:rsidRDefault="00C97D6B" w:rsidP="00C97D6B">
      <w:pPr>
        <w:pStyle w:val="PL"/>
        <w:rPr>
          <w:del w:id="486" w:author="ruiyue"/>
        </w:rPr>
      </w:pPr>
      <w:del w:id="487" w:author="ruiyue">
        <w:r>
          <w:lastRenderedPageBreak/>
          <w:delText xml:space="preserve">    NodeFilter:</w:delText>
        </w:r>
      </w:del>
    </w:p>
    <w:p w14:paraId="3E10481F" w14:textId="77777777" w:rsidR="00C97D6B" w:rsidRDefault="00C97D6B" w:rsidP="00C97D6B">
      <w:pPr>
        <w:pStyle w:val="PL"/>
        <w:rPr>
          <w:del w:id="488" w:author="ruiyue"/>
        </w:rPr>
      </w:pPr>
      <w:del w:id="489" w:author="ruiyue">
        <w:r>
          <w:delText xml:space="preserve">      type: object</w:delText>
        </w:r>
      </w:del>
    </w:p>
    <w:p w14:paraId="11ABA169" w14:textId="77777777" w:rsidR="00C97D6B" w:rsidRDefault="00C97D6B" w:rsidP="00C97D6B">
      <w:pPr>
        <w:pStyle w:val="PL"/>
        <w:rPr>
          <w:del w:id="490" w:author="ruiyue"/>
        </w:rPr>
      </w:pPr>
      <w:del w:id="491" w:author="ruiyue">
        <w:r>
          <w:delText xml:space="preserve">      properties:</w:delText>
        </w:r>
      </w:del>
    </w:p>
    <w:p w14:paraId="005BEBF3" w14:textId="77777777" w:rsidR="00C97D6B" w:rsidRDefault="00C97D6B" w:rsidP="00C97D6B">
      <w:pPr>
        <w:pStyle w:val="PL"/>
        <w:rPr>
          <w:del w:id="492" w:author="ruiyue"/>
        </w:rPr>
      </w:pPr>
      <w:del w:id="493" w:author="ruiyue">
        <w:r>
          <w:delText xml:space="preserve">        areaOfInterest:</w:delText>
        </w:r>
      </w:del>
    </w:p>
    <w:p w14:paraId="61778299" w14:textId="77777777" w:rsidR="00C97D6B" w:rsidRDefault="00C97D6B" w:rsidP="00C97D6B">
      <w:pPr>
        <w:pStyle w:val="PL"/>
        <w:rPr>
          <w:del w:id="494" w:author="ruiyue"/>
        </w:rPr>
      </w:pPr>
      <w:del w:id="495" w:author="ruiyue">
        <w:r>
          <w:delText xml:space="preserve">          $ref: 'TS28623_ComDefs.yaml#/components/schemas/AreaOfInterest'</w:delText>
        </w:r>
      </w:del>
    </w:p>
    <w:p w14:paraId="40D9FFB3" w14:textId="77777777" w:rsidR="00C97D6B" w:rsidRDefault="00C97D6B" w:rsidP="00C97D6B">
      <w:pPr>
        <w:pStyle w:val="PL"/>
        <w:rPr>
          <w:del w:id="496" w:author="ruiyue"/>
        </w:rPr>
      </w:pPr>
      <w:del w:id="497" w:author="ruiyue">
        <w:r>
          <w:delText xml:space="preserve">        networkDomain:</w:delText>
        </w:r>
      </w:del>
    </w:p>
    <w:p w14:paraId="06334F45" w14:textId="77777777" w:rsidR="00C97D6B" w:rsidRDefault="00C97D6B" w:rsidP="00C97D6B">
      <w:pPr>
        <w:pStyle w:val="PL"/>
        <w:rPr>
          <w:del w:id="498" w:author="ruiyue"/>
        </w:rPr>
      </w:pPr>
      <w:del w:id="499" w:author="ruiyue">
        <w:r>
          <w:delText xml:space="preserve">          type: string</w:delText>
        </w:r>
      </w:del>
    </w:p>
    <w:p w14:paraId="7974CA5A" w14:textId="77777777" w:rsidR="00C97D6B" w:rsidRDefault="00C97D6B" w:rsidP="00C97D6B">
      <w:pPr>
        <w:pStyle w:val="PL"/>
        <w:rPr>
          <w:del w:id="500" w:author="ruiyue"/>
        </w:rPr>
      </w:pPr>
      <w:del w:id="501" w:author="ruiyue">
        <w:r>
          <w:delText xml:space="preserve">          enum:</w:delText>
        </w:r>
      </w:del>
    </w:p>
    <w:p w14:paraId="1083D90E" w14:textId="77777777" w:rsidR="00C97D6B" w:rsidRDefault="00C97D6B" w:rsidP="00C97D6B">
      <w:pPr>
        <w:pStyle w:val="PL"/>
        <w:rPr>
          <w:del w:id="502" w:author="ruiyue"/>
        </w:rPr>
      </w:pPr>
      <w:del w:id="503" w:author="ruiyue">
        <w:r>
          <w:delText xml:space="preserve">            - CN</w:delText>
        </w:r>
      </w:del>
    </w:p>
    <w:p w14:paraId="2D2AB964" w14:textId="77777777" w:rsidR="00C97D6B" w:rsidRDefault="00C97D6B" w:rsidP="00C97D6B">
      <w:pPr>
        <w:pStyle w:val="PL"/>
        <w:rPr>
          <w:del w:id="504" w:author="ruiyue"/>
        </w:rPr>
      </w:pPr>
      <w:del w:id="505" w:author="ruiyue">
        <w:r>
          <w:delText xml:space="preserve">            - RAN</w:delText>
        </w:r>
      </w:del>
    </w:p>
    <w:p w14:paraId="5B16F9DB" w14:textId="77777777" w:rsidR="00C97D6B" w:rsidRDefault="00C97D6B" w:rsidP="00C97D6B">
      <w:pPr>
        <w:pStyle w:val="PL"/>
        <w:rPr>
          <w:del w:id="506" w:author="ruiyue"/>
        </w:rPr>
      </w:pPr>
      <w:del w:id="507" w:author="ruiyue">
        <w:r>
          <w:delText xml:space="preserve">        cpUpType:</w:delText>
        </w:r>
      </w:del>
    </w:p>
    <w:p w14:paraId="1B7C402B" w14:textId="77777777" w:rsidR="00C97D6B" w:rsidRDefault="00C97D6B" w:rsidP="00C97D6B">
      <w:pPr>
        <w:pStyle w:val="PL"/>
        <w:rPr>
          <w:del w:id="508" w:author="ruiyue"/>
        </w:rPr>
      </w:pPr>
      <w:del w:id="509" w:author="ruiyue">
        <w:r>
          <w:delText xml:space="preserve">          type: string</w:delText>
        </w:r>
      </w:del>
    </w:p>
    <w:p w14:paraId="08B683E5" w14:textId="77777777" w:rsidR="00C97D6B" w:rsidRDefault="00C97D6B" w:rsidP="00C97D6B">
      <w:pPr>
        <w:pStyle w:val="PL"/>
        <w:rPr>
          <w:del w:id="510" w:author="ruiyue"/>
        </w:rPr>
      </w:pPr>
      <w:del w:id="511" w:author="ruiyue">
        <w:r>
          <w:delText xml:space="preserve">          enum:</w:delText>
        </w:r>
      </w:del>
    </w:p>
    <w:p w14:paraId="5CEEAC99" w14:textId="77777777" w:rsidR="00C97D6B" w:rsidRDefault="00C97D6B" w:rsidP="00C97D6B">
      <w:pPr>
        <w:pStyle w:val="PL"/>
        <w:rPr>
          <w:del w:id="512" w:author="ruiyue"/>
        </w:rPr>
      </w:pPr>
      <w:del w:id="513" w:author="ruiyue">
        <w:r>
          <w:delText xml:space="preserve">            - CP</w:delText>
        </w:r>
      </w:del>
    </w:p>
    <w:p w14:paraId="4B606391" w14:textId="77777777" w:rsidR="00C97D6B" w:rsidRDefault="00C97D6B" w:rsidP="00C97D6B">
      <w:pPr>
        <w:pStyle w:val="PL"/>
        <w:rPr>
          <w:del w:id="514" w:author="ruiyue"/>
        </w:rPr>
      </w:pPr>
      <w:del w:id="515" w:author="ruiyue">
        <w:r>
          <w:delText xml:space="preserve">            - UP</w:delText>
        </w:r>
      </w:del>
    </w:p>
    <w:p w14:paraId="4BD8806D" w14:textId="77777777" w:rsidR="00C97D6B" w:rsidRDefault="00C97D6B" w:rsidP="00C97D6B">
      <w:pPr>
        <w:pStyle w:val="PL"/>
        <w:rPr>
          <w:del w:id="516" w:author="ruiyue"/>
        </w:rPr>
      </w:pPr>
      <w:del w:id="517" w:author="ruiyue">
        <w:r>
          <w:delText xml:space="preserve">        sst:</w:delText>
        </w:r>
      </w:del>
    </w:p>
    <w:p w14:paraId="4BC3ABC4" w14:textId="77777777" w:rsidR="00C97D6B" w:rsidRDefault="00C97D6B" w:rsidP="00C97D6B">
      <w:pPr>
        <w:pStyle w:val="PL"/>
        <w:rPr>
          <w:del w:id="518" w:author="ruiyue"/>
        </w:rPr>
      </w:pPr>
      <w:del w:id="519" w:author="ruiyue">
        <w:r>
          <w:delText xml:space="preserve">          type: integer</w:delText>
        </w:r>
      </w:del>
    </w:p>
    <w:p w14:paraId="2CA153B3" w14:textId="77777777" w:rsidR="00C97D6B" w:rsidRDefault="00C97D6B" w:rsidP="00C97D6B">
      <w:pPr>
        <w:pStyle w:val="PL"/>
        <w:rPr>
          <w:del w:id="520" w:author="ruiyue"/>
        </w:rPr>
      </w:pPr>
    </w:p>
    <w:p w14:paraId="4414B72B" w14:textId="77777777" w:rsidR="00C97D6B" w:rsidRDefault="00C97D6B" w:rsidP="00C97D6B">
      <w:pPr>
        <w:pStyle w:val="PL"/>
        <w:rPr>
          <w:del w:id="521" w:author="ruiyue"/>
        </w:rPr>
      </w:pPr>
      <w:del w:id="522" w:author="ruiyue">
        <w:r>
          <w:delText>#-------- Definition of types used in Trace control NRM fragment------------------</w:delText>
        </w:r>
      </w:del>
    </w:p>
    <w:p w14:paraId="69C3CEDA" w14:textId="77777777" w:rsidR="00C97D6B" w:rsidRDefault="00C97D6B" w:rsidP="00C97D6B">
      <w:pPr>
        <w:pStyle w:val="PL"/>
        <w:rPr>
          <w:del w:id="523" w:author="ruiyue"/>
        </w:rPr>
      </w:pPr>
      <w:del w:id="524" w:author="ruiyue">
        <w:r>
          <w:delText xml:space="preserve">                </w:delText>
        </w:r>
      </w:del>
    </w:p>
    <w:p w14:paraId="17E3600F" w14:textId="77777777" w:rsidR="00C97D6B" w:rsidRDefault="00C97D6B" w:rsidP="00C97D6B">
      <w:pPr>
        <w:pStyle w:val="PL"/>
        <w:rPr>
          <w:del w:id="525" w:author="ruiyue"/>
        </w:rPr>
      </w:pPr>
      <w:del w:id="526" w:author="ruiyue">
        <w:r>
          <w:delText xml:space="preserve">    jobType-Type:</w:delText>
        </w:r>
      </w:del>
    </w:p>
    <w:p w14:paraId="08E8D148" w14:textId="77777777" w:rsidR="00C97D6B" w:rsidRDefault="00C97D6B" w:rsidP="00C97D6B">
      <w:pPr>
        <w:pStyle w:val="PL"/>
        <w:rPr>
          <w:del w:id="527" w:author="ruiyue"/>
        </w:rPr>
      </w:pPr>
      <w:del w:id="528" w:author="ruiyue">
        <w:r>
          <w:delText xml:space="preserve">      type: string</w:delText>
        </w:r>
      </w:del>
    </w:p>
    <w:p w14:paraId="66B1629D" w14:textId="77777777" w:rsidR="00C97D6B" w:rsidRDefault="00C97D6B" w:rsidP="00C97D6B">
      <w:pPr>
        <w:pStyle w:val="PL"/>
        <w:rPr>
          <w:del w:id="529" w:author="ruiyue"/>
        </w:rPr>
      </w:pPr>
      <w:del w:id="530" w:author="ruiyue">
        <w:r>
          <w:delText xml:space="preserve">      description: Specifies whether the TraceJob represents only MDT, Logged MBSFN MDT, Trace or a combined Trace and MDT job. Applicable for Trace, MDT, RCEF and RLF reporting. See 3GPP TS 32.422 clause 5.9a for additional details.</w:delText>
        </w:r>
      </w:del>
    </w:p>
    <w:p w14:paraId="3E21085D" w14:textId="77777777" w:rsidR="00C97D6B" w:rsidRDefault="00C97D6B" w:rsidP="00C97D6B">
      <w:pPr>
        <w:pStyle w:val="PL"/>
        <w:rPr>
          <w:del w:id="531" w:author="ruiyue"/>
        </w:rPr>
      </w:pPr>
      <w:del w:id="532" w:author="ruiyue">
        <w:r>
          <w:delText xml:space="preserve">      enum:</w:delText>
        </w:r>
      </w:del>
    </w:p>
    <w:p w14:paraId="144A9DC5" w14:textId="77777777" w:rsidR="00C97D6B" w:rsidRDefault="00C97D6B" w:rsidP="00C97D6B">
      <w:pPr>
        <w:pStyle w:val="PL"/>
        <w:rPr>
          <w:del w:id="533" w:author="ruiyue"/>
        </w:rPr>
      </w:pPr>
      <w:del w:id="534" w:author="ruiyue">
        <w:r>
          <w:delText xml:space="preserve">        - IMMEDIATE_MDT_ONLY</w:delText>
        </w:r>
      </w:del>
    </w:p>
    <w:p w14:paraId="0D935B12" w14:textId="77777777" w:rsidR="00C97D6B" w:rsidRDefault="00C97D6B" w:rsidP="00C97D6B">
      <w:pPr>
        <w:pStyle w:val="PL"/>
        <w:rPr>
          <w:del w:id="535" w:author="ruiyue"/>
        </w:rPr>
      </w:pPr>
      <w:del w:id="536" w:author="ruiyue">
        <w:r>
          <w:delText xml:space="preserve">        - LOGGED_MDT_ONLY</w:delText>
        </w:r>
      </w:del>
    </w:p>
    <w:p w14:paraId="69198679" w14:textId="77777777" w:rsidR="00C97D6B" w:rsidRDefault="00C97D6B" w:rsidP="00C97D6B">
      <w:pPr>
        <w:pStyle w:val="PL"/>
        <w:rPr>
          <w:del w:id="537" w:author="ruiyue"/>
        </w:rPr>
      </w:pPr>
      <w:del w:id="538" w:author="ruiyue">
        <w:r>
          <w:delText xml:space="preserve">        - TRACE_ONLY</w:delText>
        </w:r>
      </w:del>
    </w:p>
    <w:p w14:paraId="1348ADFF" w14:textId="77777777" w:rsidR="00C97D6B" w:rsidRDefault="00C97D6B" w:rsidP="00C97D6B">
      <w:pPr>
        <w:pStyle w:val="PL"/>
        <w:rPr>
          <w:del w:id="539" w:author="ruiyue"/>
        </w:rPr>
      </w:pPr>
      <w:del w:id="540" w:author="ruiyue">
        <w:r>
          <w:delText xml:space="preserve">        - IMMEDIATE_MDT AND TRACE</w:delText>
        </w:r>
      </w:del>
    </w:p>
    <w:p w14:paraId="6647C189" w14:textId="77777777" w:rsidR="00C97D6B" w:rsidRDefault="00C97D6B" w:rsidP="00C97D6B">
      <w:pPr>
        <w:pStyle w:val="PL"/>
        <w:rPr>
          <w:del w:id="541" w:author="ruiyue"/>
        </w:rPr>
      </w:pPr>
      <w:del w:id="542" w:author="ruiyue">
        <w:r>
          <w:delText xml:space="preserve">        - RLF_REPORT_ONLY</w:delText>
        </w:r>
      </w:del>
    </w:p>
    <w:p w14:paraId="69D8A3EC" w14:textId="77777777" w:rsidR="00C97D6B" w:rsidRDefault="00C97D6B" w:rsidP="00C97D6B">
      <w:pPr>
        <w:pStyle w:val="PL"/>
        <w:rPr>
          <w:del w:id="543" w:author="ruiyue"/>
        </w:rPr>
      </w:pPr>
      <w:del w:id="544" w:author="ruiyue">
        <w:r>
          <w:delText xml:space="preserve">        - RCEF_REPORT_ONLY</w:delText>
        </w:r>
      </w:del>
    </w:p>
    <w:p w14:paraId="371577F1" w14:textId="77777777" w:rsidR="00C97D6B" w:rsidRDefault="00C97D6B" w:rsidP="00C97D6B">
      <w:pPr>
        <w:pStyle w:val="PL"/>
        <w:rPr>
          <w:del w:id="545" w:author="ruiyue"/>
        </w:rPr>
      </w:pPr>
      <w:del w:id="546" w:author="ruiyue">
        <w:r>
          <w:delText xml:space="preserve">        - LOGGED_MBSFN_MDT</w:delText>
        </w:r>
      </w:del>
    </w:p>
    <w:p w14:paraId="4DA71EE8" w14:textId="77777777" w:rsidR="00C97D6B" w:rsidRDefault="00C97D6B" w:rsidP="00C97D6B">
      <w:pPr>
        <w:pStyle w:val="PL"/>
      </w:pPr>
    </w:p>
    <w:p w14:paraId="1F5999A1" w14:textId="77777777" w:rsidR="00C97D6B" w:rsidRDefault="00C97D6B" w:rsidP="00C97D6B">
      <w:pPr>
        <w:pStyle w:val="PL"/>
        <w:rPr>
          <w:ins w:id="547" w:author="ruiyue"/>
        </w:rPr>
      </w:pPr>
      <w:ins w:id="548" w:author="ruiyue">
        <w:r>
          <w:t xml:space="preserve">    </w:t>
        </w:r>
        <w:proofErr w:type="spellStart"/>
        <w:r>
          <w:t>NFServiceType</w:t>
        </w:r>
        <w:proofErr w:type="spellEnd"/>
        <w:r>
          <w:t>:</w:t>
        </w:r>
      </w:ins>
    </w:p>
    <w:p w14:paraId="4B6765D1" w14:textId="77777777" w:rsidR="00C97D6B" w:rsidRDefault="00C97D6B" w:rsidP="00C97D6B">
      <w:pPr>
        <w:pStyle w:val="PL"/>
        <w:rPr>
          <w:del w:id="549" w:author="ruiyue"/>
        </w:rPr>
      </w:pPr>
      <w:del w:id="550" w:author="ruiyue">
        <w:r>
          <w:delText xml:space="preserve">    listOfInterfaces-Type:</w:delText>
        </w:r>
      </w:del>
    </w:p>
    <w:p w14:paraId="58B9E2D5" w14:textId="77777777" w:rsidR="00C97D6B" w:rsidRDefault="00C97D6B" w:rsidP="00C97D6B">
      <w:pPr>
        <w:pStyle w:val="PL"/>
        <w:rPr>
          <w:del w:id="551" w:author="ruiyue"/>
        </w:rPr>
      </w:pPr>
      <w:del w:id="552" w:author="ruiyue">
        <w:r>
          <w:delText xml:space="preserve">      description: The interfaces to be recorded in the Network Element. See 3GPP TS 32.422 clause 5.5 for additional details.</w:delText>
        </w:r>
      </w:del>
    </w:p>
    <w:p w14:paraId="6E3FF266" w14:textId="77777777" w:rsidR="00C97D6B" w:rsidRDefault="00C97D6B" w:rsidP="00C97D6B">
      <w:pPr>
        <w:pStyle w:val="PL"/>
        <w:rPr>
          <w:del w:id="553" w:author="ruiyue"/>
        </w:rPr>
      </w:pPr>
      <w:del w:id="554" w:author="ruiyue">
        <w:r>
          <w:delText xml:space="preserve">      type: object</w:delText>
        </w:r>
      </w:del>
    </w:p>
    <w:p w14:paraId="264317E9" w14:textId="77777777" w:rsidR="00C97D6B" w:rsidRDefault="00C97D6B" w:rsidP="00C97D6B">
      <w:pPr>
        <w:pStyle w:val="PL"/>
        <w:rPr>
          <w:del w:id="555" w:author="ruiyue"/>
        </w:rPr>
      </w:pPr>
      <w:del w:id="556" w:author="ruiyue">
        <w:r>
          <w:delText xml:space="preserve">      properties:</w:delText>
        </w:r>
      </w:del>
    </w:p>
    <w:p w14:paraId="76F90C00" w14:textId="77777777" w:rsidR="00C97D6B" w:rsidRDefault="00C97D6B" w:rsidP="00C97D6B">
      <w:pPr>
        <w:pStyle w:val="PL"/>
        <w:rPr>
          <w:del w:id="557" w:author="ruiyue"/>
        </w:rPr>
      </w:pPr>
      <w:del w:id="558" w:author="ruiyue">
        <w:r>
          <w:delText xml:space="preserve">        MSCServerInterfaces:</w:delText>
        </w:r>
      </w:del>
    </w:p>
    <w:p w14:paraId="4B4E4B58" w14:textId="77777777" w:rsidR="00C97D6B" w:rsidRDefault="00C97D6B" w:rsidP="00C97D6B">
      <w:pPr>
        <w:pStyle w:val="PL"/>
        <w:rPr>
          <w:del w:id="559" w:author="ruiyue"/>
        </w:rPr>
      </w:pPr>
      <w:del w:id="560" w:author="ruiyue">
        <w:r>
          <w:delText xml:space="preserve">          type: array</w:delText>
        </w:r>
      </w:del>
    </w:p>
    <w:p w14:paraId="15AD45D0" w14:textId="77777777" w:rsidR="00C97D6B" w:rsidRDefault="00C97D6B" w:rsidP="00C97D6B">
      <w:pPr>
        <w:pStyle w:val="PL"/>
        <w:rPr>
          <w:del w:id="561" w:author="ruiyue"/>
        </w:rPr>
      </w:pPr>
      <w:del w:id="562" w:author="ruiyue">
        <w:r>
          <w:delText xml:space="preserve">          items:</w:delText>
        </w:r>
      </w:del>
    </w:p>
    <w:p w14:paraId="335C040C" w14:textId="77777777" w:rsidR="00C97D6B" w:rsidRDefault="00C97D6B" w:rsidP="00C97D6B">
      <w:pPr>
        <w:pStyle w:val="PL"/>
        <w:rPr>
          <w:del w:id="563" w:author="ruiyue"/>
        </w:rPr>
      </w:pPr>
      <w:del w:id="564" w:author="ruiyue">
        <w:r>
          <w:delText xml:space="preserve">            type: string</w:delText>
        </w:r>
      </w:del>
    </w:p>
    <w:p w14:paraId="6C13FEC6" w14:textId="77777777" w:rsidR="00C97D6B" w:rsidRDefault="00C97D6B" w:rsidP="00C97D6B">
      <w:pPr>
        <w:pStyle w:val="PL"/>
        <w:rPr>
          <w:del w:id="565" w:author="ruiyue"/>
        </w:rPr>
      </w:pPr>
      <w:del w:id="566" w:author="ruiyue">
        <w:r>
          <w:delText xml:space="preserve">            enum:</w:delText>
        </w:r>
      </w:del>
    </w:p>
    <w:p w14:paraId="5621D788" w14:textId="77777777" w:rsidR="00C97D6B" w:rsidRDefault="00C97D6B" w:rsidP="00C97D6B">
      <w:pPr>
        <w:pStyle w:val="PL"/>
        <w:rPr>
          <w:del w:id="567" w:author="ruiyue"/>
        </w:rPr>
      </w:pPr>
      <w:del w:id="568" w:author="ruiyue">
        <w:r>
          <w:delText xml:space="preserve">              - A</w:delText>
        </w:r>
      </w:del>
    </w:p>
    <w:p w14:paraId="6B5661EF" w14:textId="77777777" w:rsidR="00C97D6B" w:rsidRDefault="00C97D6B" w:rsidP="00C97D6B">
      <w:pPr>
        <w:pStyle w:val="PL"/>
        <w:rPr>
          <w:del w:id="569" w:author="ruiyue"/>
        </w:rPr>
      </w:pPr>
      <w:del w:id="570" w:author="ruiyue">
        <w:r>
          <w:delText xml:space="preserve">              - Iu-CS</w:delText>
        </w:r>
      </w:del>
    </w:p>
    <w:p w14:paraId="6BF7EC62" w14:textId="77777777" w:rsidR="00C97D6B" w:rsidRDefault="00C97D6B" w:rsidP="00C97D6B">
      <w:pPr>
        <w:pStyle w:val="PL"/>
        <w:rPr>
          <w:del w:id="571" w:author="ruiyue"/>
        </w:rPr>
      </w:pPr>
      <w:del w:id="572" w:author="ruiyue">
        <w:r>
          <w:delText xml:space="preserve">              - Mc</w:delText>
        </w:r>
      </w:del>
    </w:p>
    <w:p w14:paraId="21344E6F" w14:textId="77777777" w:rsidR="00C97D6B" w:rsidRDefault="00C97D6B" w:rsidP="00C97D6B">
      <w:pPr>
        <w:pStyle w:val="PL"/>
        <w:rPr>
          <w:del w:id="573" w:author="ruiyue"/>
        </w:rPr>
      </w:pPr>
      <w:del w:id="574" w:author="ruiyue">
        <w:r>
          <w:delText xml:space="preserve">              - MAP-G</w:delText>
        </w:r>
      </w:del>
    </w:p>
    <w:p w14:paraId="6EB1C247" w14:textId="77777777" w:rsidR="00C97D6B" w:rsidRDefault="00C97D6B" w:rsidP="00C97D6B">
      <w:pPr>
        <w:pStyle w:val="PL"/>
        <w:rPr>
          <w:del w:id="575" w:author="ruiyue"/>
        </w:rPr>
      </w:pPr>
      <w:del w:id="576" w:author="ruiyue">
        <w:r>
          <w:delText xml:space="preserve">              - MAP-B</w:delText>
        </w:r>
      </w:del>
    </w:p>
    <w:p w14:paraId="34770259" w14:textId="77777777" w:rsidR="00C97D6B" w:rsidRDefault="00C97D6B" w:rsidP="00C97D6B">
      <w:pPr>
        <w:pStyle w:val="PL"/>
        <w:rPr>
          <w:del w:id="577" w:author="ruiyue"/>
        </w:rPr>
      </w:pPr>
      <w:del w:id="578" w:author="ruiyue">
        <w:r>
          <w:delText xml:space="preserve">              - MAP-E</w:delText>
        </w:r>
      </w:del>
    </w:p>
    <w:p w14:paraId="54A1E12E" w14:textId="77777777" w:rsidR="00C97D6B" w:rsidRDefault="00C97D6B" w:rsidP="00C97D6B">
      <w:pPr>
        <w:pStyle w:val="PL"/>
        <w:rPr>
          <w:del w:id="579" w:author="ruiyue"/>
        </w:rPr>
      </w:pPr>
      <w:del w:id="580" w:author="ruiyue">
        <w:r>
          <w:delText xml:space="preserve">              - MAP-F</w:delText>
        </w:r>
      </w:del>
    </w:p>
    <w:p w14:paraId="61487B2C" w14:textId="77777777" w:rsidR="00C97D6B" w:rsidRDefault="00C97D6B" w:rsidP="00C97D6B">
      <w:pPr>
        <w:pStyle w:val="PL"/>
        <w:rPr>
          <w:del w:id="581" w:author="ruiyue"/>
        </w:rPr>
      </w:pPr>
      <w:del w:id="582" w:author="ruiyue">
        <w:r>
          <w:delText xml:space="preserve">              - MAP-D</w:delText>
        </w:r>
      </w:del>
    </w:p>
    <w:p w14:paraId="34AA428B" w14:textId="77777777" w:rsidR="00C97D6B" w:rsidRDefault="00C97D6B" w:rsidP="00C97D6B">
      <w:pPr>
        <w:pStyle w:val="PL"/>
        <w:rPr>
          <w:del w:id="583" w:author="ruiyue"/>
        </w:rPr>
      </w:pPr>
      <w:del w:id="584" w:author="ruiyue">
        <w:r>
          <w:delText xml:space="preserve">              - MAP-C</w:delText>
        </w:r>
      </w:del>
    </w:p>
    <w:p w14:paraId="02C79622" w14:textId="77777777" w:rsidR="00C97D6B" w:rsidRDefault="00C97D6B" w:rsidP="00C97D6B">
      <w:pPr>
        <w:pStyle w:val="PL"/>
        <w:rPr>
          <w:del w:id="585" w:author="ruiyue"/>
        </w:rPr>
      </w:pPr>
      <w:del w:id="586" w:author="ruiyue">
        <w:r>
          <w:delText xml:space="preserve">              - CAP</w:delText>
        </w:r>
      </w:del>
    </w:p>
    <w:p w14:paraId="3DD73C57" w14:textId="77777777" w:rsidR="00C97D6B" w:rsidRDefault="00C97D6B" w:rsidP="00C97D6B">
      <w:pPr>
        <w:pStyle w:val="PL"/>
        <w:rPr>
          <w:del w:id="587" w:author="ruiyue"/>
        </w:rPr>
      </w:pPr>
      <w:del w:id="588" w:author="ruiyue">
        <w:r>
          <w:delText xml:space="preserve">        MGWInterfaces:</w:delText>
        </w:r>
      </w:del>
    </w:p>
    <w:p w14:paraId="0532B2F9" w14:textId="77777777" w:rsidR="00C97D6B" w:rsidRDefault="00C97D6B" w:rsidP="00C97D6B">
      <w:pPr>
        <w:pStyle w:val="PL"/>
        <w:rPr>
          <w:del w:id="589" w:author="ruiyue"/>
        </w:rPr>
      </w:pPr>
      <w:del w:id="590" w:author="ruiyue">
        <w:r>
          <w:delText xml:space="preserve">          type: array</w:delText>
        </w:r>
      </w:del>
    </w:p>
    <w:p w14:paraId="0508AB04" w14:textId="77777777" w:rsidR="00C97D6B" w:rsidRDefault="00C97D6B" w:rsidP="00C97D6B">
      <w:pPr>
        <w:pStyle w:val="PL"/>
        <w:rPr>
          <w:del w:id="591" w:author="ruiyue"/>
        </w:rPr>
      </w:pPr>
      <w:del w:id="592" w:author="ruiyue">
        <w:r>
          <w:delText xml:space="preserve">          items:</w:delText>
        </w:r>
      </w:del>
    </w:p>
    <w:p w14:paraId="3895608A" w14:textId="77777777" w:rsidR="00C97D6B" w:rsidRDefault="00C97D6B" w:rsidP="00C97D6B">
      <w:pPr>
        <w:pStyle w:val="PL"/>
        <w:rPr>
          <w:del w:id="593" w:author="ruiyue"/>
        </w:rPr>
      </w:pPr>
      <w:del w:id="594" w:author="ruiyue">
        <w:r>
          <w:delText xml:space="preserve">            type: string</w:delText>
        </w:r>
      </w:del>
    </w:p>
    <w:p w14:paraId="55A56ECA" w14:textId="77777777" w:rsidR="00C97D6B" w:rsidRDefault="00C97D6B" w:rsidP="00C97D6B">
      <w:pPr>
        <w:pStyle w:val="PL"/>
        <w:rPr>
          <w:del w:id="595" w:author="ruiyue"/>
        </w:rPr>
      </w:pPr>
      <w:del w:id="596" w:author="ruiyue">
        <w:r>
          <w:delText xml:space="preserve">            enum:</w:delText>
        </w:r>
      </w:del>
    </w:p>
    <w:p w14:paraId="4698215C" w14:textId="77777777" w:rsidR="00C97D6B" w:rsidRDefault="00C97D6B" w:rsidP="00C97D6B">
      <w:pPr>
        <w:pStyle w:val="PL"/>
        <w:rPr>
          <w:del w:id="597" w:author="ruiyue"/>
        </w:rPr>
      </w:pPr>
      <w:del w:id="598" w:author="ruiyue">
        <w:r>
          <w:delText xml:space="preserve">              - Mc</w:delText>
        </w:r>
      </w:del>
    </w:p>
    <w:p w14:paraId="5544A86D" w14:textId="77777777" w:rsidR="00C97D6B" w:rsidRDefault="00C97D6B" w:rsidP="00C97D6B">
      <w:pPr>
        <w:pStyle w:val="PL"/>
        <w:rPr>
          <w:del w:id="599" w:author="ruiyue"/>
        </w:rPr>
      </w:pPr>
      <w:del w:id="600" w:author="ruiyue">
        <w:r>
          <w:delText xml:space="preserve">              - Nb-UP</w:delText>
        </w:r>
      </w:del>
    </w:p>
    <w:p w14:paraId="45FE4DEA" w14:textId="77777777" w:rsidR="00C97D6B" w:rsidRDefault="00C97D6B" w:rsidP="00C97D6B">
      <w:pPr>
        <w:pStyle w:val="PL"/>
        <w:rPr>
          <w:del w:id="601" w:author="ruiyue"/>
        </w:rPr>
      </w:pPr>
      <w:del w:id="602" w:author="ruiyue">
        <w:r>
          <w:delText xml:space="preserve">              - Iu-UP</w:delText>
        </w:r>
      </w:del>
    </w:p>
    <w:p w14:paraId="47FFEE90" w14:textId="77777777" w:rsidR="00C97D6B" w:rsidRDefault="00C97D6B" w:rsidP="00C97D6B">
      <w:pPr>
        <w:pStyle w:val="PL"/>
        <w:rPr>
          <w:del w:id="603" w:author="ruiyue"/>
        </w:rPr>
      </w:pPr>
      <w:del w:id="604" w:author="ruiyue">
        <w:r>
          <w:delText xml:space="preserve">        RNCInterfaces:</w:delText>
        </w:r>
      </w:del>
    </w:p>
    <w:p w14:paraId="406FDB03" w14:textId="77777777" w:rsidR="00C97D6B" w:rsidRDefault="00C97D6B" w:rsidP="00C97D6B">
      <w:pPr>
        <w:pStyle w:val="PL"/>
        <w:rPr>
          <w:del w:id="605" w:author="ruiyue"/>
        </w:rPr>
      </w:pPr>
      <w:del w:id="606" w:author="ruiyue">
        <w:r>
          <w:delText xml:space="preserve">          type: array</w:delText>
        </w:r>
      </w:del>
    </w:p>
    <w:p w14:paraId="1E31CD9F" w14:textId="77777777" w:rsidR="00C97D6B" w:rsidRDefault="00C97D6B" w:rsidP="00C97D6B">
      <w:pPr>
        <w:pStyle w:val="PL"/>
        <w:rPr>
          <w:del w:id="607" w:author="ruiyue"/>
        </w:rPr>
      </w:pPr>
      <w:del w:id="608" w:author="ruiyue">
        <w:r>
          <w:delText xml:space="preserve">          items:</w:delText>
        </w:r>
      </w:del>
    </w:p>
    <w:p w14:paraId="77AA03D5" w14:textId="77777777" w:rsidR="00C97D6B" w:rsidRDefault="00C97D6B" w:rsidP="00C97D6B">
      <w:pPr>
        <w:pStyle w:val="PL"/>
        <w:rPr>
          <w:del w:id="609" w:author="ruiyue"/>
        </w:rPr>
      </w:pPr>
      <w:del w:id="610" w:author="ruiyue">
        <w:r>
          <w:delText xml:space="preserve">            type: string</w:delText>
        </w:r>
      </w:del>
    </w:p>
    <w:p w14:paraId="5061EFA0" w14:textId="77777777" w:rsidR="00C97D6B" w:rsidRDefault="00C97D6B" w:rsidP="00C97D6B">
      <w:pPr>
        <w:pStyle w:val="PL"/>
        <w:rPr>
          <w:del w:id="611" w:author="ruiyue"/>
        </w:rPr>
      </w:pPr>
      <w:del w:id="612" w:author="ruiyue">
        <w:r>
          <w:delText xml:space="preserve">            enum:</w:delText>
        </w:r>
      </w:del>
    </w:p>
    <w:p w14:paraId="5832A0AB" w14:textId="77777777" w:rsidR="00C97D6B" w:rsidRDefault="00C97D6B" w:rsidP="00C97D6B">
      <w:pPr>
        <w:pStyle w:val="PL"/>
        <w:rPr>
          <w:del w:id="613" w:author="ruiyue"/>
        </w:rPr>
      </w:pPr>
      <w:del w:id="614" w:author="ruiyue">
        <w:r>
          <w:delText xml:space="preserve">              - Iu-CS</w:delText>
        </w:r>
      </w:del>
    </w:p>
    <w:p w14:paraId="294AAE44" w14:textId="77777777" w:rsidR="00C97D6B" w:rsidRDefault="00C97D6B" w:rsidP="00C97D6B">
      <w:pPr>
        <w:pStyle w:val="PL"/>
        <w:rPr>
          <w:del w:id="615" w:author="ruiyue"/>
        </w:rPr>
      </w:pPr>
      <w:del w:id="616" w:author="ruiyue">
        <w:r>
          <w:delText xml:space="preserve">              - Iu-PS</w:delText>
        </w:r>
      </w:del>
    </w:p>
    <w:p w14:paraId="310C40FE" w14:textId="77777777" w:rsidR="00C97D6B" w:rsidRDefault="00C97D6B" w:rsidP="00C97D6B">
      <w:pPr>
        <w:pStyle w:val="PL"/>
        <w:rPr>
          <w:del w:id="617" w:author="ruiyue"/>
        </w:rPr>
      </w:pPr>
      <w:del w:id="618" w:author="ruiyue">
        <w:r>
          <w:delText xml:space="preserve">              - Iur</w:delText>
        </w:r>
      </w:del>
    </w:p>
    <w:p w14:paraId="3E262564" w14:textId="77777777" w:rsidR="00C97D6B" w:rsidRDefault="00C97D6B" w:rsidP="00C97D6B">
      <w:pPr>
        <w:pStyle w:val="PL"/>
        <w:rPr>
          <w:del w:id="619" w:author="ruiyue"/>
        </w:rPr>
      </w:pPr>
      <w:del w:id="620" w:author="ruiyue">
        <w:r>
          <w:delText xml:space="preserve">              - Iub</w:delText>
        </w:r>
      </w:del>
    </w:p>
    <w:p w14:paraId="5875545A" w14:textId="77777777" w:rsidR="00C97D6B" w:rsidRDefault="00C97D6B" w:rsidP="00C97D6B">
      <w:pPr>
        <w:pStyle w:val="PL"/>
        <w:rPr>
          <w:del w:id="621" w:author="ruiyue"/>
        </w:rPr>
      </w:pPr>
      <w:del w:id="622" w:author="ruiyue">
        <w:r>
          <w:delText xml:space="preserve">              - Uu</w:delText>
        </w:r>
      </w:del>
    </w:p>
    <w:p w14:paraId="2831F789" w14:textId="77777777" w:rsidR="00C97D6B" w:rsidRDefault="00C97D6B" w:rsidP="00C97D6B">
      <w:pPr>
        <w:pStyle w:val="PL"/>
        <w:rPr>
          <w:del w:id="623" w:author="ruiyue"/>
        </w:rPr>
      </w:pPr>
      <w:del w:id="624" w:author="ruiyue">
        <w:r>
          <w:delText xml:space="preserve">        SGSNInterfaces:</w:delText>
        </w:r>
      </w:del>
    </w:p>
    <w:p w14:paraId="1FF1F965" w14:textId="77777777" w:rsidR="00C97D6B" w:rsidRDefault="00C97D6B" w:rsidP="00C97D6B">
      <w:pPr>
        <w:pStyle w:val="PL"/>
        <w:rPr>
          <w:del w:id="625" w:author="ruiyue"/>
        </w:rPr>
      </w:pPr>
      <w:del w:id="626" w:author="ruiyue">
        <w:r>
          <w:delText xml:space="preserve">          type: array</w:delText>
        </w:r>
      </w:del>
    </w:p>
    <w:p w14:paraId="20F95B21" w14:textId="77777777" w:rsidR="00C97D6B" w:rsidRDefault="00C97D6B" w:rsidP="00C97D6B">
      <w:pPr>
        <w:pStyle w:val="PL"/>
        <w:rPr>
          <w:del w:id="627" w:author="ruiyue"/>
        </w:rPr>
      </w:pPr>
      <w:del w:id="628" w:author="ruiyue">
        <w:r>
          <w:delText xml:space="preserve">          items:</w:delText>
        </w:r>
      </w:del>
    </w:p>
    <w:p w14:paraId="1929C6C0" w14:textId="77777777" w:rsidR="00C97D6B" w:rsidRDefault="00C97D6B" w:rsidP="00C97D6B">
      <w:pPr>
        <w:pStyle w:val="PL"/>
        <w:rPr>
          <w:del w:id="629" w:author="ruiyue"/>
        </w:rPr>
      </w:pPr>
      <w:del w:id="630" w:author="ruiyue">
        <w:r>
          <w:delText xml:space="preserve">            type: string</w:delText>
        </w:r>
      </w:del>
    </w:p>
    <w:p w14:paraId="72BA6B58" w14:textId="77777777" w:rsidR="00C97D6B" w:rsidRDefault="00C97D6B" w:rsidP="00C97D6B">
      <w:pPr>
        <w:pStyle w:val="PL"/>
        <w:rPr>
          <w:del w:id="631" w:author="ruiyue"/>
        </w:rPr>
      </w:pPr>
      <w:del w:id="632" w:author="ruiyue">
        <w:r>
          <w:delText xml:space="preserve">            enum:</w:delText>
        </w:r>
      </w:del>
    </w:p>
    <w:p w14:paraId="74B506A0" w14:textId="77777777" w:rsidR="00C97D6B" w:rsidRDefault="00C97D6B" w:rsidP="00C97D6B">
      <w:pPr>
        <w:pStyle w:val="PL"/>
        <w:rPr>
          <w:del w:id="633" w:author="ruiyue"/>
        </w:rPr>
      </w:pPr>
      <w:del w:id="634" w:author="ruiyue">
        <w:r>
          <w:lastRenderedPageBreak/>
          <w:delText xml:space="preserve">              - Gb</w:delText>
        </w:r>
      </w:del>
    </w:p>
    <w:p w14:paraId="5FCC2B79" w14:textId="77777777" w:rsidR="00C97D6B" w:rsidRDefault="00C97D6B" w:rsidP="00C97D6B">
      <w:pPr>
        <w:pStyle w:val="PL"/>
        <w:rPr>
          <w:del w:id="635" w:author="ruiyue"/>
        </w:rPr>
      </w:pPr>
      <w:del w:id="636" w:author="ruiyue">
        <w:r>
          <w:delText xml:space="preserve">              - Iu-PS</w:delText>
        </w:r>
      </w:del>
    </w:p>
    <w:p w14:paraId="36ACAAD5" w14:textId="77777777" w:rsidR="00C97D6B" w:rsidRDefault="00C97D6B" w:rsidP="00C97D6B">
      <w:pPr>
        <w:pStyle w:val="PL"/>
        <w:rPr>
          <w:del w:id="637" w:author="ruiyue"/>
        </w:rPr>
      </w:pPr>
      <w:del w:id="638" w:author="ruiyue">
        <w:r>
          <w:delText xml:space="preserve">              - Gn</w:delText>
        </w:r>
      </w:del>
    </w:p>
    <w:p w14:paraId="19227A1C" w14:textId="77777777" w:rsidR="00C97D6B" w:rsidRDefault="00C97D6B" w:rsidP="00C97D6B">
      <w:pPr>
        <w:pStyle w:val="PL"/>
        <w:rPr>
          <w:del w:id="639" w:author="ruiyue"/>
        </w:rPr>
      </w:pPr>
      <w:del w:id="640" w:author="ruiyue">
        <w:r>
          <w:delText xml:space="preserve">              - MAP-Gr</w:delText>
        </w:r>
      </w:del>
    </w:p>
    <w:p w14:paraId="5AB337A5" w14:textId="77777777" w:rsidR="00C97D6B" w:rsidRDefault="00C97D6B" w:rsidP="00C97D6B">
      <w:pPr>
        <w:pStyle w:val="PL"/>
        <w:rPr>
          <w:del w:id="641" w:author="ruiyue"/>
        </w:rPr>
      </w:pPr>
      <w:del w:id="642" w:author="ruiyue">
        <w:r>
          <w:delText xml:space="preserve">              - MAP-Gd</w:delText>
        </w:r>
      </w:del>
    </w:p>
    <w:p w14:paraId="286AACFA" w14:textId="77777777" w:rsidR="00C97D6B" w:rsidRDefault="00C97D6B" w:rsidP="00C97D6B">
      <w:pPr>
        <w:pStyle w:val="PL"/>
        <w:rPr>
          <w:del w:id="643" w:author="ruiyue"/>
        </w:rPr>
      </w:pPr>
      <w:del w:id="644" w:author="ruiyue">
        <w:r>
          <w:delText xml:space="preserve">              - MAP-Gf</w:delText>
        </w:r>
      </w:del>
    </w:p>
    <w:p w14:paraId="1F7ACC36" w14:textId="77777777" w:rsidR="00C97D6B" w:rsidRDefault="00C97D6B" w:rsidP="00C97D6B">
      <w:pPr>
        <w:pStyle w:val="PL"/>
        <w:rPr>
          <w:del w:id="645" w:author="ruiyue"/>
        </w:rPr>
      </w:pPr>
      <w:del w:id="646" w:author="ruiyue">
        <w:r>
          <w:delText xml:space="preserve">              - Ge</w:delText>
        </w:r>
      </w:del>
    </w:p>
    <w:p w14:paraId="44F901D8" w14:textId="77777777" w:rsidR="00C97D6B" w:rsidRDefault="00C97D6B" w:rsidP="00C97D6B">
      <w:pPr>
        <w:pStyle w:val="PL"/>
        <w:rPr>
          <w:del w:id="647" w:author="ruiyue"/>
        </w:rPr>
      </w:pPr>
      <w:del w:id="648" w:author="ruiyue">
        <w:r>
          <w:delText xml:space="preserve">              - Gs</w:delText>
        </w:r>
      </w:del>
    </w:p>
    <w:p w14:paraId="1FC88739" w14:textId="77777777" w:rsidR="00C97D6B" w:rsidRDefault="00C97D6B" w:rsidP="00C97D6B">
      <w:pPr>
        <w:pStyle w:val="PL"/>
        <w:rPr>
          <w:del w:id="649" w:author="ruiyue"/>
        </w:rPr>
      </w:pPr>
      <w:del w:id="650" w:author="ruiyue">
        <w:r>
          <w:delText xml:space="preserve">              - S6d</w:delText>
        </w:r>
      </w:del>
    </w:p>
    <w:p w14:paraId="6AF861AF" w14:textId="77777777" w:rsidR="00C97D6B" w:rsidRDefault="00C97D6B" w:rsidP="00C97D6B">
      <w:pPr>
        <w:pStyle w:val="PL"/>
        <w:rPr>
          <w:del w:id="651" w:author="ruiyue"/>
        </w:rPr>
      </w:pPr>
      <w:del w:id="652" w:author="ruiyue">
        <w:r>
          <w:delText xml:space="preserve">              - S4</w:delText>
        </w:r>
      </w:del>
    </w:p>
    <w:p w14:paraId="55C85775" w14:textId="77777777" w:rsidR="00C97D6B" w:rsidRDefault="00C97D6B" w:rsidP="00C97D6B">
      <w:pPr>
        <w:pStyle w:val="PL"/>
        <w:rPr>
          <w:del w:id="653" w:author="ruiyue"/>
        </w:rPr>
      </w:pPr>
      <w:del w:id="654" w:author="ruiyue">
        <w:r>
          <w:delText xml:space="preserve">              - S3</w:delText>
        </w:r>
      </w:del>
    </w:p>
    <w:p w14:paraId="01CFF81A" w14:textId="77777777" w:rsidR="00C97D6B" w:rsidRDefault="00C97D6B" w:rsidP="00C97D6B">
      <w:pPr>
        <w:pStyle w:val="PL"/>
        <w:rPr>
          <w:del w:id="655" w:author="ruiyue"/>
        </w:rPr>
      </w:pPr>
      <w:del w:id="656" w:author="ruiyue">
        <w:r>
          <w:delText xml:space="preserve">              - S13</w:delText>
        </w:r>
      </w:del>
    </w:p>
    <w:p w14:paraId="226DB3B2" w14:textId="77777777" w:rsidR="00C97D6B" w:rsidRDefault="00C97D6B" w:rsidP="00C97D6B">
      <w:pPr>
        <w:pStyle w:val="PL"/>
        <w:rPr>
          <w:del w:id="657" w:author="ruiyue"/>
        </w:rPr>
      </w:pPr>
      <w:del w:id="658" w:author="ruiyue">
        <w:r>
          <w:delText xml:space="preserve">        GGSNInterfaces:</w:delText>
        </w:r>
      </w:del>
    </w:p>
    <w:p w14:paraId="65937A9F" w14:textId="77777777" w:rsidR="00C97D6B" w:rsidRDefault="00C97D6B" w:rsidP="00C97D6B">
      <w:pPr>
        <w:pStyle w:val="PL"/>
        <w:rPr>
          <w:del w:id="659" w:author="ruiyue"/>
        </w:rPr>
      </w:pPr>
      <w:del w:id="660" w:author="ruiyue">
        <w:r>
          <w:delText xml:space="preserve">          type: array</w:delText>
        </w:r>
      </w:del>
    </w:p>
    <w:p w14:paraId="65D41720" w14:textId="77777777" w:rsidR="00C97D6B" w:rsidRDefault="00C97D6B" w:rsidP="00C97D6B">
      <w:pPr>
        <w:pStyle w:val="PL"/>
        <w:rPr>
          <w:del w:id="661" w:author="ruiyue"/>
        </w:rPr>
      </w:pPr>
      <w:del w:id="662" w:author="ruiyue">
        <w:r>
          <w:delText xml:space="preserve">          items:</w:delText>
        </w:r>
      </w:del>
    </w:p>
    <w:p w14:paraId="14882003" w14:textId="77777777" w:rsidR="00C97D6B" w:rsidRDefault="00C97D6B" w:rsidP="00C97D6B">
      <w:pPr>
        <w:pStyle w:val="PL"/>
        <w:rPr>
          <w:del w:id="663" w:author="ruiyue"/>
        </w:rPr>
      </w:pPr>
      <w:del w:id="664" w:author="ruiyue">
        <w:r>
          <w:delText xml:space="preserve">            type: string</w:delText>
        </w:r>
      </w:del>
    </w:p>
    <w:p w14:paraId="4540D075" w14:textId="77777777" w:rsidR="00C97D6B" w:rsidRDefault="00C97D6B" w:rsidP="00C97D6B">
      <w:pPr>
        <w:pStyle w:val="PL"/>
        <w:rPr>
          <w:del w:id="665" w:author="ruiyue"/>
        </w:rPr>
      </w:pPr>
      <w:del w:id="666" w:author="ruiyue">
        <w:r>
          <w:delText xml:space="preserve">            enum:</w:delText>
        </w:r>
      </w:del>
    </w:p>
    <w:p w14:paraId="6289E946" w14:textId="77777777" w:rsidR="00C97D6B" w:rsidRDefault="00C97D6B" w:rsidP="00C97D6B">
      <w:pPr>
        <w:pStyle w:val="PL"/>
        <w:rPr>
          <w:del w:id="667" w:author="ruiyue"/>
        </w:rPr>
      </w:pPr>
      <w:del w:id="668" w:author="ruiyue">
        <w:r>
          <w:delText xml:space="preserve">              - Gn</w:delText>
        </w:r>
      </w:del>
    </w:p>
    <w:p w14:paraId="5FC71B4A" w14:textId="77777777" w:rsidR="00C97D6B" w:rsidRDefault="00C97D6B" w:rsidP="00C97D6B">
      <w:pPr>
        <w:pStyle w:val="PL"/>
        <w:rPr>
          <w:del w:id="669" w:author="ruiyue"/>
        </w:rPr>
      </w:pPr>
      <w:del w:id="670" w:author="ruiyue">
        <w:r>
          <w:delText xml:space="preserve">              - Gi</w:delText>
        </w:r>
      </w:del>
    </w:p>
    <w:p w14:paraId="746EBF32" w14:textId="77777777" w:rsidR="00C97D6B" w:rsidRDefault="00C97D6B" w:rsidP="00C97D6B">
      <w:pPr>
        <w:pStyle w:val="PL"/>
        <w:rPr>
          <w:del w:id="671" w:author="ruiyue"/>
        </w:rPr>
      </w:pPr>
      <w:del w:id="672" w:author="ruiyue">
        <w:r>
          <w:delText xml:space="preserve">              - Gmb</w:delText>
        </w:r>
      </w:del>
    </w:p>
    <w:p w14:paraId="57A9CEC8" w14:textId="77777777" w:rsidR="00C97D6B" w:rsidRDefault="00C97D6B" w:rsidP="00C97D6B">
      <w:pPr>
        <w:pStyle w:val="PL"/>
        <w:rPr>
          <w:del w:id="673" w:author="ruiyue"/>
        </w:rPr>
      </w:pPr>
      <w:del w:id="674" w:author="ruiyue">
        <w:r>
          <w:delText xml:space="preserve">        S-CSCFInterfaces:</w:delText>
        </w:r>
      </w:del>
    </w:p>
    <w:p w14:paraId="286EC4F8" w14:textId="77777777" w:rsidR="00C97D6B" w:rsidRDefault="00C97D6B" w:rsidP="00C97D6B">
      <w:pPr>
        <w:pStyle w:val="PL"/>
        <w:rPr>
          <w:del w:id="675" w:author="ruiyue"/>
        </w:rPr>
      </w:pPr>
      <w:del w:id="676" w:author="ruiyue">
        <w:r>
          <w:delText xml:space="preserve">          type: array</w:delText>
        </w:r>
      </w:del>
    </w:p>
    <w:p w14:paraId="3C8730AA" w14:textId="77777777" w:rsidR="00C97D6B" w:rsidRDefault="00C97D6B" w:rsidP="00C97D6B">
      <w:pPr>
        <w:pStyle w:val="PL"/>
        <w:rPr>
          <w:del w:id="677" w:author="ruiyue"/>
        </w:rPr>
      </w:pPr>
      <w:del w:id="678" w:author="ruiyue">
        <w:r>
          <w:delText xml:space="preserve">          items:</w:delText>
        </w:r>
      </w:del>
    </w:p>
    <w:p w14:paraId="2962CA0B" w14:textId="77777777" w:rsidR="00C97D6B" w:rsidRDefault="00C97D6B" w:rsidP="00C97D6B">
      <w:pPr>
        <w:pStyle w:val="PL"/>
        <w:rPr>
          <w:del w:id="679" w:author="ruiyue"/>
        </w:rPr>
      </w:pPr>
      <w:del w:id="680" w:author="ruiyue">
        <w:r>
          <w:delText xml:space="preserve">            type: string</w:delText>
        </w:r>
      </w:del>
    </w:p>
    <w:p w14:paraId="4DEDCB22" w14:textId="77777777" w:rsidR="00C97D6B" w:rsidRDefault="00C97D6B" w:rsidP="00C97D6B">
      <w:pPr>
        <w:pStyle w:val="PL"/>
        <w:rPr>
          <w:del w:id="681" w:author="ruiyue"/>
        </w:rPr>
      </w:pPr>
      <w:del w:id="682" w:author="ruiyue">
        <w:r>
          <w:delText xml:space="preserve">            enum:</w:delText>
        </w:r>
      </w:del>
    </w:p>
    <w:p w14:paraId="3696A79A" w14:textId="77777777" w:rsidR="00C97D6B" w:rsidRDefault="00C97D6B" w:rsidP="00C97D6B">
      <w:pPr>
        <w:pStyle w:val="PL"/>
        <w:rPr>
          <w:del w:id="683" w:author="ruiyue"/>
        </w:rPr>
      </w:pPr>
      <w:del w:id="684" w:author="ruiyue">
        <w:r>
          <w:delText xml:space="preserve">              - Mw</w:delText>
        </w:r>
      </w:del>
    </w:p>
    <w:p w14:paraId="4CA88707" w14:textId="77777777" w:rsidR="00C97D6B" w:rsidRDefault="00C97D6B" w:rsidP="00C97D6B">
      <w:pPr>
        <w:pStyle w:val="PL"/>
        <w:rPr>
          <w:del w:id="685" w:author="ruiyue"/>
        </w:rPr>
      </w:pPr>
      <w:del w:id="686" w:author="ruiyue">
        <w:r>
          <w:delText xml:space="preserve">              - Mg</w:delText>
        </w:r>
      </w:del>
    </w:p>
    <w:p w14:paraId="7850E757" w14:textId="77777777" w:rsidR="00C97D6B" w:rsidRDefault="00C97D6B" w:rsidP="00C97D6B">
      <w:pPr>
        <w:pStyle w:val="PL"/>
        <w:rPr>
          <w:del w:id="687" w:author="ruiyue"/>
        </w:rPr>
      </w:pPr>
      <w:del w:id="688" w:author="ruiyue">
        <w:r>
          <w:delText xml:space="preserve">              - Mr</w:delText>
        </w:r>
      </w:del>
    </w:p>
    <w:p w14:paraId="52C7DF9A" w14:textId="77777777" w:rsidR="00C97D6B" w:rsidRDefault="00C97D6B" w:rsidP="00C97D6B">
      <w:pPr>
        <w:pStyle w:val="PL"/>
        <w:rPr>
          <w:del w:id="689" w:author="ruiyue"/>
        </w:rPr>
      </w:pPr>
      <w:del w:id="690" w:author="ruiyue">
        <w:r>
          <w:delText xml:space="preserve">              - Mi</w:delText>
        </w:r>
      </w:del>
    </w:p>
    <w:p w14:paraId="58D9FF78" w14:textId="77777777" w:rsidR="00C97D6B" w:rsidRDefault="00C97D6B" w:rsidP="00C97D6B">
      <w:pPr>
        <w:pStyle w:val="PL"/>
        <w:rPr>
          <w:del w:id="691" w:author="ruiyue"/>
        </w:rPr>
      </w:pPr>
      <w:del w:id="692" w:author="ruiyue">
        <w:r>
          <w:delText xml:space="preserve">        P-CSCFInterfaces:</w:delText>
        </w:r>
      </w:del>
    </w:p>
    <w:p w14:paraId="3E2A8758" w14:textId="77777777" w:rsidR="00C97D6B" w:rsidRDefault="00C97D6B" w:rsidP="00C97D6B">
      <w:pPr>
        <w:pStyle w:val="PL"/>
        <w:rPr>
          <w:del w:id="693" w:author="ruiyue"/>
        </w:rPr>
      </w:pPr>
      <w:del w:id="694" w:author="ruiyue">
        <w:r>
          <w:delText xml:space="preserve">          type: array</w:delText>
        </w:r>
      </w:del>
    </w:p>
    <w:p w14:paraId="00971244" w14:textId="77777777" w:rsidR="00C97D6B" w:rsidRDefault="00C97D6B" w:rsidP="00C97D6B">
      <w:pPr>
        <w:pStyle w:val="PL"/>
        <w:rPr>
          <w:del w:id="695" w:author="ruiyue"/>
        </w:rPr>
      </w:pPr>
      <w:del w:id="696" w:author="ruiyue">
        <w:r>
          <w:delText xml:space="preserve">          items:</w:delText>
        </w:r>
      </w:del>
    </w:p>
    <w:p w14:paraId="3EA45F45" w14:textId="77777777" w:rsidR="00C97D6B" w:rsidRDefault="00C97D6B" w:rsidP="00C97D6B">
      <w:pPr>
        <w:pStyle w:val="PL"/>
        <w:rPr>
          <w:del w:id="697" w:author="ruiyue"/>
        </w:rPr>
      </w:pPr>
      <w:del w:id="698" w:author="ruiyue">
        <w:r>
          <w:delText xml:space="preserve">            type: string</w:delText>
        </w:r>
      </w:del>
    </w:p>
    <w:p w14:paraId="42E7A61F" w14:textId="77777777" w:rsidR="00C97D6B" w:rsidRDefault="00C97D6B" w:rsidP="00C97D6B">
      <w:pPr>
        <w:pStyle w:val="PL"/>
        <w:rPr>
          <w:del w:id="699" w:author="ruiyue"/>
        </w:rPr>
      </w:pPr>
      <w:del w:id="700" w:author="ruiyue">
        <w:r>
          <w:delText xml:space="preserve">            enum:</w:delText>
        </w:r>
      </w:del>
    </w:p>
    <w:p w14:paraId="4BDCC036" w14:textId="77777777" w:rsidR="00C97D6B" w:rsidRDefault="00C97D6B" w:rsidP="00C97D6B">
      <w:pPr>
        <w:pStyle w:val="PL"/>
        <w:rPr>
          <w:del w:id="701" w:author="ruiyue"/>
        </w:rPr>
      </w:pPr>
      <w:del w:id="702" w:author="ruiyue">
        <w:r>
          <w:delText xml:space="preserve">              - Gm</w:delText>
        </w:r>
      </w:del>
    </w:p>
    <w:p w14:paraId="6EC6C65C" w14:textId="77777777" w:rsidR="00C97D6B" w:rsidRDefault="00C97D6B" w:rsidP="00C97D6B">
      <w:pPr>
        <w:pStyle w:val="PL"/>
        <w:rPr>
          <w:del w:id="703" w:author="ruiyue"/>
        </w:rPr>
      </w:pPr>
      <w:del w:id="704" w:author="ruiyue">
        <w:r>
          <w:delText xml:space="preserve">              - Mw</w:delText>
        </w:r>
      </w:del>
    </w:p>
    <w:p w14:paraId="5AB4A318" w14:textId="77777777" w:rsidR="00C97D6B" w:rsidRDefault="00C97D6B" w:rsidP="00C97D6B">
      <w:pPr>
        <w:pStyle w:val="PL"/>
        <w:rPr>
          <w:del w:id="705" w:author="ruiyue"/>
        </w:rPr>
      </w:pPr>
      <w:del w:id="706" w:author="ruiyue">
        <w:r>
          <w:delText xml:space="preserve">        I-CSCFInterfaces:</w:delText>
        </w:r>
      </w:del>
    </w:p>
    <w:p w14:paraId="5EE1AA4E" w14:textId="77777777" w:rsidR="00C97D6B" w:rsidRDefault="00C97D6B" w:rsidP="00C97D6B">
      <w:pPr>
        <w:pStyle w:val="PL"/>
        <w:rPr>
          <w:del w:id="707" w:author="ruiyue"/>
        </w:rPr>
      </w:pPr>
      <w:del w:id="708" w:author="ruiyue">
        <w:r>
          <w:delText xml:space="preserve">          type: array</w:delText>
        </w:r>
      </w:del>
    </w:p>
    <w:p w14:paraId="124F6355" w14:textId="77777777" w:rsidR="00C97D6B" w:rsidRDefault="00C97D6B" w:rsidP="00C97D6B">
      <w:pPr>
        <w:pStyle w:val="PL"/>
        <w:rPr>
          <w:del w:id="709" w:author="ruiyue"/>
        </w:rPr>
      </w:pPr>
      <w:del w:id="710" w:author="ruiyue">
        <w:r>
          <w:delText xml:space="preserve">          items:</w:delText>
        </w:r>
      </w:del>
    </w:p>
    <w:p w14:paraId="0AA26410" w14:textId="77777777" w:rsidR="00C97D6B" w:rsidRDefault="00C97D6B" w:rsidP="00C97D6B">
      <w:pPr>
        <w:pStyle w:val="PL"/>
        <w:rPr>
          <w:del w:id="711" w:author="ruiyue"/>
        </w:rPr>
      </w:pPr>
      <w:del w:id="712" w:author="ruiyue">
        <w:r>
          <w:delText xml:space="preserve">            type: string</w:delText>
        </w:r>
      </w:del>
    </w:p>
    <w:p w14:paraId="12E5656D" w14:textId="77777777" w:rsidR="00C97D6B" w:rsidRDefault="00C97D6B" w:rsidP="00C97D6B">
      <w:pPr>
        <w:pStyle w:val="PL"/>
        <w:rPr>
          <w:del w:id="713" w:author="ruiyue"/>
        </w:rPr>
      </w:pPr>
      <w:del w:id="714" w:author="ruiyue">
        <w:r>
          <w:delText xml:space="preserve">            enum:</w:delText>
        </w:r>
      </w:del>
    </w:p>
    <w:p w14:paraId="0570AF23" w14:textId="77777777" w:rsidR="00C97D6B" w:rsidRDefault="00C97D6B" w:rsidP="00C97D6B">
      <w:pPr>
        <w:pStyle w:val="PL"/>
        <w:rPr>
          <w:del w:id="715" w:author="ruiyue"/>
        </w:rPr>
      </w:pPr>
      <w:del w:id="716" w:author="ruiyue">
        <w:r>
          <w:delText xml:space="preserve">              - Cx</w:delText>
        </w:r>
      </w:del>
    </w:p>
    <w:p w14:paraId="4EFB8F75" w14:textId="77777777" w:rsidR="00C97D6B" w:rsidRDefault="00C97D6B" w:rsidP="00C97D6B">
      <w:pPr>
        <w:pStyle w:val="PL"/>
        <w:rPr>
          <w:del w:id="717" w:author="ruiyue"/>
        </w:rPr>
      </w:pPr>
      <w:del w:id="718" w:author="ruiyue">
        <w:r>
          <w:delText xml:space="preserve">              - Dx</w:delText>
        </w:r>
      </w:del>
    </w:p>
    <w:p w14:paraId="23BB48C2" w14:textId="77777777" w:rsidR="00C97D6B" w:rsidRDefault="00C97D6B" w:rsidP="00C97D6B">
      <w:pPr>
        <w:pStyle w:val="PL"/>
        <w:rPr>
          <w:del w:id="719" w:author="ruiyue"/>
        </w:rPr>
      </w:pPr>
      <w:del w:id="720" w:author="ruiyue">
        <w:r>
          <w:delText xml:space="preserve">              - Mg</w:delText>
        </w:r>
      </w:del>
    </w:p>
    <w:p w14:paraId="62E2F85E" w14:textId="77777777" w:rsidR="00C97D6B" w:rsidRDefault="00C97D6B" w:rsidP="00C97D6B">
      <w:pPr>
        <w:pStyle w:val="PL"/>
        <w:rPr>
          <w:del w:id="721" w:author="ruiyue"/>
        </w:rPr>
      </w:pPr>
      <w:del w:id="722" w:author="ruiyue">
        <w:r>
          <w:delText xml:space="preserve">              - Mw</w:delText>
        </w:r>
      </w:del>
    </w:p>
    <w:p w14:paraId="385F0956" w14:textId="77777777" w:rsidR="00C97D6B" w:rsidRDefault="00C97D6B" w:rsidP="00C97D6B">
      <w:pPr>
        <w:pStyle w:val="PL"/>
        <w:rPr>
          <w:del w:id="723" w:author="ruiyue"/>
        </w:rPr>
      </w:pPr>
      <w:del w:id="724" w:author="ruiyue">
        <w:r>
          <w:delText xml:space="preserve">        MRFCInterfaces:</w:delText>
        </w:r>
      </w:del>
    </w:p>
    <w:p w14:paraId="30F60441" w14:textId="77777777" w:rsidR="00C97D6B" w:rsidRDefault="00C97D6B" w:rsidP="00C97D6B">
      <w:pPr>
        <w:pStyle w:val="PL"/>
        <w:rPr>
          <w:del w:id="725" w:author="ruiyue"/>
        </w:rPr>
      </w:pPr>
      <w:del w:id="726" w:author="ruiyue">
        <w:r>
          <w:delText xml:space="preserve">          type: array</w:delText>
        </w:r>
      </w:del>
    </w:p>
    <w:p w14:paraId="690E0D8C" w14:textId="77777777" w:rsidR="00C97D6B" w:rsidRDefault="00C97D6B" w:rsidP="00C97D6B">
      <w:pPr>
        <w:pStyle w:val="PL"/>
        <w:rPr>
          <w:del w:id="727" w:author="ruiyue"/>
        </w:rPr>
      </w:pPr>
      <w:del w:id="728" w:author="ruiyue">
        <w:r>
          <w:delText xml:space="preserve">          items:</w:delText>
        </w:r>
      </w:del>
    </w:p>
    <w:p w14:paraId="5B2AAF31" w14:textId="77777777" w:rsidR="00C97D6B" w:rsidRDefault="00C97D6B" w:rsidP="00C97D6B">
      <w:pPr>
        <w:pStyle w:val="PL"/>
        <w:rPr>
          <w:del w:id="729" w:author="ruiyue"/>
        </w:rPr>
      </w:pPr>
      <w:del w:id="730" w:author="ruiyue">
        <w:r>
          <w:delText xml:space="preserve">            type: string</w:delText>
        </w:r>
      </w:del>
    </w:p>
    <w:p w14:paraId="0F8FC3E5" w14:textId="77777777" w:rsidR="00C97D6B" w:rsidRDefault="00C97D6B" w:rsidP="00C97D6B">
      <w:pPr>
        <w:pStyle w:val="PL"/>
        <w:rPr>
          <w:del w:id="731" w:author="ruiyue"/>
        </w:rPr>
      </w:pPr>
      <w:del w:id="732" w:author="ruiyue">
        <w:r>
          <w:delText xml:space="preserve">            enum:</w:delText>
        </w:r>
      </w:del>
    </w:p>
    <w:p w14:paraId="195ADA8C" w14:textId="77777777" w:rsidR="00C97D6B" w:rsidRDefault="00C97D6B" w:rsidP="00C97D6B">
      <w:pPr>
        <w:pStyle w:val="PL"/>
        <w:rPr>
          <w:del w:id="733" w:author="ruiyue"/>
        </w:rPr>
      </w:pPr>
      <w:del w:id="734" w:author="ruiyue">
        <w:r>
          <w:delText xml:space="preserve">              - Mp</w:delText>
        </w:r>
      </w:del>
    </w:p>
    <w:p w14:paraId="4D7EE2BB" w14:textId="77777777" w:rsidR="00C97D6B" w:rsidRDefault="00C97D6B" w:rsidP="00C97D6B">
      <w:pPr>
        <w:pStyle w:val="PL"/>
        <w:rPr>
          <w:del w:id="735" w:author="ruiyue"/>
        </w:rPr>
      </w:pPr>
      <w:del w:id="736" w:author="ruiyue">
        <w:r>
          <w:delText xml:space="preserve">              - Mr</w:delText>
        </w:r>
      </w:del>
    </w:p>
    <w:p w14:paraId="17CD10C7" w14:textId="77777777" w:rsidR="00C97D6B" w:rsidRDefault="00C97D6B" w:rsidP="00C97D6B">
      <w:pPr>
        <w:pStyle w:val="PL"/>
        <w:rPr>
          <w:del w:id="737" w:author="ruiyue"/>
        </w:rPr>
      </w:pPr>
      <w:del w:id="738" w:author="ruiyue">
        <w:r>
          <w:delText xml:space="preserve">        MGCFInterfaces:</w:delText>
        </w:r>
      </w:del>
    </w:p>
    <w:p w14:paraId="31096AE6" w14:textId="77777777" w:rsidR="00C97D6B" w:rsidRDefault="00C97D6B" w:rsidP="00C97D6B">
      <w:pPr>
        <w:pStyle w:val="PL"/>
        <w:rPr>
          <w:del w:id="739" w:author="ruiyue"/>
        </w:rPr>
      </w:pPr>
      <w:del w:id="740" w:author="ruiyue">
        <w:r>
          <w:delText xml:space="preserve">          type: array</w:delText>
        </w:r>
      </w:del>
    </w:p>
    <w:p w14:paraId="5156D3C5" w14:textId="77777777" w:rsidR="00C97D6B" w:rsidRDefault="00C97D6B" w:rsidP="00C97D6B">
      <w:pPr>
        <w:pStyle w:val="PL"/>
        <w:rPr>
          <w:del w:id="741" w:author="ruiyue"/>
        </w:rPr>
      </w:pPr>
      <w:del w:id="742" w:author="ruiyue">
        <w:r>
          <w:delText xml:space="preserve">          items:</w:delText>
        </w:r>
      </w:del>
    </w:p>
    <w:p w14:paraId="0B06FAB8" w14:textId="77777777" w:rsidR="00C97D6B" w:rsidRDefault="00C97D6B" w:rsidP="00C97D6B">
      <w:pPr>
        <w:pStyle w:val="PL"/>
        <w:rPr>
          <w:del w:id="743" w:author="ruiyue"/>
        </w:rPr>
      </w:pPr>
      <w:del w:id="744" w:author="ruiyue">
        <w:r>
          <w:delText xml:space="preserve">            type: string</w:delText>
        </w:r>
      </w:del>
    </w:p>
    <w:p w14:paraId="25CD29A1" w14:textId="77777777" w:rsidR="00C97D6B" w:rsidRDefault="00C97D6B" w:rsidP="00C97D6B">
      <w:pPr>
        <w:pStyle w:val="PL"/>
        <w:rPr>
          <w:del w:id="745" w:author="ruiyue"/>
        </w:rPr>
      </w:pPr>
      <w:del w:id="746" w:author="ruiyue">
        <w:r>
          <w:delText xml:space="preserve">            enum:</w:delText>
        </w:r>
      </w:del>
    </w:p>
    <w:p w14:paraId="4AC2D596" w14:textId="77777777" w:rsidR="00C97D6B" w:rsidRDefault="00C97D6B" w:rsidP="00C97D6B">
      <w:pPr>
        <w:pStyle w:val="PL"/>
        <w:rPr>
          <w:del w:id="747" w:author="ruiyue"/>
        </w:rPr>
      </w:pPr>
      <w:del w:id="748" w:author="ruiyue">
        <w:r>
          <w:delText xml:space="preserve">              - Mg</w:delText>
        </w:r>
      </w:del>
    </w:p>
    <w:p w14:paraId="2F88BC00" w14:textId="77777777" w:rsidR="00C97D6B" w:rsidRDefault="00C97D6B" w:rsidP="00C97D6B">
      <w:pPr>
        <w:pStyle w:val="PL"/>
        <w:rPr>
          <w:del w:id="749" w:author="ruiyue"/>
        </w:rPr>
      </w:pPr>
      <w:del w:id="750" w:author="ruiyue">
        <w:r>
          <w:delText xml:space="preserve">              - Mj</w:delText>
        </w:r>
      </w:del>
    </w:p>
    <w:p w14:paraId="2BA1240B" w14:textId="77777777" w:rsidR="00C97D6B" w:rsidRDefault="00C97D6B" w:rsidP="00C97D6B">
      <w:pPr>
        <w:pStyle w:val="PL"/>
        <w:rPr>
          <w:del w:id="751" w:author="ruiyue"/>
        </w:rPr>
      </w:pPr>
      <w:del w:id="752" w:author="ruiyue">
        <w:r>
          <w:delText xml:space="preserve">              - Mn</w:delText>
        </w:r>
      </w:del>
    </w:p>
    <w:p w14:paraId="5FF07DE1" w14:textId="77777777" w:rsidR="00C97D6B" w:rsidRDefault="00C97D6B" w:rsidP="00C97D6B">
      <w:pPr>
        <w:pStyle w:val="PL"/>
        <w:rPr>
          <w:del w:id="753" w:author="ruiyue"/>
        </w:rPr>
      </w:pPr>
      <w:del w:id="754" w:author="ruiyue">
        <w:r>
          <w:delText xml:space="preserve">        IBCFInterfaces:</w:delText>
        </w:r>
      </w:del>
    </w:p>
    <w:p w14:paraId="281A104F" w14:textId="77777777" w:rsidR="00C97D6B" w:rsidRDefault="00C97D6B" w:rsidP="00C97D6B">
      <w:pPr>
        <w:pStyle w:val="PL"/>
        <w:rPr>
          <w:del w:id="755" w:author="ruiyue"/>
        </w:rPr>
      </w:pPr>
      <w:del w:id="756" w:author="ruiyue">
        <w:r>
          <w:delText xml:space="preserve">          type: array</w:delText>
        </w:r>
      </w:del>
    </w:p>
    <w:p w14:paraId="0AF06BF0" w14:textId="77777777" w:rsidR="00C97D6B" w:rsidRDefault="00C97D6B" w:rsidP="00C97D6B">
      <w:pPr>
        <w:pStyle w:val="PL"/>
        <w:rPr>
          <w:del w:id="757" w:author="ruiyue"/>
        </w:rPr>
      </w:pPr>
      <w:del w:id="758" w:author="ruiyue">
        <w:r>
          <w:delText xml:space="preserve">          items:</w:delText>
        </w:r>
      </w:del>
    </w:p>
    <w:p w14:paraId="4469835F" w14:textId="77777777" w:rsidR="00C97D6B" w:rsidRDefault="00C97D6B" w:rsidP="00C97D6B">
      <w:pPr>
        <w:pStyle w:val="PL"/>
        <w:rPr>
          <w:del w:id="759" w:author="ruiyue"/>
        </w:rPr>
      </w:pPr>
      <w:del w:id="760" w:author="ruiyue">
        <w:r>
          <w:delText xml:space="preserve">            type: string</w:delText>
        </w:r>
      </w:del>
    </w:p>
    <w:p w14:paraId="1EE19B4C" w14:textId="77777777" w:rsidR="00C97D6B" w:rsidRDefault="00C97D6B" w:rsidP="00C97D6B">
      <w:pPr>
        <w:pStyle w:val="PL"/>
        <w:rPr>
          <w:del w:id="761" w:author="ruiyue"/>
        </w:rPr>
      </w:pPr>
      <w:del w:id="762" w:author="ruiyue">
        <w:r>
          <w:delText xml:space="preserve">            enum:</w:delText>
        </w:r>
      </w:del>
    </w:p>
    <w:p w14:paraId="500F6689" w14:textId="77777777" w:rsidR="00C97D6B" w:rsidRDefault="00C97D6B" w:rsidP="00C97D6B">
      <w:pPr>
        <w:pStyle w:val="PL"/>
        <w:rPr>
          <w:del w:id="763" w:author="ruiyue"/>
        </w:rPr>
      </w:pPr>
      <w:del w:id="764" w:author="ruiyue">
        <w:r>
          <w:delText xml:space="preserve">              - Ix</w:delText>
        </w:r>
      </w:del>
    </w:p>
    <w:p w14:paraId="79DD6AE3" w14:textId="77777777" w:rsidR="00C97D6B" w:rsidRDefault="00C97D6B" w:rsidP="00C97D6B">
      <w:pPr>
        <w:pStyle w:val="PL"/>
        <w:rPr>
          <w:del w:id="765" w:author="ruiyue"/>
        </w:rPr>
      </w:pPr>
      <w:del w:id="766" w:author="ruiyue">
        <w:r>
          <w:delText xml:space="preserve">              - Mx</w:delText>
        </w:r>
      </w:del>
    </w:p>
    <w:p w14:paraId="3E5A6D7E" w14:textId="77777777" w:rsidR="00C97D6B" w:rsidRDefault="00C97D6B" w:rsidP="00C97D6B">
      <w:pPr>
        <w:pStyle w:val="PL"/>
        <w:rPr>
          <w:del w:id="767" w:author="ruiyue"/>
        </w:rPr>
      </w:pPr>
      <w:del w:id="768" w:author="ruiyue">
        <w:r>
          <w:delText xml:space="preserve">        E-CSCFInterfaces:</w:delText>
        </w:r>
      </w:del>
    </w:p>
    <w:p w14:paraId="2E274B53" w14:textId="77777777" w:rsidR="00C97D6B" w:rsidRDefault="00C97D6B" w:rsidP="00C97D6B">
      <w:pPr>
        <w:pStyle w:val="PL"/>
        <w:rPr>
          <w:del w:id="769" w:author="ruiyue"/>
        </w:rPr>
      </w:pPr>
      <w:del w:id="770" w:author="ruiyue">
        <w:r>
          <w:delText xml:space="preserve">          type: array</w:delText>
        </w:r>
      </w:del>
    </w:p>
    <w:p w14:paraId="34816CBF" w14:textId="77777777" w:rsidR="00C97D6B" w:rsidRDefault="00C97D6B" w:rsidP="00C97D6B">
      <w:pPr>
        <w:pStyle w:val="PL"/>
        <w:rPr>
          <w:del w:id="771" w:author="ruiyue"/>
        </w:rPr>
      </w:pPr>
      <w:del w:id="772" w:author="ruiyue">
        <w:r>
          <w:delText xml:space="preserve">          items:</w:delText>
        </w:r>
      </w:del>
    </w:p>
    <w:p w14:paraId="64359AB3" w14:textId="77777777" w:rsidR="00C97D6B" w:rsidRDefault="00C97D6B" w:rsidP="00C97D6B">
      <w:pPr>
        <w:pStyle w:val="PL"/>
        <w:rPr>
          <w:del w:id="773" w:author="ruiyue"/>
        </w:rPr>
      </w:pPr>
      <w:del w:id="774" w:author="ruiyue">
        <w:r>
          <w:delText xml:space="preserve">            type: string</w:delText>
        </w:r>
      </w:del>
    </w:p>
    <w:p w14:paraId="777CB185" w14:textId="77777777" w:rsidR="00C97D6B" w:rsidRDefault="00C97D6B" w:rsidP="00C97D6B">
      <w:pPr>
        <w:pStyle w:val="PL"/>
        <w:rPr>
          <w:del w:id="775" w:author="ruiyue"/>
        </w:rPr>
      </w:pPr>
      <w:del w:id="776" w:author="ruiyue">
        <w:r>
          <w:delText xml:space="preserve">            enum:</w:delText>
        </w:r>
      </w:del>
    </w:p>
    <w:p w14:paraId="05B33C1F" w14:textId="77777777" w:rsidR="00C97D6B" w:rsidRDefault="00C97D6B" w:rsidP="00C97D6B">
      <w:pPr>
        <w:pStyle w:val="PL"/>
        <w:rPr>
          <w:del w:id="777" w:author="ruiyue"/>
        </w:rPr>
      </w:pPr>
      <w:del w:id="778" w:author="ruiyue">
        <w:r>
          <w:delText xml:space="preserve">              - Mw</w:delText>
        </w:r>
      </w:del>
    </w:p>
    <w:p w14:paraId="48162E07" w14:textId="77777777" w:rsidR="00C97D6B" w:rsidRDefault="00C97D6B" w:rsidP="00C97D6B">
      <w:pPr>
        <w:pStyle w:val="PL"/>
        <w:rPr>
          <w:del w:id="779" w:author="ruiyue"/>
        </w:rPr>
      </w:pPr>
      <w:del w:id="780" w:author="ruiyue">
        <w:r>
          <w:delText xml:space="preserve">              - Ml</w:delText>
        </w:r>
      </w:del>
    </w:p>
    <w:p w14:paraId="15F0A84C" w14:textId="77777777" w:rsidR="00C97D6B" w:rsidRDefault="00C97D6B" w:rsidP="00C97D6B">
      <w:pPr>
        <w:pStyle w:val="PL"/>
        <w:rPr>
          <w:del w:id="781" w:author="ruiyue"/>
        </w:rPr>
      </w:pPr>
      <w:del w:id="782" w:author="ruiyue">
        <w:r>
          <w:delText xml:space="preserve">              - Mm</w:delText>
        </w:r>
      </w:del>
    </w:p>
    <w:p w14:paraId="4C7538B6" w14:textId="77777777" w:rsidR="00C97D6B" w:rsidRDefault="00C97D6B" w:rsidP="00C97D6B">
      <w:pPr>
        <w:pStyle w:val="PL"/>
        <w:rPr>
          <w:del w:id="783" w:author="ruiyue"/>
        </w:rPr>
      </w:pPr>
      <w:del w:id="784" w:author="ruiyue">
        <w:r>
          <w:delText xml:space="preserve">              - Mi/Mg</w:delText>
        </w:r>
      </w:del>
    </w:p>
    <w:p w14:paraId="480D746F" w14:textId="77777777" w:rsidR="00C97D6B" w:rsidRDefault="00C97D6B" w:rsidP="00C97D6B">
      <w:pPr>
        <w:pStyle w:val="PL"/>
        <w:rPr>
          <w:del w:id="785" w:author="ruiyue"/>
        </w:rPr>
      </w:pPr>
      <w:del w:id="786" w:author="ruiyue">
        <w:r>
          <w:delText xml:space="preserve">        BGCFInterfaces:</w:delText>
        </w:r>
      </w:del>
    </w:p>
    <w:p w14:paraId="4738A9C1" w14:textId="77777777" w:rsidR="00C97D6B" w:rsidRDefault="00C97D6B" w:rsidP="00C97D6B">
      <w:pPr>
        <w:pStyle w:val="PL"/>
        <w:rPr>
          <w:del w:id="787" w:author="ruiyue"/>
        </w:rPr>
      </w:pPr>
      <w:del w:id="788" w:author="ruiyue">
        <w:r>
          <w:delText xml:space="preserve">          type: array</w:delText>
        </w:r>
      </w:del>
    </w:p>
    <w:p w14:paraId="63D52C60" w14:textId="77777777" w:rsidR="00C97D6B" w:rsidRDefault="00C97D6B" w:rsidP="00C97D6B">
      <w:pPr>
        <w:pStyle w:val="PL"/>
        <w:rPr>
          <w:del w:id="789" w:author="ruiyue"/>
        </w:rPr>
      </w:pPr>
      <w:del w:id="790" w:author="ruiyue">
        <w:r>
          <w:lastRenderedPageBreak/>
          <w:delText xml:space="preserve">          items:</w:delText>
        </w:r>
      </w:del>
    </w:p>
    <w:p w14:paraId="041441DC" w14:textId="77777777" w:rsidR="00C97D6B" w:rsidRDefault="00C97D6B" w:rsidP="00C97D6B">
      <w:pPr>
        <w:pStyle w:val="PL"/>
        <w:rPr>
          <w:del w:id="791" w:author="ruiyue"/>
        </w:rPr>
      </w:pPr>
      <w:del w:id="792" w:author="ruiyue">
        <w:r>
          <w:delText xml:space="preserve">            type: string</w:delText>
        </w:r>
      </w:del>
    </w:p>
    <w:p w14:paraId="182F4661" w14:textId="77777777" w:rsidR="00C97D6B" w:rsidRDefault="00C97D6B" w:rsidP="00C97D6B">
      <w:pPr>
        <w:pStyle w:val="PL"/>
        <w:rPr>
          <w:del w:id="793" w:author="ruiyue"/>
        </w:rPr>
      </w:pPr>
      <w:del w:id="794" w:author="ruiyue">
        <w:r>
          <w:delText xml:space="preserve">            enum:</w:delText>
        </w:r>
      </w:del>
    </w:p>
    <w:p w14:paraId="68ABA637" w14:textId="77777777" w:rsidR="00C97D6B" w:rsidRDefault="00C97D6B" w:rsidP="00C97D6B">
      <w:pPr>
        <w:pStyle w:val="PL"/>
        <w:rPr>
          <w:del w:id="795" w:author="ruiyue"/>
        </w:rPr>
      </w:pPr>
      <w:del w:id="796" w:author="ruiyue">
        <w:r>
          <w:delText xml:space="preserve">              - Mi</w:delText>
        </w:r>
      </w:del>
    </w:p>
    <w:p w14:paraId="1C1487EA" w14:textId="77777777" w:rsidR="00C97D6B" w:rsidRDefault="00C97D6B" w:rsidP="00C97D6B">
      <w:pPr>
        <w:pStyle w:val="PL"/>
        <w:rPr>
          <w:del w:id="797" w:author="ruiyue"/>
        </w:rPr>
      </w:pPr>
      <w:del w:id="798" w:author="ruiyue">
        <w:r>
          <w:delText xml:space="preserve">              - Mj</w:delText>
        </w:r>
      </w:del>
    </w:p>
    <w:p w14:paraId="5AAEE01E" w14:textId="77777777" w:rsidR="00C97D6B" w:rsidRDefault="00C97D6B" w:rsidP="00C97D6B">
      <w:pPr>
        <w:pStyle w:val="PL"/>
        <w:rPr>
          <w:del w:id="799" w:author="ruiyue"/>
        </w:rPr>
      </w:pPr>
      <w:del w:id="800" w:author="ruiyue">
        <w:r>
          <w:delText xml:space="preserve">              - Mk</w:delText>
        </w:r>
      </w:del>
    </w:p>
    <w:p w14:paraId="01D8BD03" w14:textId="77777777" w:rsidR="00C97D6B" w:rsidRDefault="00C97D6B" w:rsidP="00C97D6B">
      <w:pPr>
        <w:pStyle w:val="PL"/>
        <w:rPr>
          <w:del w:id="801" w:author="ruiyue"/>
        </w:rPr>
      </w:pPr>
      <w:del w:id="802" w:author="ruiyue">
        <w:r>
          <w:delText xml:space="preserve">        ASInterfaces:</w:delText>
        </w:r>
      </w:del>
    </w:p>
    <w:p w14:paraId="72D7D4F5" w14:textId="77777777" w:rsidR="00C97D6B" w:rsidRDefault="00C97D6B" w:rsidP="00C97D6B">
      <w:pPr>
        <w:pStyle w:val="PL"/>
        <w:rPr>
          <w:del w:id="803" w:author="ruiyue"/>
        </w:rPr>
      </w:pPr>
      <w:del w:id="804" w:author="ruiyue">
        <w:r>
          <w:delText xml:space="preserve">          type: array</w:delText>
        </w:r>
      </w:del>
    </w:p>
    <w:p w14:paraId="5D11B609" w14:textId="77777777" w:rsidR="00C97D6B" w:rsidRDefault="00C97D6B" w:rsidP="00C97D6B">
      <w:pPr>
        <w:pStyle w:val="PL"/>
        <w:rPr>
          <w:del w:id="805" w:author="ruiyue"/>
        </w:rPr>
      </w:pPr>
      <w:del w:id="806" w:author="ruiyue">
        <w:r>
          <w:delText xml:space="preserve">          items:</w:delText>
        </w:r>
      </w:del>
    </w:p>
    <w:p w14:paraId="0B8171EE" w14:textId="77777777" w:rsidR="00C97D6B" w:rsidRDefault="00C97D6B" w:rsidP="00C97D6B">
      <w:pPr>
        <w:pStyle w:val="PL"/>
        <w:rPr>
          <w:del w:id="807" w:author="ruiyue"/>
        </w:rPr>
      </w:pPr>
      <w:del w:id="808" w:author="ruiyue">
        <w:r>
          <w:delText xml:space="preserve">            type: string</w:delText>
        </w:r>
      </w:del>
    </w:p>
    <w:p w14:paraId="7FFC7832" w14:textId="77777777" w:rsidR="00C97D6B" w:rsidRDefault="00C97D6B" w:rsidP="00C97D6B">
      <w:pPr>
        <w:pStyle w:val="PL"/>
        <w:rPr>
          <w:del w:id="809" w:author="ruiyue"/>
        </w:rPr>
      </w:pPr>
      <w:del w:id="810" w:author="ruiyue">
        <w:r>
          <w:delText xml:space="preserve">            enum:</w:delText>
        </w:r>
      </w:del>
    </w:p>
    <w:p w14:paraId="139C13F9" w14:textId="77777777" w:rsidR="00C97D6B" w:rsidRDefault="00C97D6B" w:rsidP="00C97D6B">
      <w:pPr>
        <w:pStyle w:val="PL"/>
        <w:rPr>
          <w:del w:id="811" w:author="ruiyue"/>
        </w:rPr>
      </w:pPr>
      <w:del w:id="812" w:author="ruiyue">
        <w:r>
          <w:delText xml:space="preserve">              - Dh</w:delText>
        </w:r>
      </w:del>
    </w:p>
    <w:p w14:paraId="65B6EA08" w14:textId="77777777" w:rsidR="00C97D6B" w:rsidRDefault="00C97D6B" w:rsidP="00C97D6B">
      <w:pPr>
        <w:pStyle w:val="PL"/>
        <w:rPr>
          <w:del w:id="813" w:author="ruiyue"/>
        </w:rPr>
      </w:pPr>
      <w:del w:id="814" w:author="ruiyue">
        <w:r>
          <w:delText xml:space="preserve">              - Sh</w:delText>
        </w:r>
      </w:del>
    </w:p>
    <w:p w14:paraId="353D260D" w14:textId="77777777" w:rsidR="00C97D6B" w:rsidRDefault="00C97D6B" w:rsidP="00C97D6B">
      <w:pPr>
        <w:pStyle w:val="PL"/>
        <w:rPr>
          <w:del w:id="815" w:author="ruiyue"/>
        </w:rPr>
      </w:pPr>
      <w:del w:id="816" w:author="ruiyue">
        <w:r>
          <w:delText xml:space="preserve">              - ISC</w:delText>
        </w:r>
      </w:del>
    </w:p>
    <w:p w14:paraId="05E97ED8" w14:textId="77777777" w:rsidR="00C97D6B" w:rsidRDefault="00C97D6B" w:rsidP="00C97D6B">
      <w:pPr>
        <w:pStyle w:val="PL"/>
        <w:rPr>
          <w:del w:id="817" w:author="ruiyue"/>
        </w:rPr>
      </w:pPr>
      <w:del w:id="818" w:author="ruiyue">
        <w:r>
          <w:delText xml:space="preserve">              - Ut</w:delText>
        </w:r>
      </w:del>
    </w:p>
    <w:p w14:paraId="69B3C7D5" w14:textId="77777777" w:rsidR="00C97D6B" w:rsidRDefault="00C97D6B" w:rsidP="00C97D6B">
      <w:pPr>
        <w:pStyle w:val="PL"/>
        <w:rPr>
          <w:del w:id="819" w:author="ruiyue"/>
        </w:rPr>
      </w:pPr>
      <w:del w:id="820" w:author="ruiyue">
        <w:r>
          <w:delText xml:space="preserve">        HSSInterfaces:</w:delText>
        </w:r>
      </w:del>
    </w:p>
    <w:p w14:paraId="31062C64" w14:textId="77777777" w:rsidR="00C97D6B" w:rsidRDefault="00C97D6B" w:rsidP="00C97D6B">
      <w:pPr>
        <w:pStyle w:val="PL"/>
        <w:rPr>
          <w:del w:id="821" w:author="ruiyue"/>
        </w:rPr>
      </w:pPr>
      <w:del w:id="822" w:author="ruiyue">
        <w:r>
          <w:delText xml:space="preserve">          type: array</w:delText>
        </w:r>
      </w:del>
    </w:p>
    <w:p w14:paraId="54E1D563" w14:textId="77777777" w:rsidR="00C97D6B" w:rsidRDefault="00C97D6B" w:rsidP="00C97D6B">
      <w:pPr>
        <w:pStyle w:val="PL"/>
        <w:rPr>
          <w:del w:id="823" w:author="ruiyue"/>
        </w:rPr>
      </w:pPr>
      <w:del w:id="824" w:author="ruiyue">
        <w:r>
          <w:delText xml:space="preserve">          items:</w:delText>
        </w:r>
      </w:del>
    </w:p>
    <w:p w14:paraId="76C427BB" w14:textId="77777777" w:rsidR="00C97D6B" w:rsidRDefault="00C97D6B" w:rsidP="00C97D6B">
      <w:pPr>
        <w:pStyle w:val="PL"/>
        <w:rPr>
          <w:del w:id="825" w:author="ruiyue"/>
        </w:rPr>
      </w:pPr>
      <w:del w:id="826" w:author="ruiyue">
        <w:r>
          <w:delText xml:space="preserve">            type: string</w:delText>
        </w:r>
      </w:del>
    </w:p>
    <w:p w14:paraId="5E3518EF" w14:textId="77777777" w:rsidR="00C97D6B" w:rsidRDefault="00C97D6B" w:rsidP="00C97D6B">
      <w:pPr>
        <w:pStyle w:val="PL"/>
        <w:rPr>
          <w:del w:id="827" w:author="ruiyue"/>
        </w:rPr>
      </w:pPr>
      <w:del w:id="828" w:author="ruiyue">
        <w:r>
          <w:delText xml:space="preserve">            enum:</w:delText>
        </w:r>
      </w:del>
    </w:p>
    <w:p w14:paraId="360A6729" w14:textId="77777777" w:rsidR="00C97D6B" w:rsidRDefault="00C97D6B" w:rsidP="00C97D6B">
      <w:pPr>
        <w:pStyle w:val="PL"/>
        <w:rPr>
          <w:del w:id="829" w:author="ruiyue"/>
        </w:rPr>
      </w:pPr>
      <w:del w:id="830" w:author="ruiyue">
        <w:r>
          <w:delText xml:space="preserve">              - MAP-C</w:delText>
        </w:r>
      </w:del>
    </w:p>
    <w:p w14:paraId="48245DAC" w14:textId="77777777" w:rsidR="00C97D6B" w:rsidRDefault="00C97D6B" w:rsidP="00C97D6B">
      <w:pPr>
        <w:pStyle w:val="PL"/>
        <w:rPr>
          <w:del w:id="831" w:author="ruiyue"/>
        </w:rPr>
      </w:pPr>
      <w:del w:id="832" w:author="ruiyue">
        <w:r>
          <w:delText xml:space="preserve">              - MAP-D</w:delText>
        </w:r>
      </w:del>
    </w:p>
    <w:p w14:paraId="362A57CB" w14:textId="77777777" w:rsidR="00C97D6B" w:rsidRDefault="00C97D6B" w:rsidP="00C97D6B">
      <w:pPr>
        <w:pStyle w:val="PL"/>
        <w:rPr>
          <w:del w:id="833" w:author="ruiyue"/>
        </w:rPr>
      </w:pPr>
      <w:del w:id="834" w:author="ruiyue">
        <w:r>
          <w:delText xml:space="preserve">              - Gc</w:delText>
        </w:r>
      </w:del>
    </w:p>
    <w:p w14:paraId="1176C517" w14:textId="77777777" w:rsidR="00C97D6B" w:rsidRDefault="00C97D6B" w:rsidP="00C97D6B">
      <w:pPr>
        <w:pStyle w:val="PL"/>
        <w:rPr>
          <w:del w:id="835" w:author="ruiyue"/>
        </w:rPr>
      </w:pPr>
      <w:del w:id="836" w:author="ruiyue">
        <w:r>
          <w:delText xml:space="preserve">              - Gr</w:delText>
        </w:r>
      </w:del>
    </w:p>
    <w:p w14:paraId="1473BBA1" w14:textId="77777777" w:rsidR="00C97D6B" w:rsidRDefault="00C97D6B" w:rsidP="00C97D6B">
      <w:pPr>
        <w:pStyle w:val="PL"/>
        <w:rPr>
          <w:del w:id="837" w:author="ruiyue"/>
        </w:rPr>
      </w:pPr>
      <w:del w:id="838" w:author="ruiyue">
        <w:r>
          <w:delText xml:space="preserve">              - Cx</w:delText>
        </w:r>
      </w:del>
    </w:p>
    <w:p w14:paraId="36F1D2C6" w14:textId="77777777" w:rsidR="00C97D6B" w:rsidRDefault="00C97D6B" w:rsidP="00C97D6B">
      <w:pPr>
        <w:pStyle w:val="PL"/>
        <w:rPr>
          <w:del w:id="839" w:author="ruiyue"/>
        </w:rPr>
      </w:pPr>
      <w:del w:id="840" w:author="ruiyue">
        <w:r>
          <w:delText xml:space="preserve">              - S6d</w:delText>
        </w:r>
      </w:del>
    </w:p>
    <w:p w14:paraId="762FD41D" w14:textId="77777777" w:rsidR="00C97D6B" w:rsidRDefault="00C97D6B" w:rsidP="00C97D6B">
      <w:pPr>
        <w:pStyle w:val="PL"/>
        <w:rPr>
          <w:del w:id="841" w:author="ruiyue"/>
        </w:rPr>
      </w:pPr>
      <w:del w:id="842" w:author="ruiyue">
        <w:r>
          <w:delText xml:space="preserve">              - S6a</w:delText>
        </w:r>
      </w:del>
    </w:p>
    <w:p w14:paraId="23E942BD" w14:textId="77777777" w:rsidR="00C97D6B" w:rsidRDefault="00C97D6B" w:rsidP="00C97D6B">
      <w:pPr>
        <w:pStyle w:val="PL"/>
        <w:rPr>
          <w:del w:id="843" w:author="ruiyue"/>
        </w:rPr>
      </w:pPr>
      <w:del w:id="844" w:author="ruiyue">
        <w:r>
          <w:delText xml:space="preserve">              - Sh</w:delText>
        </w:r>
      </w:del>
    </w:p>
    <w:p w14:paraId="46B21D35" w14:textId="77777777" w:rsidR="00C97D6B" w:rsidRDefault="00C97D6B" w:rsidP="00C97D6B">
      <w:pPr>
        <w:pStyle w:val="PL"/>
        <w:rPr>
          <w:del w:id="845" w:author="ruiyue"/>
        </w:rPr>
      </w:pPr>
      <w:del w:id="846" w:author="ruiyue">
        <w:r>
          <w:delText xml:space="preserve">              - N70</w:delText>
        </w:r>
      </w:del>
    </w:p>
    <w:p w14:paraId="3A175E35" w14:textId="77777777" w:rsidR="00C97D6B" w:rsidRDefault="00C97D6B" w:rsidP="00C97D6B">
      <w:pPr>
        <w:pStyle w:val="PL"/>
        <w:rPr>
          <w:del w:id="847" w:author="ruiyue"/>
        </w:rPr>
      </w:pPr>
      <w:del w:id="848" w:author="ruiyue">
        <w:r>
          <w:delText xml:space="preserve">              - N71</w:delText>
        </w:r>
      </w:del>
    </w:p>
    <w:p w14:paraId="2D85FCEF" w14:textId="77777777" w:rsidR="00C97D6B" w:rsidRDefault="00C97D6B" w:rsidP="00C97D6B">
      <w:pPr>
        <w:pStyle w:val="PL"/>
        <w:rPr>
          <w:del w:id="849" w:author="ruiyue"/>
        </w:rPr>
      </w:pPr>
      <w:del w:id="850" w:author="ruiyue">
        <w:r>
          <w:delText xml:space="preserve">              - NU1</w:delText>
        </w:r>
      </w:del>
    </w:p>
    <w:p w14:paraId="084522F6" w14:textId="77777777" w:rsidR="00C97D6B" w:rsidRDefault="00C97D6B" w:rsidP="00C97D6B">
      <w:pPr>
        <w:pStyle w:val="PL"/>
        <w:rPr>
          <w:del w:id="851" w:author="ruiyue"/>
        </w:rPr>
      </w:pPr>
      <w:del w:id="852" w:author="ruiyue">
        <w:r>
          <w:delText xml:space="preserve">        EIRInterfaces:</w:delText>
        </w:r>
      </w:del>
    </w:p>
    <w:p w14:paraId="5F5AEB71" w14:textId="77777777" w:rsidR="00C97D6B" w:rsidRDefault="00C97D6B" w:rsidP="00C97D6B">
      <w:pPr>
        <w:pStyle w:val="PL"/>
        <w:rPr>
          <w:del w:id="853" w:author="ruiyue"/>
        </w:rPr>
      </w:pPr>
      <w:del w:id="854" w:author="ruiyue">
        <w:r>
          <w:delText xml:space="preserve">          type: array</w:delText>
        </w:r>
      </w:del>
    </w:p>
    <w:p w14:paraId="3E07311B" w14:textId="77777777" w:rsidR="00C97D6B" w:rsidRDefault="00C97D6B" w:rsidP="00C97D6B">
      <w:pPr>
        <w:pStyle w:val="PL"/>
        <w:rPr>
          <w:del w:id="855" w:author="ruiyue"/>
        </w:rPr>
      </w:pPr>
      <w:del w:id="856" w:author="ruiyue">
        <w:r>
          <w:delText xml:space="preserve">          items:</w:delText>
        </w:r>
      </w:del>
    </w:p>
    <w:p w14:paraId="34F3B798" w14:textId="77777777" w:rsidR="00C97D6B" w:rsidRDefault="00C97D6B" w:rsidP="00C97D6B">
      <w:pPr>
        <w:pStyle w:val="PL"/>
        <w:rPr>
          <w:del w:id="857" w:author="ruiyue"/>
        </w:rPr>
      </w:pPr>
      <w:del w:id="858" w:author="ruiyue">
        <w:r>
          <w:delText xml:space="preserve">            type: string</w:delText>
        </w:r>
      </w:del>
    </w:p>
    <w:p w14:paraId="04D71372" w14:textId="77777777" w:rsidR="00C97D6B" w:rsidRDefault="00C97D6B" w:rsidP="00C97D6B">
      <w:pPr>
        <w:pStyle w:val="PL"/>
        <w:rPr>
          <w:del w:id="859" w:author="ruiyue"/>
        </w:rPr>
      </w:pPr>
      <w:del w:id="860" w:author="ruiyue">
        <w:r>
          <w:delText xml:space="preserve">            enum:</w:delText>
        </w:r>
      </w:del>
    </w:p>
    <w:p w14:paraId="4A11ABFE" w14:textId="77777777" w:rsidR="00C97D6B" w:rsidRDefault="00C97D6B" w:rsidP="00C97D6B">
      <w:pPr>
        <w:pStyle w:val="PL"/>
        <w:rPr>
          <w:del w:id="861" w:author="ruiyue"/>
        </w:rPr>
      </w:pPr>
      <w:del w:id="862" w:author="ruiyue">
        <w:r>
          <w:delText xml:space="preserve">              - MAP-F</w:delText>
        </w:r>
      </w:del>
    </w:p>
    <w:p w14:paraId="2300163A" w14:textId="77777777" w:rsidR="00C97D6B" w:rsidRDefault="00C97D6B" w:rsidP="00C97D6B">
      <w:pPr>
        <w:pStyle w:val="PL"/>
        <w:rPr>
          <w:del w:id="863" w:author="ruiyue"/>
        </w:rPr>
      </w:pPr>
      <w:del w:id="864" w:author="ruiyue">
        <w:r>
          <w:delText xml:space="preserve">              - S13</w:delText>
        </w:r>
      </w:del>
    </w:p>
    <w:p w14:paraId="55617893" w14:textId="77777777" w:rsidR="00C97D6B" w:rsidRDefault="00C97D6B" w:rsidP="00C97D6B">
      <w:pPr>
        <w:pStyle w:val="PL"/>
        <w:rPr>
          <w:del w:id="865" w:author="ruiyue"/>
        </w:rPr>
      </w:pPr>
      <w:del w:id="866" w:author="ruiyue">
        <w:r>
          <w:delText xml:space="preserve">              - MAP-Gf</w:delText>
        </w:r>
      </w:del>
    </w:p>
    <w:p w14:paraId="175B8083" w14:textId="77777777" w:rsidR="00C97D6B" w:rsidRDefault="00C97D6B" w:rsidP="00C97D6B">
      <w:pPr>
        <w:pStyle w:val="PL"/>
        <w:rPr>
          <w:del w:id="867" w:author="ruiyue"/>
        </w:rPr>
      </w:pPr>
      <w:del w:id="868" w:author="ruiyue">
        <w:r>
          <w:delText xml:space="preserve">        BM-SCInterfaces:</w:delText>
        </w:r>
      </w:del>
    </w:p>
    <w:p w14:paraId="2C5DE4A7" w14:textId="77777777" w:rsidR="00C97D6B" w:rsidRDefault="00C97D6B" w:rsidP="00C97D6B">
      <w:pPr>
        <w:pStyle w:val="PL"/>
        <w:rPr>
          <w:del w:id="869" w:author="ruiyue"/>
        </w:rPr>
      </w:pPr>
      <w:del w:id="870" w:author="ruiyue">
        <w:r>
          <w:delText xml:space="preserve">          type: array</w:delText>
        </w:r>
      </w:del>
    </w:p>
    <w:p w14:paraId="2919A3F3" w14:textId="77777777" w:rsidR="00C97D6B" w:rsidRDefault="00C97D6B" w:rsidP="00C97D6B">
      <w:pPr>
        <w:pStyle w:val="PL"/>
        <w:rPr>
          <w:del w:id="871" w:author="ruiyue"/>
        </w:rPr>
      </w:pPr>
      <w:del w:id="872" w:author="ruiyue">
        <w:r>
          <w:delText xml:space="preserve">          items:</w:delText>
        </w:r>
      </w:del>
    </w:p>
    <w:p w14:paraId="57B36D7A" w14:textId="77777777" w:rsidR="00C97D6B" w:rsidRDefault="00C97D6B" w:rsidP="00C97D6B">
      <w:pPr>
        <w:pStyle w:val="PL"/>
        <w:rPr>
          <w:del w:id="873" w:author="ruiyue"/>
        </w:rPr>
      </w:pPr>
      <w:del w:id="874" w:author="ruiyue">
        <w:r>
          <w:delText xml:space="preserve">            type: string</w:delText>
        </w:r>
      </w:del>
    </w:p>
    <w:p w14:paraId="197BD71C" w14:textId="77777777" w:rsidR="00C97D6B" w:rsidRDefault="00C97D6B" w:rsidP="00C97D6B">
      <w:pPr>
        <w:pStyle w:val="PL"/>
        <w:rPr>
          <w:del w:id="875" w:author="ruiyue"/>
        </w:rPr>
      </w:pPr>
      <w:del w:id="876" w:author="ruiyue">
        <w:r>
          <w:delText xml:space="preserve">            enum:</w:delText>
        </w:r>
      </w:del>
    </w:p>
    <w:p w14:paraId="3EF81554" w14:textId="77777777" w:rsidR="00C97D6B" w:rsidRDefault="00C97D6B" w:rsidP="00C97D6B">
      <w:pPr>
        <w:pStyle w:val="PL"/>
        <w:rPr>
          <w:del w:id="877" w:author="ruiyue"/>
        </w:rPr>
      </w:pPr>
      <w:del w:id="878" w:author="ruiyue">
        <w:r>
          <w:delText xml:space="preserve">              - Gmb</w:delText>
        </w:r>
      </w:del>
    </w:p>
    <w:p w14:paraId="4E570E48" w14:textId="77777777" w:rsidR="00C97D6B" w:rsidRDefault="00C97D6B" w:rsidP="00C97D6B">
      <w:pPr>
        <w:pStyle w:val="PL"/>
        <w:rPr>
          <w:del w:id="879" w:author="ruiyue"/>
        </w:rPr>
      </w:pPr>
      <w:del w:id="880" w:author="ruiyue">
        <w:r>
          <w:delText xml:space="preserve">        MMEInterfaces:</w:delText>
        </w:r>
      </w:del>
    </w:p>
    <w:p w14:paraId="7CCBC708" w14:textId="77777777" w:rsidR="00C97D6B" w:rsidRDefault="00C97D6B" w:rsidP="00C97D6B">
      <w:pPr>
        <w:pStyle w:val="PL"/>
        <w:rPr>
          <w:del w:id="881" w:author="ruiyue"/>
        </w:rPr>
      </w:pPr>
      <w:del w:id="882" w:author="ruiyue">
        <w:r>
          <w:delText xml:space="preserve">          type: array</w:delText>
        </w:r>
      </w:del>
    </w:p>
    <w:p w14:paraId="309F66CF" w14:textId="77777777" w:rsidR="00C97D6B" w:rsidRDefault="00C97D6B" w:rsidP="00C97D6B">
      <w:pPr>
        <w:pStyle w:val="PL"/>
        <w:rPr>
          <w:del w:id="883" w:author="ruiyue"/>
        </w:rPr>
      </w:pPr>
      <w:del w:id="884" w:author="ruiyue">
        <w:r>
          <w:delText xml:space="preserve">          items:</w:delText>
        </w:r>
      </w:del>
    </w:p>
    <w:p w14:paraId="6E37D210" w14:textId="77777777" w:rsidR="00C97D6B" w:rsidRDefault="00C97D6B" w:rsidP="00C97D6B">
      <w:pPr>
        <w:pStyle w:val="PL"/>
        <w:rPr>
          <w:del w:id="885" w:author="ruiyue"/>
        </w:rPr>
      </w:pPr>
      <w:del w:id="886" w:author="ruiyue">
        <w:r>
          <w:delText xml:space="preserve">            type: string</w:delText>
        </w:r>
      </w:del>
    </w:p>
    <w:p w14:paraId="6E8298DC" w14:textId="77777777" w:rsidR="00C97D6B" w:rsidRDefault="00C97D6B" w:rsidP="00C97D6B">
      <w:pPr>
        <w:pStyle w:val="PL"/>
        <w:rPr>
          <w:del w:id="887" w:author="ruiyue"/>
        </w:rPr>
      </w:pPr>
      <w:del w:id="888" w:author="ruiyue">
        <w:r>
          <w:delText xml:space="preserve">            enum:</w:delText>
        </w:r>
      </w:del>
    </w:p>
    <w:p w14:paraId="232F233D" w14:textId="77777777" w:rsidR="00C97D6B" w:rsidRDefault="00C97D6B" w:rsidP="00C97D6B">
      <w:pPr>
        <w:pStyle w:val="PL"/>
        <w:rPr>
          <w:del w:id="889" w:author="ruiyue"/>
        </w:rPr>
      </w:pPr>
      <w:del w:id="890" w:author="ruiyue">
        <w:r>
          <w:delText xml:space="preserve">              - S1-MME</w:delText>
        </w:r>
      </w:del>
    </w:p>
    <w:p w14:paraId="6267A39D" w14:textId="77777777" w:rsidR="00C97D6B" w:rsidRDefault="00C97D6B" w:rsidP="00C97D6B">
      <w:pPr>
        <w:pStyle w:val="PL"/>
        <w:rPr>
          <w:del w:id="891" w:author="ruiyue"/>
        </w:rPr>
      </w:pPr>
      <w:del w:id="892" w:author="ruiyue">
        <w:r>
          <w:delText xml:space="preserve">              - S3</w:delText>
        </w:r>
      </w:del>
    </w:p>
    <w:p w14:paraId="3CFCB0AD" w14:textId="77777777" w:rsidR="00C97D6B" w:rsidRDefault="00C97D6B" w:rsidP="00C97D6B">
      <w:pPr>
        <w:pStyle w:val="PL"/>
        <w:rPr>
          <w:del w:id="893" w:author="ruiyue"/>
        </w:rPr>
      </w:pPr>
      <w:del w:id="894" w:author="ruiyue">
        <w:r>
          <w:delText xml:space="preserve">              - S6a</w:delText>
        </w:r>
      </w:del>
    </w:p>
    <w:p w14:paraId="4512B33D" w14:textId="77777777" w:rsidR="00C97D6B" w:rsidRDefault="00C97D6B" w:rsidP="00C97D6B">
      <w:pPr>
        <w:pStyle w:val="PL"/>
        <w:rPr>
          <w:del w:id="895" w:author="ruiyue"/>
        </w:rPr>
      </w:pPr>
      <w:del w:id="896" w:author="ruiyue">
        <w:r>
          <w:delText xml:space="preserve">              - S10</w:delText>
        </w:r>
      </w:del>
    </w:p>
    <w:p w14:paraId="7973158E" w14:textId="77777777" w:rsidR="00C97D6B" w:rsidRDefault="00C97D6B" w:rsidP="00C97D6B">
      <w:pPr>
        <w:pStyle w:val="PL"/>
        <w:rPr>
          <w:del w:id="897" w:author="ruiyue"/>
        </w:rPr>
      </w:pPr>
      <w:del w:id="898" w:author="ruiyue">
        <w:r>
          <w:delText xml:space="preserve">              - S11</w:delText>
        </w:r>
      </w:del>
    </w:p>
    <w:p w14:paraId="4F0EE617" w14:textId="77777777" w:rsidR="00C97D6B" w:rsidRDefault="00C97D6B" w:rsidP="00C97D6B">
      <w:pPr>
        <w:pStyle w:val="PL"/>
        <w:rPr>
          <w:del w:id="899" w:author="ruiyue"/>
        </w:rPr>
      </w:pPr>
      <w:del w:id="900" w:author="ruiyue">
        <w:r>
          <w:delText xml:space="preserve">              - S13</w:delText>
        </w:r>
      </w:del>
    </w:p>
    <w:p w14:paraId="099DE3CA" w14:textId="77777777" w:rsidR="00C97D6B" w:rsidRDefault="00C97D6B" w:rsidP="00C97D6B">
      <w:pPr>
        <w:pStyle w:val="PL"/>
        <w:rPr>
          <w:del w:id="901" w:author="ruiyue"/>
        </w:rPr>
      </w:pPr>
      <w:del w:id="902" w:author="ruiyue">
        <w:r>
          <w:delText xml:space="preserve">        SGWInterfaces:</w:delText>
        </w:r>
      </w:del>
    </w:p>
    <w:p w14:paraId="09387149" w14:textId="77777777" w:rsidR="00C97D6B" w:rsidRDefault="00C97D6B" w:rsidP="00C97D6B">
      <w:pPr>
        <w:pStyle w:val="PL"/>
        <w:rPr>
          <w:del w:id="903" w:author="ruiyue"/>
        </w:rPr>
      </w:pPr>
      <w:del w:id="904" w:author="ruiyue">
        <w:r>
          <w:delText xml:space="preserve">          type: array</w:delText>
        </w:r>
      </w:del>
    </w:p>
    <w:p w14:paraId="555EBA23" w14:textId="77777777" w:rsidR="00C97D6B" w:rsidRDefault="00C97D6B" w:rsidP="00C97D6B">
      <w:pPr>
        <w:pStyle w:val="PL"/>
        <w:rPr>
          <w:del w:id="905" w:author="ruiyue"/>
        </w:rPr>
      </w:pPr>
      <w:del w:id="906" w:author="ruiyue">
        <w:r>
          <w:delText xml:space="preserve">          items:</w:delText>
        </w:r>
      </w:del>
    </w:p>
    <w:p w14:paraId="2E17A888" w14:textId="77777777" w:rsidR="00C97D6B" w:rsidRDefault="00C97D6B" w:rsidP="00C97D6B">
      <w:pPr>
        <w:pStyle w:val="PL"/>
        <w:rPr>
          <w:del w:id="907" w:author="ruiyue"/>
        </w:rPr>
      </w:pPr>
      <w:del w:id="908" w:author="ruiyue">
        <w:r>
          <w:delText xml:space="preserve">            type: string</w:delText>
        </w:r>
      </w:del>
    </w:p>
    <w:p w14:paraId="5CA93EC0" w14:textId="77777777" w:rsidR="00C97D6B" w:rsidRDefault="00C97D6B" w:rsidP="00C97D6B">
      <w:pPr>
        <w:pStyle w:val="PL"/>
        <w:rPr>
          <w:del w:id="909" w:author="ruiyue"/>
        </w:rPr>
      </w:pPr>
      <w:del w:id="910" w:author="ruiyue">
        <w:r>
          <w:delText xml:space="preserve">            enum:</w:delText>
        </w:r>
      </w:del>
    </w:p>
    <w:p w14:paraId="63D92151" w14:textId="77777777" w:rsidR="00C97D6B" w:rsidRDefault="00C97D6B" w:rsidP="00C97D6B">
      <w:pPr>
        <w:pStyle w:val="PL"/>
        <w:rPr>
          <w:del w:id="911" w:author="ruiyue"/>
        </w:rPr>
      </w:pPr>
      <w:del w:id="912" w:author="ruiyue">
        <w:r>
          <w:delText xml:space="preserve">              - S4</w:delText>
        </w:r>
      </w:del>
    </w:p>
    <w:p w14:paraId="1BE00AE7" w14:textId="77777777" w:rsidR="00C97D6B" w:rsidRDefault="00C97D6B" w:rsidP="00C97D6B">
      <w:pPr>
        <w:pStyle w:val="PL"/>
        <w:rPr>
          <w:del w:id="913" w:author="ruiyue"/>
        </w:rPr>
      </w:pPr>
      <w:del w:id="914" w:author="ruiyue">
        <w:r>
          <w:delText xml:space="preserve">              - S5</w:delText>
        </w:r>
      </w:del>
    </w:p>
    <w:p w14:paraId="7D0EF7A9" w14:textId="77777777" w:rsidR="00C97D6B" w:rsidRDefault="00C97D6B" w:rsidP="00C97D6B">
      <w:pPr>
        <w:pStyle w:val="PL"/>
        <w:rPr>
          <w:del w:id="915" w:author="ruiyue"/>
        </w:rPr>
      </w:pPr>
      <w:del w:id="916" w:author="ruiyue">
        <w:r>
          <w:delText xml:space="preserve">              - S8</w:delText>
        </w:r>
      </w:del>
    </w:p>
    <w:p w14:paraId="424013FE" w14:textId="77777777" w:rsidR="00C97D6B" w:rsidRDefault="00C97D6B" w:rsidP="00C97D6B">
      <w:pPr>
        <w:pStyle w:val="PL"/>
        <w:rPr>
          <w:del w:id="917" w:author="ruiyue"/>
        </w:rPr>
      </w:pPr>
      <w:del w:id="918" w:author="ruiyue">
        <w:r>
          <w:delText xml:space="preserve">              - S11</w:delText>
        </w:r>
      </w:del>
    </w:p>
    <w:p w14:paraId="2F4BCC05" w14:textId="77777777" w:rsidR="00C97D6B" w:rsidRDefault="00C97D6B" w:rsidP="00C97D6B">
      <w:pPr>
        <w:pStyle w:val="PL"/>
        <w:rPr>
          <w:del w:id="919" w:author="ruiyue"/>
        </w:rPr>
      </w:pPr>
      <w:del w:id="920" w:author="ruiyue">
        <w:r>
          <w:delText xml:space="preserve">              - Gxc</w:delText>
        </w:r>
      </w:del>
    </w:p>
    <w:p w14:paraId="09DEA001" w14:textId="77777777" w:rsidR="00C97D6B" w:rsidRDefault="00C97D6B" w:rsidP="00C97D6B">
      <w:pPr>
        <w:pStyle w:val="PL"/>
        <w:rPr>
          <w:del w:id="921" w:author="ruiyue"/>
        </w:rPr>
      </w:pPr>
      <w:del w:id="922" w:author="ruiyue">
        <w:r>
          <w:delText xml:space="preserve">        PDN_GWInterfaces:</w:delText>
        </w:r>
      </w:del>
    </w:p>
    <w:p w14:paraId="3CAD0514" w14:textId="77777777" w:rsidR="00C97D6B" w:rsidRDefault="00C97D6B" w:rsidP="00C97D6B">
      <w:pPr>
        <w:pStyle w:val="PL"/>
        <w:rPr>
          <w:del w:id="923" w:author="ruiyue"/>
        </w:rPr>
      </w:pPr>
      <w:del w:id="924" w:author="ruiyue">
        <w:r>
          <w:delText xml:space="preserve">          type: array</w:delText>
        </w:r>
      </w:del>
    </w:p>
    <w:p w14:paraId="54A8AB61" w14:textId="77777777" w:rsidR="00C97D6B" w:rsidRDefault="00C97D6B" w:rsidP="00C97D6B">
      <w:pPr>
        <w:pStyle w:val="PL"/>
        <w:rPr>
          <w:del w:id="925" w:author="ruiyue"/>
        </w:rPr>
      </w:pPr>
      <w:del w:id="926" w:author="ruiyue">
        <w:r>
          <w:delText xml:space="preserve">          items:</w:delText>
        </w:r>
      </w:del>
    </w:p>
    <w:p w14:paraId="65C37D48" w14:textId="77777777" w:rsidR="00C97D6B" w:rsidRDefault="00C97D6B" w:rsidP="00C97D6B">
      <w:pPr>
        <w:pStyle w:val="PL"/>
        <w:rPr>
          <w:del w:id="927" w:author="ruiyue"/>
        </w:rPr>
      </w:pPr>
      <w:del w:id="928" w:author="ruiyue">
        <w:r>
          <w:delText xml:space="preserve">            type: string</w:delText>
        </w:r>
      </w:del>
    </w:p>
    <w:p w14:paraId="17AA1338" w14:textId="77777777" w:rsidR="00C97D6B" w:rsidRDefault="00C97D6B" w:rsidP="00C97D6B">
      <w:pPr>
        <w:pStyle w:val="PL"/>
        <w:rPr>
          <w:del w:id="929" w:author="ruiyue"/>
        </w:rPr>
      </w:pPr>
      <w:del w:id="930" w:author="ruiyue">
        <w:r>
          <w:delText xml:space="preserve">            enum:</w:delText>
        </w:r>
      </w:del>
    </w:p>
    <w:p w14:paraId="72AFF992" w14:textId="77777777" w:rsidR="00C97D6B" w:rsidRDefault="00C97D6B" w:rsidP="00C97D6B">
      <w:pPr>
        <w:pStyle w:val="PL"/>
        <w:rPr>
          <w:del w:id="931" w:author="ruiyue"/>
        </w:rPr>
      </w:pPr>
      <w:del w:id="932" w:author="ruiyue">
        <w:r>
          <w:delText xml:space="preserve">              - S2a</w:delText>
        </w:r>
      </w:del>
    </w:p>
    <w:p w14:paraId="64065903" w14:textId="77777777" w:rsidR="00C97D6B" w:rsidRDefault="00C97D6B" w:rsidP="00C97D6B">
      <w:pPr>
        <w:pStyle w:val="PL"/>
        <w:rPr>
          <w:del w:id="933" w:author="ruiyue"/>
        </w:rPr>
      </w:pPr>
      <w:del w:id="934" w:author="ruiyue">
        <w:r>
          <w:delText xml:space="preserve">              - S2b</w:delText>
        </w:r>
      </w:del>
    </w:p>
    <w:p w14:paraId="6291B569" w14:textId="77777777" w:rsidR="00C97D6B" w:rsidRDefault="00C97D6B" w:rsidP="00C97D6B">
      <w:pPr>
        <w:pStyle w:val="PL"/>
        <w:rPr>
          <w:del w:id="935" w:author="ruiyue"/>
        </w:rPr>
      </w:pPr>
      <w:del w:id="936" w:author="ruiyue">
        <w:r>
          <w:delText xml:space="preserve">              - S2c</w:delText>
        </w:r>
      </w:del>
    </w:p>
    <w:p w14:paraId="0AE95783" w14:textId="77777777" w:rsidR="00C97D6B" w:rsidRDefault="00C97D6B" w:rsidP="00C97D6B">
      <w:pPr>
        <w:pStyle w:val="PL"/>
        <w:rPr>
          <w:del w:id="937" w:author="ruiyue"/>
        </w:rPr>
      </w:pPr>
      <w:del w:id="938" w:author="ruiyue">
        <w:r>
          <w:delText xml:space="preserve">              - S5</w:delText>
        </w:r>
      </w:del>
    </w:p>
    <w:p w14:paraId="34CEF250" w14:textId="77777777" w:rsidR="00C97D6B" w:rsidRDefault="00C97D6B" w:rsidP="00C97D6B">
      <w:pPr>
        <w:pStyle w:val="PL"/>
        <w:rPr>
          <w:del w:id="939" w:author="ruiyue"/>
        </w:rPr>
      </w:pPr>
      <w:del w:id="940" w:author="ruiyue">
        <w:r>
          <w:delText xml:space="preserve">              - S6b</w:delText>
        </w:r>
      </w:del>
    </w:p>
    <w:p w14:paraId="0232C9F9" w14:textId="77777777" w:rsidR="00C97D6B" w:rsidRDefault="00C97D6B" w:rsidP="00C97D6B">
      <w:pPr>
        <w:pStyle w:val="PL"/>
        <w:rPr>
          <w:del w:id="941" w:author="ruiyue"/>
        </w:rPr>
      </w:pPr>
      <w:del w:id="942" w:author="ruiyue">
        <w:r>
          <w:delText xml:space="preserve">              - Gx</w:delText>
        </w:r>
      </w:del>
    </w:p>
    <w:p w14:paraId="717AFFF0" w14:textId="77777777" w:rsidR="00C97D6B" w:rsidRDefault="00C97D6B" w:rsidP="00C97D6B">
      <w:pPr>
        <w:pStyle w:val="PL"/>
        <w:rPr>
          <w:del w:id="943" w:author="ruiyue"/>
        </w:rPr>
      </w:pPr>
      <w:del w:id="944" w:author="ruiyue">
        <w:r>
          <w:delText xml:space="preserve">              - S8</w:delText>
        </w:r>
      </w:del>
    </w:p>
    <w:p w14:paraId="16B99A05" w14:textId="77777777" w:rsidR="00C97D6B" w:rsidRDefault="00C97D6B" w:rsidP="00C97D6B">
      <w:pPr>
        <w:pStyle w:val="PL"/>
        <w:rPr>
          <w:del w:id="945" w:author="ruiyue"/>
        </w:rPr>
      </w:pPr>
      <w:del w:id="946" w:author="ruiyue">
        <w:r>
          <w:lastRenderedPageBreak/>
          <w:delText xml:space="preserve">              - SGi</w:delText>
        </w:r>
      </w:del>
    </w:p>
    <w:p w14:paraId="695677B9" w14:textId="77777777" w:rsidR="00C97D6B" w:rsidRDefault="00C97D6B" w:rsidP="00C97D6B">
      <w:pPr>
        <w:pStyle w:val="PL"/>
        <w:rPr>
          <w:del w:id="947" w:author="ruiyue"/>
        </w:rPr>
      </w:pPr>
      <w:del w:id="948" w:author="ruiyue">
        <w:r>
          <w:delText xml:space="preserve">        eNBInterfaces:</w:delText>
        </w:r>
      </w:del>
    </w:p>
    <w:p w14:paraId="353BE01B" w14:textId="77777777" w:rsidR="00C97D6B" w:rsidRDefault="00C97D6B" w:rsidP="00C97D6B">
      <w:pPr>
        <w:pStyle w:val="PL"/>
        <w:rPr>
          <w:del w:id="949" w:author="ruiyue"/>
        </w:rPr>
      </w:pPr>
      <w:del w:id="950" w:author="ruiyue">
        <w:r>
          <w:delText xml:space="preserve">          type: array</w:delText>
        </w:r>
      </w:del>
    </w:p>
    <w:p w14:paraId="551134DD" w14:textId="77777777" w:rsidR="00C97D6B" w:rsidRDefault="00C97D6B" w:rsidP="00C97D6B">
      <w:pPr>
        <w:pStyle w:val="PL"/>
        <w:rPr>
          <w:del w:id="951" w:author="ruiyue"/>
        </w:rPr>
      </w:pPr>
      <w:del w:id="952" w:author="ruiyue">
        <w:r>
          <w:delText xml:space="preserve">          items:</w:delText>
        </w:r>
      </w:del>
    </w:p>
    <w:p w14:paraId="1025DFF3" w14:textId="77777777" w:rsidR="00C97D6B" w:rsidRDefault="00C97D6B" w:rsidP="00C97D6B">
      <w:pPr>
        <w:pStyle w:val="PL"/>
        <w:rPr>
          <w:del w:id="953" w:author="ruiyue"/>
        </w:rPr>
      </w:pPr>
      <w:del w:id="954" w:author="ruiyue">
        <w:r>
          <w:delText xml:space="preserve">            type: string</w:delText>
        </w:r>
      </w:del>
    </w:p>
    <w:p w14:paraId="180D22B4" w14:textId="77777777" w:rsidR="00C97D6B" w:rsidRDefault="00C97D6B" w:rsidP="00C97D6B">
      <w:pPr>
        <w:pStyle w:val="PL"/>
        <w:rPr>
          <w:del w:id="955" w:author="ruiyue"/>
        </w:rPr>
      </w:pPr>
      <w:del w:id="956" w:author="ruiyue">
        <w:r>
          <w:delText xml:space="preserve">            enum:</w:delText>
        </w:r>
      </w:del>
    </w:p>
    <w:p w14:paraId="4AF91A6C" w14:textId="77777777" w:rsidR="00C97D6B" w:rsidRDefault="00C97D6B" w:rsidP="00C97D6B">
      <w:pPr>
        <w:pStyle w:val="PL"/>
        <w:rPr>
          <w:del w:id="957" w:author="ruiyue"/>
        </w:rPr>
      </w:pPr>
      <w:del w:id="958" w:author="ruiyue">
        <w:r>
          <w:delText xml:space="preserve">              - S1-MME</w:delText>
        </w:r>
      </w:del>
    </w:p>
    <w:p w14:paraId="51778291" w14:textId="77777777" w:rsidR="00C97D6B" w:rsidRDefault="00C97D6B" w:rsidP="00C97D6B">
      <w:pPr>
        <w:pStyle w:val="PL"/>
        <w:rPr>
          <w:del w:id="959" w:author="ruiyue"/>
        </w:rPr>
      </w:pPr>
      <w:del w:id="960" w:author="ruiyue">
        <w:r>
          <w:delText xml:space="preserve">              - X2</w:delText>
        </w:r>
      </w:del>
    </w:p>
    <w:p w14:paraId="70D8CCA4" w14:textId="77777777" w:rsidR="00C97D6B" w:rsidRDefault="00C97D6B" w:rsidP="00C97D6B">
      <w:pPr>
        <w:pStyle w:val="PL"/>
        <w:rPr>
          <w:del w:id="961" w:author="ruiyue"/>
        </w:rPr>
      </w:pPr>
      <w:del w:id="962" w:author="ruiyue">
        <w:r>
          <w:delText xml:space="preserve">        en-gNBInterfaces:</w:delText>
        </w:r>
      </w:del>
    </w:p>
    <w:p w14:paraId="482F92DC" w14:textId="77777777" w:rsidR="00C97D6B" w:rsidRDefault="00C97D6B" w:rsidP="00C97D6B">
      <w:pPr>
        <w:pStyle w:val="PL"/>
        <w:rPr>
          <w:del w:id="963" w:author="ruiyue"/>
        </w:rPr>
      </w:pPr>
      <w:del w:id="964" w:author="ruiyue">
        <w:r>
          <w:delText xml:space="preserve">          type: array</w:delText>
        </w:r>
      </w:del>
    </w:p>
    <w:p w14:paraId="6421CF52" w14:textId="77777777" w:rsidR="00C97D6B" w:rsidRDefault="00C97D6B" w:rsidP="00C97D6B">
      <w:pPr>
        <w:pStyle w:val="PL"/>
        <w:rPr>
          <w:del w:id="965" w:author="ruiyue"/>
        </w:rPr>
      </w:pPr>
      <w:del w:id="966" w:author="ruiyue">
        <w:r>
          <w:delText xml:space="preserve">          items:</w:delText>
        </w:r>
      </w:del>
    </w:p>
    <w:p w14:paraId="001B6EFC" w14:textId="77777777" w:rsidR="00C97D6B" w:rsidRDefault="00C97D6B" w:rsidP="00C97D6B">
      <w:pPr>
        <w:pStyle w:val="PL"/>
        <w:rPr>
          <w:del w:id="967" w:author="ruiyue"/>
        </w:rPr>
      </w:pPr>
      <w:del w:id="968" w:author="ruiyue">
        <w:r>
          <w:delText xml:space="preserve">            type: string</w:delText>
        </w:r>
      </w:del>
    </w:p>
    <w:p w14:paraId="377D6621" w14:textId="77777777" w:rsidR="00C97D6B" w:rsidRDefault="00C97D6B" w:rsidP="00C97D6B">
      <w:pPr>
        <w:pStyle w:val="PL"/>
        <w:rPr>
          <w:del w:id="969" w:author="ruiyue"/>
        </w:rPr>
      </w:pPr>
      <w:del w:id="970" w:author="ruiyue">
        <w:r>
          <w:delText xml:space="preserve">            enum:</w:delText>
        </w:r>
      </w:del>
    </w:p>
    <w:p w14:paraId="60C3DCC0" w14:textId="77777777" w:rsidR="00C97D6B" w:rsidRDefault="00C97D6B" w:rsidP="00C97D6B">
      <w:pPr>
        <w:pStyle w:val="PL"/>
        <w:rPr>
          <w:del w:id="971" w:author="ruiyue"/>
        </w:rPr>
      </w:pPr>
      <w:del w:id="972" w:author="ruiyue">
        <w:r>
          <w:delText xml:space="preserve">              - S1-MME</w:delText>
        </w:r>
      </w:del>
    </w:p>
    <w:p w14:paraId="54F89507" w14:textId="77777777" w:rsidR="00C97D6B" w:rsidRDefault="00C97D6B" w:rsidP="00C97D6B">
      <w:pPr>
        <w:pStyle w:val="PL"/>
        <w:rPr>
          <w:del w:id="973" w:author="ruiyue"/>
        </w:rPr>
      </w:pPr>
      <w:del w:id="974" w:author="ruiyue">
        <w:r>
          <w:delText xml:space="preserve">              - X2</w:delText>
        </w:r>
      </w:del>
    </w:p>
    <w:p w14:paraId="5F7A213B" w14:textId="77777777" w:rsidR="00C97D6B" w:rsidRDefault="00C97D6B" w:rsidP="00C97D6B">
      <w:pPr>
        <w:pStyle w:val="PL"/>
        <w:rPr>
          <w:del w:id="975" w:author="ruiyue"/>
        </w:rPr>
      </w:pPr>
      <w:del w:id="976" w:author="ruiyue">
        <w:r>
          <w:delText xml:space="preserve">              - Uu</w:delText>
        </w:r>
      </w:del>
    </w:p>
    <w:p w14:paraId="6B59BFA7" w14:textId="77777777" w:rsidR="00C97D6B" w:rsidRDefault="00C97D6B" w:rsidP="00C97D6B">
      <w:pPr>
        <w:pStyle w:val="PL"/>
        <w:rPr>
          <w:del w:id="977" w:author="ruiyue"/>
        </w:rPr>
      </w:pPr>
      <w:del w:id="978" w:author="ruiyue">
        <w:r>
          <w:delText xml:space="preserve">              - F1-C</w:delText>
        </w:r>
      </w:del>
    </w:p>
    <w:p w14:paraId="6D1A6718" w14:textId="77777777" w:rsidR="00C97D6B" w:rsidRDefault="00C97D6B" w:rsidP="00C97D6B">
      <w:pPr>
        <w:pStyle w:val="PL"/>
        <w:rPr>
          <w:del w:id="979" w:author="ruiyue"/>
        </w:rPr>
      </w:pPr>
      <w:del w:id="980" w:author="ruiyue">
        <w:r>
          <w:delText xml:space="preserve">              - E1</w:delText>
        </w:r>
      </w:del>
    </w:p>
    <w:p w14:paraId="28F2069F" w14:textId="77777777" w:rsidR="00C97D6B" w:rsidRDefault="00C97D6B" w:rsidP="00C97D6B">
      <w:pPr>
        <w:pStyle w:val="PL"/>
        <w:rPr>
          <w:del w:id="981" w:author="ruiyue"/>
        </w:rPr>
      </w:pPr>
      <w:del w:id="982" w:author="ruiyue">
        <w:r>
          <w:delText xml:space="preserve">        AMFInterfaces:</w:delText>
        </w:r>
      </w:del>
    </w:p>
    <w:p w14:paraId="67F4C1D3" w14:textId="77777777" w:rsidR="00C97D6B" w:rsidRDefault="00C97D6B" w:rsidP="00C97D6B">
      <w:pPr>
        <w:pStyle w:val="PL"/>
        <w:rPr>
          <w:del w:id="983" w:author="ruiyue"/>
        </w:rPr>
      </w:pPr>
      <w:del w:id="984" w:author="ruiyue">
        <w:r>
          <w:delText xml:space="preserve">          type: array</w:delText>
        </w:r>
      </w:del>
    </w:p>
    <w:p w14:paraId="33BCA11B" w14:textId="77777777" w:rsidR="00C97D6B" w:rsidRDefault="00C97D6B" w:rsidP="00C97D6B">
      <w:pPr>
        <w:pStyle w:val="PL"/>
        <w:rPr>
          <w:del w:id="985" w:author="ruiyue"/>
        </w:rPr>
      </w:pPr>
      <w:del w:id="986" w:author="ruiyue">
        <w:r>
          <w:delText xml:space="preserve">          items:</w:delText>
        </w:r>
      </w:del>
    </w:p>
    <w:p w14:paraId="667D6066" w14:textId="77777777" w:rsidR="00C97D6B" w:rsidRDefault="00C97D6B" w:rsidP="00C97D6B">
      <w:pPr>
        <w:pStyle w:val="PL"/>
        <w:rPr>
          <w:del w:id="987" w:author="ruiyue"/>
        </w:rPr>
      </w:pPr>
      <w:del w:id="988" w:author="ruiyue">
        <w:r>
          <w:delText xml:space="preserve">            type: string</w:delText>
        </w:r>
      </w:del>
    </w:p>
    <w:p w14:paraId="72E80FDB" w14:textId="77777777" w:rsidR="00C97D6B" w:rsidRDefault="00C97D6B" w:rsidP="00C97D6B">
      <w:pPr>
        <w:pStyle w:val="PL"/>
        <w:rPr>
          <w:del w:id="989" w:author="ruiyue"/>
        </w:rPr>
      </w:pPr>
      <w:del w:id="990" w:author="ruiyue">
        <w:r>
          <w:delText xml:space="preserve">            enum:</w:delText>
        </w:r>
      </w:del>
    </w:p>
    <w:p w14:paraId="4BB5267D" w14:textId="77777777" w:rsidR="00C97D6B" w:rsidRDefault="00C97D6B" w:rsidP="00C97D6B">
      <w:pPr>
        <w:pStyle w:val="PL"/>
        <w:rPr>
          <w:del w:id="991" w:author="ruiyue"/>
        </w:rPr>
      </w:pPr>
      <w:del w:id="992" w:author="ruiyue">
        <w:r>
          <w:delText xml:space="preserve">              - N1</w:delText>
        </w:r>
      </w:del>
    </w:p>
    <w:p w14:paraId="7F9272D5" w14:textId="77777777" w:rsidR="00C97D6B" w:rsidRDefault="00C97D6B" w:rsidP="00C97D6B">
      <w:pPr>
        <w:pStyle w:val="PL"/>
        <w:rPr>
          <w:del w:id="993" w:author="ruiyue"/>
        </w:rPr>
      </w:pPr>
      <w:del w:id="994" w:author="ruiyue">
        <w:r>
          <w:delText xml:space="preserve">              - N2</w:delText>
        </w:r>
      </w:del>
    </w:p>
    <w:p w14:paraId="304C4506" w14:textId="77777777" w:rsidR="00C97D6B" w:rsidRDefault="00C97D6B" w:rsidP="00C97D6B">
      <w:pPr>
        <w:pStyle w:val="PL"/>
        <w:rPr>
          <w:del w:id="995" w:author="ruiyue"/>
        </w:rPr>
      </w:pPr>
      <w:del w:id="996" w:author="ruiyue">
        <w:r>
          <w:delText xml:space="preserve">              - N8</w:delText>
        </w:r>
      </w:del>
    </w:p>
    <w:p w14:paraId="7900C387" w14:textId="77777777" w:rsidR="00C97D6B" w:rsidRDefault="00C97D6B" w:rsidP="00C97D6B">
      <w:pPr>
        <w:pStyle w:val="PL"/>
        <w:rPr>
          <w:del w:id="997" w:author="ruiyue"/>
        </w:rPr>
      </w:pPr>
      <w:del w:id="998" w:author="ruiyue">
        <w:r>
          <w:delText xml:space="preserve">              - N11</w:delText>
        </w:r>
      </w:del>
    </w:p>
    <w:p w14:paraId="2D5A15C5" w14:textId="77777777" w:rsidR="00C97D6B" w:rsidRDefault="00C97D6B" w:rsidP="00C97D6B">
      <w:pPr>
        <w:pStyle w:val="PL"/>
        <w:rPr>
          <w:del w:id="999" w:author="ruiyue"/>
        </w:rPr>
      </w:pPr>
      <w:del w:id="1000" w:author="ruiyue">
        <w:r>
          <w:delText xml:space="preserve">              - N12</w:delText>
        </w:r>
      </w:del>
    </w:p>
    <w:p w14:paraId="7401E6A1" w14:textId="77777777" w:rsidR="00C97D6B" w:rsidRDefault="00C97D6B" w:rsidP="00C97D6B">
      <w:pPr>
        <w:pStyle w:val="PL"/>
        <w:rPr>
          <w:del w:id="1001" w:author="ruiyue"/>
        </w:rPr>
      </w:pPr>
      <w:del w:id="1002" w:author="ruiyue">
        <w:r>
          <w:delText xml:space="preserve">              - N14</w:delText>
        </w:r>
      </w:del>
    </w:p>
    <w:p w14:paraId="07F993F2" w14:textId="77777777" w:rsidR="00C97D6B" w:rsidRDefault="00C97D6B" w:rsidP="00C97D6B">
      <w:pPr>
        <w:pStyle w:val="PL"/>
        <w:rPr>
          <w:del w:id="1003" w:author="ruiyue"/>
        </w:rPr>
      </w:pPr>
      <w:del w:id="1004" w:author="ruiyue">
        <w:r>
          <w:delText xml:space="preserve">              - N15</w:delText>
        </w:r>
      </w:del>
    </w:p>
    <w:p w14:paraId="0CAD5C4C" w14:textId="77777777" w:rsidR="00C97D6B" w:rsidRDefault="00C97D6B" w:rsidP="00C97D6B">
      <w:pPr>
        <w:pStyle w:val="PL"/>
        <w:rPr>
          <w:del w:id="1005" w:author="ruiyue"/>
        </w:rPr>
      </w:pPr>
      <w:del w:id="1006" w:author="ruiyue">
        <w:r>
          <w:delText xml:space="preserve">              - N20</w:delText>
        </w:r>
      </w:del>
    </w:p>
    <w:p w14:paraId="71BA779E" w14:textId="77777777" w:rsidR="00C97D6B" w:rsidRDefault="00C97D6B" w:rsidP="00C97D6B">
      <w:pPr>
        <w:pStyle w:val="PL"/>
        <w:rPr>
          <w:del w:id="1007" w:author="ruiyue"/>
        </w:rPr>
      </w:pPr>
      <w:del w:id="1008" w:author="ruiyue">
        <w:r>
          <w:delText xml:space="preserve">              - N22</w:delText>
        </w:r>
      </w:del>
    </w:p>
    <w:p w14:paraId="198BE874" w14:textId="77777777" w:rsidR="00C97D6B" w:rsidRDefault="00C97D6B" w:rsidP="00C97D6B">
      <w:pPr>
        <w:pStyle w:val="PL"/>
        <w:rPr>
          <w:del w:id="1009" w:author="ruiyue"/>
        </w:rPr>
      </w:pPr>
      <w:del w:id="1010" w:author="ruiyue">
        <w:r>
          <w:delText xml:space="preserve">              - N26</w:delText>
        </w:r>
      </w:del>
    </w:p>
    <w:p w14:paraId="27616DF4" w14:textId="77777777" w:rsidR="00C97D6B" w:rsidRDefault="00C97D6B" w:rsidP="00C97D6B">
      <w:pPr>
        <w:pStyle w:val="PL"/>
        <w:rPr>
          <w:del w:id="1011" w:author="ruiyue"/>
        </w:rPr>
      </w:pPr>
      <w:del w:id="1012" w:author="ruiyue">
        <w:r>
          <w:delText xml:space="preserve">        AUSFInterfaces:</w:delText>
        </w:r>
      </w:del>
    </w:p>
    <w:p w14:paraId="5FC3EBE0" w14:textId="77777777" w:rsidR="00C97D6B" w:rsidRDefault="00C97D6B" w:rsidP="00C97D6B">
      <w:pPr>
        <w:pStyle w:val="PL"/>
        <w:rPr>
          <w:del w:id="1013" w:author="ruiyue"/>
        </w:rPr>
      </w:pPr>
      <w:del w:id="1014" w:author="ruiyue">
        <w:r>
          <w:delText xml:space="preserve">          type: array</w:delText>
        </w:r>
      </w:del>
    </w:p>
    <w:p w14:paraId="7A3CE017" w14:textId="77777777" w:rsidR="00C97D6B" w:rsidRDefault="00C97D6B" w:rsidP="00C97D6B">
      <w:pPr>
        <w:pStyle w:val="PL"/>
        <w:rPr>
          <w:del w:id="1015" w:author="ruiyue"/>
        </w:rPr>
      </w:pPr>
      <w:del w:id="1016" w:author="ruiyue">
        <w:r>
          <w:delText xml:space="preserve">          items:</w:delText>
        </w:r>
      </w:del>
    </w:p>
    <w:p w14:paraId="0C6DCBE5" w14:textId="77777777" w:rsidR="00C97D6B" w:rsidRDefault="00C97D6B" w:rsidP="00C97D6B">
      <w:pPr>
        <w:pStyle w:val="PL"/>
        <w:rPr>
          <w:del w:id="1017" w:author="ruiyue"/>
        </w:rPr>
      </w:pPr>
      <w:del w:id="1018" w:author="ruiyue">
        <w:r>
          <w:delText xml:space="preserve">            type: string</w:delText>
        </w:r>
      </w:del>
    </w:p>
    <w:p w14:paraId="6B33B547" w14:textId="77777777" w:rsidR="00C97D6B" w:rsidRDefault="00C97D6B" w:rsidP="00C97D6B">
      <w:pPr>
        <w:pStyle w:val="PL"/>
        <w:rPr>
          <w:del w:id="1019" w:author="ruiyue"/>
        </w:rPr>
      </w:pPr>
      <w:del w:id="1020" w:author="ruiyue">
        <w:r>
          <w:delText xml:space="preserve">            enum:</w:delText>
        </w:r>
      </w:del>
    </w:p>
    <w:p w14:paraId="39BE61A0" w14:textId="77777777" w:rsidR="00C97D6B" w:rsidRDefault="00C97D6B" w:rsidP="00C97D6B">
      <w:pPr>
        <w:pStyle w:val="PL"/>
        <w:rPr>
          <w:del w:id="1021" w:author="ruiyue"/>
        </w:rPr>
      </w:pPr>
      <w:del w:id="1022" w:author="ruiyue">
        <w:r>
          <w:delText xml:space="preserve">              - N12</w:delText>
        </w:r>
      </w:del>
    </w:p>
    <w:p w14:paraId="57B40247" w14:textId="77777777" w:rsidR="00C97D6B" w:rsidRDefault="00C97D6B" w:rsidP="00C97D6B">
      <w:pPr>
        <w:pStyle w:val="PL"/>
        <w:rPr>
          <w:del w:id="1023" w:author="ruiyue"/>
        </w:rPr>
      </w:pPr>
      <w:del w:id="1024" w:author="ruiyue">
        <w:r>
          <w:delText xml:space="preserve">              - N13</w:delText>
        </w:r>
      </w:del>
    </w:p>
    <w:p w14:paraId="2FC83EC0" w14:textId="77777777" w:rsidR="00C97D6B" w:rsidRDefault="00C97D6B" w:rsidP="00C97D6B">
      <w:pPr>
        <w:pStyle w:val="PL"/>
        <w:rPr>
          <w:del w:id="1025" w:author="ruiyue"/>
        </w:rPr>
      </w:pPr>
      <w:del w:id="1026" w:author="ruiyue">
        <w:r>
          <w:delText xml:space="preserve">        NEFInterfaces:</w:delText>
        </w:r>
      </w:del>
    </w:p>
    <w:p w14:paraId="301C273D" w14:textId="77777777" w:rsidR="00C97D6B" w:rsidRDefault="00C97D6B" w:rsidP="00C97D6B">
      <w:pPr>
        <w:pStyle w:val="PL"/>
        <w:rPr>
          <w:del w:id="1027" w:author="ruiyue"/>
        </w:rPr>
      </w:pPr>
      <w:del w:id="1028" w:author="ruiyue">
        <w:r>
          <w:delText xml:space="preserve">          type: array</w:delText>
        </w:r>
      </w:del>
    </w:p>
    <w:p w14:paraId="431A20AF" w14:textId="77777777" w:rsidR="00C97D6B" w:rsidRDefault="00C97D6B" w:rsidP="00C97D6B">
      <w:pPr>
        <w:pStyle w:val="PL"/>
        <w:rPr>
          <w:del w:id="1029" w:author="ruiyue"/>
        </w:rPr>
      </w:pPr>
      <w:del w:id="1030" w:author="ruiyue">
        <w:r>
          <w:delText xml:space="preserve">          items:</w:delText>
        </w:r>
      </w:del>
    </w:p>
    <w:p w14:paraId="5C64A507" w14:textId="77777777" w:rsidR="00C97D6B" w:rsidRDefault="00C97D6B" w:rsidP="00C97D6B">
      <w:pPr>
        <w:pStyle w:val="PL"/>
        <w:rPr>
          <w:del w:id="1031" w:author="ruiyue"/>
        </w:rPr>
      </w:pPr>
      <w:del w:id="1032" w:author="ruiyue">
        <w:r>
          <w:delText xml:space="preserve">            type: string</w:delText>
        </w:r>
      </w:del>
    </w:p>
    <w:p w14:paraId="1C1BD403" w14:textId="77777777" w:rsidR="00C97D6B" w:rsidRDefault="00C97D6B" w:rsidP="00C97D6B">
      <w:pPr>
        <w:pStyle w:val="PL"/>
        <w:rPr>
          <w:del w:id="1033" w:author="ruiyue"/>
        </w:rPr>
      </w:pPr>
      <w:del w:id="1034" w:author="ruiyue">
        <w:r>
          <w:delText xml:space="preserve">            enum:</w:delText>
        </w:r>
      </w:del>
    </w:p>
    <w:p w14:paraId="72A14217" w14:textId="77777777" w:rsidR="00C97D6B" w:rsidRDefault="00C97D6B" w:rsidP="00C97D6B">
      <w:pPr>
        <w:pStyle w:val="PL"/>
        <w:rPr>
          <w:del w:id="1035" w:author="ruiyue"/>
        </w:rPr>
      </w:pPr>
      <w:del w:id="1036" w:author="ruiyue">
        <w:r>
          <w:delText xml:space="preserve">              - N29</w:delText>
        </w:r>
      </w:del>
    </w:p>
    <w:p w14:paraId="2F7165BE" w14:textId="77777777" w:rsidR="00C97D6B" w:rsidRDefault="00C97D6B" w:rsidP="00C97D6B">
      <w:pPr>
        <w:pStyle w:val="PL"/>
        <w:rPr>
          <w:del w:id="1037" w:author="ruiyue"/>
        </w:rPr>
      </w:pPr>
      <w:del w:id="1038" w:author="ruiyue">
        <w:r>
          <w:delText xml:space="preserve">              - N30</w:delText>
        </w:r>
      </w:del>
    </w:p>
    <w:p w14:paraId="2C58E764" w14:textId="77777777" w:rsidR="00C97D6B" w:rsidRDefault="00C97D6B" w:rsidP="00C97D6B">
      <w:pPr>
        <w:pStyle w:val="PL"/>
        <w:rPr>
          <w:del w:id="1039" w:author="ruiyue"/>
        </w:rPr>
      </w:pPr>
      <w:del w:id="1040" w:author="ruiyue">
        <w:r>
          <w:delText xml:space="preserve">              - N33</w:delText>
        </w:r>
      </w:del>
    </w:p>
    <w:p w14:paraId="69B1B819" w14:textId="77777777" w:rsidR="00C97D6B" w:rsidRDefault="00C97D6B" w:rsidP="00C97D6B">
      <w:pPr>
        <w:pStyle w:val="PL"/>
        <w:rPr>
          <w:del w:id="1041" w:author="ruiyue"/>
        </w:rPr>
      </w:pPr>
      <w:del w:id="1042" w:author="ruiyue">
        <w:r>
          <w:delText xml:space="preserve">        NRFInterfaces:</w:delText>
        </w:r>
      </w:del>
    </w:p>
    <w:p w14:paraId="61F08FF1" w14:textId="77777777" w:rsidR="00C97D6B" w:rsidRDefault="00C97D6B" w:rsidP="00C97D6B">
      <w:pPr>
        <w:pStyle w:val="PL"/>
        <w:rPr>
          <w:del w:id="1043" w:author="ruiyue"/>
        </w:rPr>
      </w:pPr>
      <w:del w:id="1044" w:author="ruiyue">
        <w:r>
          <w:delText xml:space="preserve">          type: array</w:delText>
        </w:r>
      </w:del>
    </w:p>
    <w:p w14:paraId="64CEE9DD" w14:textId="77777777" w:rsidR="00C97D6B" w:rsidRDefault="00C97D6B" w:rsidP="00C97D6B">
      <w:pPr>
        <w:pStyle w:val="PL"/>
        <w:rPr>
          <w:del w:id="1045" w:author="ruiyue"/>
        </w:rPr>
      </w:pPr>
      <w:del w:id="1046" w:author="ruiyue">
        <w:r>
          <w:delText xml:space="preserve">          items:</w:delText>
        </w:r>
      </w:del>
    </w:p>
    <w:p w14:paraId="70EEB0E7" w14:textId="77777777" w:rsidR="00C97D6B" w:rsidRDefault="00C97D6B" w:rsidP="00C97D6B">
      <w:pPr>
        <w:pStyle w:val="PL"/>
        <w:rPr>
          <w:del w:id="1047" w:author="ruiyue"/>
        </w:rPr>
      </w:pPr>
      <w:del w:id="1048" w:author="ruiyue">
        <w:r>
          <w:delText xml:space="preserve">            type: string</w:delText>
        </w:r>
      </w:del>
    </w:p>
    <w:p w14:paraId="10058428" w14:textId="77777777" w:rsidR="00C97D6B" w:rsidRDefault="00C97D6B" w:rsidP="00C97D6B">
      <w:pPr>
        <w:pStyle w:val="PL"/>
        <w:rPr>
          <w:del w:id="1049" w:author="ruiyue"/>
        </w:rPr>
      </w:pPr>
      <w:del w:id="1050" w:author="ruiyue">
        <w:r>
          <w:delText xml:space="preserve">            enum:</w:delText>
        </w:r>
      </w:del>
    </w:p>
    <w:p w14:paraId="3EABBE49" w14:textId="77777777" w:rsidR="00C97D6B" w:rsidRDefault="00C97D6B" w:rsidP="00C97D6B">
      <w:pPr>
        <w:pStyle w:val="PL"/>
        <w:rPr>
          <w:del w:id="1051" w:author="ruiyue"/>
        </w:rPr>
      </w:pPr>
      <w:del w:id="1052" w:author="ruiyue">
        <w:r>
          <w:delText xml:space="preserve">              - N27</w:delText>
        </w:r>
      </w:del>
    </w:p>
    <w:p w14:paraId="5DAFC27F" w14:textId="77777777" w:rsidR="00C97D6B" w:rsidRDefault="00C97D6B" w:rsidP="00C97D6B">
      <w:pPr>
        <w:pStyle w:val="PL"/>
        <w:rPr>
          <w:del w:id="1053" w:author="ruiyue"/>
        </w:rPr>
      </w:pPr>
      <w:del w:id="1054" w:author="ruiyue">
        <w:r>
          <w:delText xml:space="preserve">        NSSFInterfaces:</w:delText>
        </w:r>
      </w:del>
    </w:p>
    <w:p w14:paraId="3AC56305" w14:textId="77777777" w:rsidR="00C97D6B" w:rsidRDefault="00C97D6B" w:rsidP="00C97D6B">
      <w:pPr>
        <w:pStyle w:val="PL"/>
        <w:rPr>
          <w:del w:id="1055" w:author="ruiyue"/>
        </w:rPr>
      </w:pPr>
      <w:del w:id="1056" w:author="ruiyue">
        <w:r>
          <w:delText xml:space="preserve">          type: array</w:delText>
        </w:r>
      </w:del>
    </w:p>
    <w:p w14:paraId="41748B56" w14:textId="77777777" w:rsidR="00C97D6B" w:rsidRDefault="00C97D6B" w:rsidP="00C97D6B">
      <w:pPr>
        <w:pStyle w:val="PL"/>
        <w:rPr>
          <w:del w:id="1057" w:author="ruiyue"/>
        </w:rPr>
      </w:pPr>
      <w:del w:id="1058" w:author="ruiyue">
        <w:r>
          <w:delText xml:space="preserve">          items:</w:delText>
        </w:r>
      </w:del>
    </w:p>
    <w:p w14:paraId="2F1237E3" w14:textId="77777777" w:rsidR="00C97D6B" w:rsidRDefault="00C97D6B" w:rsidP="00C97D6B">
      <w:pPr>
        <w:pStyle w:val="PL"/>
        <w:rPr>
          <w:del w:id="1059" w:author="ruiyue"/>
        </w:rPr>
      </w:pPr>
      <w:del w:id="1060" w:author="ruiyue">
        <w:r>
          <w:delText xml:space="preserve">            type: string</w:delText>
        </w:r>
      </w:del>
    </w:p>
    <w:p w14:paraId="68F6CA8A" w14:textId="77777777" w:rsidR="00C97D6B" w:rsidRDefault="00C97D6B" w:rsidP="00C97D6B">
      <w:pPr>
        <w:pStyle w:val="PL"/>
        <w:rPr>
          <w:del w:id="1061" w:author="ruiyue"/>
        </w:rPr>
      </w:pPr>
      <w:del w:id="1062" w:author="ruiyue">
        <w:r>
          <w:delText xml:space="preserve">            enum:</w:delText>
        </w:r>
      </w:del>
    </w:p>
    <w:p w14:paraId="5EC5107C" w14:textId="77777777" w:rsidR="00C97D6B" w:rsidRDefault="00C97D6B" w:rsidP="00C97D6B">
      <w:pPr>
        <w:pStyle w:val="PL"/>
        <w:rPr>
          <w:del w:id="1063" w:author="ruiyue"/>
        </w:rPr>
      </w:pPr>
      <w:del w:id="1064" w:author="ruiyue">
        <w:r>
          <w:delText xml:space="preserve">              - N22</w:delText>
        </w:r>
      </w:del>
    </w:p>
    <w:p w14:paraId="491644A8" w14:textId="77777777" w:rsidR="00C97D6B" w:rsidRDefault="00C97D6B" w:rsidP="00C97D6B">
      <w:pPr>
        <w:pStyle w:val="PL"/>
        <w:rPr>
          <w:del w:id="1065" w:author="ruiyue"/>
        </w:rPr>
      </w:pPr>
      <w:del w:id="1066" w:author="ruiyue">
        <w:r>
          <w:delText xml:space="preserve">              - N31</w:delText>
        </w:r>
      </w:del>
    </w:p>
    <w:p w14:paraId="7654B22D" w14:textId="77777777" w:rsidR="00C97D6B" w:rsidRDefault="00C97D6B" w:rsidP="00C97D6B">
      <w:pPr>
        <w:pStyle w:val="PL"/>
        <w:rPr>
          <w:del w:id="1067" w:author="ruiyue"/>
        </w:rPr>
      </w:pPr>
      <w:del w:id="1068" w:author="ruiyue">
        <w:r>
          <w:delText xml:space="preserve">        PCFInterfaces:</w:delText>
        </w:r>
      </w:del>
    </w:p>
    <w:p w14:paraId="2A445DB0" w14:textId="77777777" w:rsidR="00C97D6B" w:rsidRDefault="00C97D6B" w:rsidP="00C97D6B">
      <w:pPr>
        <w:pStyle w:val="PL"/>
        <w:rPr>
          <w:del w:id="1069" w:author="ruiyue"/>
        </w:rPr>
      </w:pPr>
      <w:del w:id="1070" w:author="ruiyue">
        <w:r>
          <w:delText xml:space="preserve">          type: array</w:delText>
        </w:r>
      </w:del>
    </w:p>
    <w:p w14:paraId="1BCAEDCD" w14:textId="77777777" w:rsidR="00C97D6B" w:rsidRDefault="00C97D6B" w:rsidP="00C97D6B">
      <w:pPr>
        <w:pStyle w:val="PL"/>
        <w:rPr>
          <w:del w:id="1071" w:author="ruiyue"/>
        </w:rPr>
      </w:pPr>
      <w:del w:id="1072" w:author="ruiyue">
        <w:r>
          <w:delText xml:space="preserve">          items:</w:delText>
        </w:r>
      </w:del>
    </w:p>
    <w:p w14:paraId="5311822D" w14:textId="77777777" w:rsidR="00C97D6B" w:rsidRDefault="00C97D6B" w:rsidP="00C97D6B">
      <w:pPr>
        <w:pStyle w:val="PL"/>
        <w:rPr>
          <w:del w:id="1073" w:author="ruiyue"/>
        </w:rPr>
      </w:pPr>
      <w:del w:id="1074" w:author="ruiyue">
        <w:r>
          <w:delText xml:space="preserve">            type: string</w:delText>
        </w:r>
      </w:del>
    </w:p>
    <w:p w14:paraId="61BBD4BC" w14:textId="77777777" w:rsidR="00C97D6B" w:rsidRDefault="00C97D6B" w:rsidP="00C97D6B">
      <w:pPr>
        <w:pStyle w:val="PL"/>
        <w:rPr>
          <w:del w:id="1075" w:author="ruiyue"/>
        </w:rPr>
      </w:pPr>
      <w:del w:id="1076" w:author="ruiyue">
        <w:r>
          <w:delText xml:space="preserve">            enum:</w:delText>
        </w:r>
      </w:del>
    </w:p>
    <w:p w14:paraId="7DDD08B5" w14:textId="77777777" w:rsidR="00C97D6B" w:rsidRDefault="00C97D6B" w:rsidP="00C97D6B">
      <w:pPr>
        <w:pStyle w:val="PL"/>
        <w:rPr>
          <w:del w:id="1077" w:author="ruiyue"/>
        </w:rPr>
      </w:pPr>
      <w:del w:id="1078" w:author="ruiyue">
        <w:r>
          <w:delText xml:space="preserve">              - N5</w:delText>
        </w:r>
      </w:del>
    </w:p>
    <w:p w14:paraId="23A414D9" w14:textId="77777777" w:rsidR="00C97D6B" w:rsidRDefault="00C97D6B" w:rsidP="00C97D6B">
      <w:pPr>
        <w:pStyle w:val="PL"/>
        <w:rPr>
          <w:del w:id="1079" w:author="ruiyue"/>
        </w:rPr>
      </w:pPr>
      <w:del w:id="1080" w:author="ruiyue">
        <w:r>
          <w:delText xml:space="preserve">              - N7</w:delText>
        </w:r>
      </w:del>
    </w:p>
    <w:p w14:paraId="68C07D81" w14:textId="77777777" w:rsidR="00C97D6B" w:rsidRDefault="00C97D6B" w:rsidP="00C97D6B">
      <w:pPr>
        <w:pStyle w:val="PL"/>
        <w:rPr>
          <w:del w:id="1081" w:author="ruiyue"/>
        </w:rPr>
      </w:pPr>
      <w:del w:id="1082" w:author="ruiyue">
        <w:r>
          <w:delText xml:space="preserve">              - N15</w:delText>
        </w:r>
      </w:del>
    </w:p>
    <w:p w14:paraId="3B9BB24D" w14:textId="77777777" w:rsidR="00C97D6B" w:rsidRDefault="00C97D6B" w:rsidP="00C97D6B">
      <w:pPr>
        <w:pStyle w:val="PL"/>
        <w:rPr>
          <w:del w:id="1083" w:author="ruiyue"/>
        </w:rPr>
      </w:pPr>
      <w:del w:id="1084" w:author="ruiyue">
        <w:r>
          <w:delText xml:space="preserve">        SMFInterfaces:</w:delText>
        </w:r>
      </w:del>
    </w:p>
    <w:p w14:paraId="5F141826" w14:textId="77777777" w:rsidR="00C97D6B" w:rsidRDefault="00C97D6B" w:rsidP="00C97D6B">
      <w:pPr>
        <w:pStyle w:val="PL"/>
        <w:rPr>
          <w:del w:id="1085" w:author="ruiyue"/>
        </w:rPr>
      </w:pPr>
      <w:del w:id="1086" w:author="ruiyue">
        <w:r>
          <w:delText xml:space="preserve">          type: array</w:delText>
        </w:r>
      </w:del>
    </w:p>
    <w:p w14:paraId="20EF6464" w14:textId="77777777" w:rsidR="00C97D6B" w:rsidRDefault="00C97D6B" w:rsidP="00C97D6B">
      <w:pPr>
        <w:pStyle w:val="PL"/>
        <w:rPr>
          <w:del w:id="1087" w:author="ruiyue"/>
        </w:rPr>
      </w:pPr>
      <w:del w:id="1088" w:author="ruiyue">
        <w:r>
          <w:delText xml:space="preserve">          items:</w:delText>
        </w:r>
      </w:del>
    </w:p>
    <w:p w14:paraId="1AEB0A1A" w14:textId="77777777" w:rsidR="00C97D6B" w:rsidRDefault="00C97D6B" w:rsidP="00C97D6B">
      <w:pPr>
        <w:pStyle w:val="PL"/>
        <w:rPr>
          <w:del w:id="1089" w:author="ruiyue"/>
        </w:rPr>
      </w:pPr>
      <w:del w:id="1090" w:author="ruiyue">
        <w:r>
          <w:delText xml:space="preserve">            type: string</w:delText>
        </w:r>
      </w:del>
    </w:p>
    <w:p w14:paraId="45EF3CA5" w14:textId="77777777" w:rsidR="00C97D6B" w:rsidRDefault="00C97D6B" w:rsidP="00C97D6B">
      <w:pPr>
        <w:pStyle w:val="PL"/>
        <w:rPr>
          <w:del w:id="1091" w:author="ruiyue"/>
        </w:rPr>
      </w:pPr>
      <w:del w:id="1092" w:author="ruiyue">
        <w:r>
          <w:delText xml:space="preserve">            enum:</w:delText>
        </w:r>
      </w:del>
    </w:p>
    <w:p w14:paraId="05F65E70" w14:textId="77777777" w:rsidR="00C97D6B" w:rsidRDefault="00C97D6B" w:rsidP="00C97D6B">
      <w:pPr>
        <w:pStyle w:val="PL"/>
        <w:rPr>
          <w:del w:id="1093" w:author="ruiyue"/>
        </w:rPr>
      </w:pPr>
      <w:del w:id="1094" w:author="ruiyue">
        <w:r>
          <w:delText xml:space="preserve">              - N4</w:delText>
        </w:r>
      </w:del>
    </w:p>
    <w:p w14:paraId="57918FA8" w14:textId="77777777" w:rsidR="00C97D6B" w:rsidRDefault="00C97D6B" w:rsidP="00C97D6B">
      <w:pPr>
        <w:pStyle w:val="PL"/>
        <w:rPr>
          <w:del w:id="1095" w:author="ruiyue"/>
        </w:rPr>
      </w:pPr>
      <w:del w:id="1096" w:author="ruiyue">
        <w:r>
          <w:delText xml:space="preserve">              - N7</w:delText>
        </w:r>
      </w:del>
    </w:p>
    <w:p w14:paraId="0640F6E1" w14:textId="77777777" w:rsidR="00C97D6B" w:rsidRDefault="00C97D6B" w:rsidP="00C97D6B">
      <w:pPr>
        <w:pStyle w:val="PL"/>
        <w:rPr>
          <w:del w:id="1097" w:author="ruiyue"/>
        </w:rPr>
      </w:pPr>
      <w:del w:id="1098" w:author="ruiyue">
        <w:r>
          <w:delText xml:space="preserve">              - N10</w:delText>
        </w:r>
      </w:del>
    </w:p>
    <w:p w14:paraId="054BB6DC" w14:textId="77777777" w:rsidR="00C97D6B" w:rsidRDefault="00C97D6B" w:rsidP="00C97D6B">
      <w:pPr>
        <w:pStyle w:val="PL"/>
        <w:rPr>
          <w:del w:id="1099" w:author="ruiyue"/>
        </w:rPr>
      </w:pPr>
      <w:del w:id="1100" w:author="ruiyue">
        <w:r>
          <w:delText xml:space="preserve">              - N11</w:delText>
        </w:r>
      </w:del>
    </w:p>
    <w:p w14:paraId="44B2D456" w14:textId="77777777" w:rsidR="00C97D6B" w:rsidRDefault="00C97D6B" w:rsidP="00C97D6B">
      <w:pPr>
        <w:pStyle w:val="PL"/>
        <w:rPr>
          <w:del w:id="1101" w:author="ruiyue"/>
        </w:rPr>
      </w:pPr>
      <w:del w:id="1102" w:author="ruiyue">
        <w:r>
          <w:lastRenderedPageBreak/>
          <w:delText xml:space="preserve">              - S5-C</w:delText>
        </w:r>
      </w:del>
    </w:p>
    <w:p w14:paraId="1B88CCD9" w14:textId="77777777" w:rsidR="00C97D6B" w:rsidRDefault="00C97D6B" w:rsidP="00C97D6B">
      <w:pPr>
        <w:pStyle w:val="PL"/>
        <w:rPr>
          <w:del w:id="1103" w:author="ruiyue"/>
        </w:rPr>
      </w:pPr>
      <w:del w:id="1104" w:author="ruiyue">
        <w:r>
          <w:delText xml:space="preserve">        SMSFInterfaces:</w:delText>
        </w:r>
      </w:del>
    </w:p>
    <w:p w14:paraId="6A275FFF" w14:textId="77777777" w:rsidR="00C97D6B" w:rsidRDefault="00C97D6B" w:rsidP="00C97D6B">
      <w:pPr>
        <w:pStyle w:val="PL"/>
        <w:rPr>
          <w:del w:id="1105" w:author="ruiyue"/>
        </w:rPr>
      </w:pPr>
      <w:del w:id="1106" w:author="ruiyue">
        <w:r>
          <w:delText xml:space="preserve">          type: array</w:delText>
        </w:r>
      </w:del>
    </w:p>
    <w:p w14:paraId="039A9833" w14:textId="77777777" w:rsidR="00C97D6B" w:rsidRDefault="00C97D6B" w:rsidP="00C97D6B">
      <w:pPr>
        <w:pStyle w:val="PL"/>
        <w:rPr>
          <w:del w:id="1107" w:author="ruiyue"/>
        </w:rPr>
      </w:pPr>
      <w:del w:id="1108" w:author="ruiyue">
        <w:r>
          <w:delText xml:space="preserve">          items:</w:delText>
        </w:r>
      </w:del>
    </w:p>
    <w:p w14:paraId="5CCD98D8" w14:textId="77777777" w:rsidR="00C97D6B" w:rsidRDefault="00C97D6B" w:rsidP="00C97D6B">
      <w:pPr>
        <w:pStyle w:val="PL"/>
        <w:rPr>
          <w:del w:id="1109" w:author="ruiyue"/>
        </w:rPr>
      </w:pPr>
      <w:del w:id="1110" w:author="ruiyue">
        <w:r>
          <w:delText xml:space="preserve">            type: string</w:delText>
        </w:r>
      </w:del>
    </w:p>
    <w:p w14:paraId="566D78C6" w14:textId="77777777" w:rsidR="00C97D6B" w:rsidRDefault="00C97D6B" w:rsidP="00C97D6B">
      <w:pPr>
        <w:pStyle w:val="PL"/>
        <w:rPr>
          <w:del w:id="1111" w:author="ruiyue"/>
        </w:rPr>
      </w:pPr>
      <w:del w:id="1112" w:author="ruiyue">
        <w:r>
          <w:delText xml:space="preserve">            enum:</w:delText>
        </w:r>
      </w:del>
    </w:p>
    <w:p w14:paraId="40BF29C2" w14:textId="77777777" w:rsidR="00C97D6B" w:rsidRDefault="00C97D6B" w:rsidP="00C97D6B">
      <w:pPr>
        <w:pStyle w:val="PL"/>
        <w:rPr>
          <w:del w:id="1113" w:author="ruiyue"/>
        </w:rPr>
      </w:pPr>
      <w:del w:id="1114" w:author="ruiyue">
        <w:r>
          <w:delText xml:space="preserve">              - N20</w:delText>
        </w:r>
      </w:del>
    </w:p>
    <w:p w14:paraId="00B1CB8D" w14:textId="77777777" w:rsidR="00C97D6B" w:rsidRDefault="00C97D6B" w:rsidP="00C97D6B">
      <w:pPr>
        <w:pStyle w:val="PL"/>
        <w:rPr>
          <w:del w:id="1115" w:author="ruiyue"/>
        </w:rPr>
      </w:pPr>
      <w:del w:id="1116" w:author="ruiyue">
        <w:r>
          <w:delText xml:space="preserve">              - N21</w:delText>
        </w:r>
      </w:del>
    </w:p>
    <w:p w14:paraId="3FDA8C0E" w14:textId="77777777" w:rsidR="00C97D6B" w:rsidRDefault="00C97D6B" w:rsidP="00C97D6B">
      <w:pPr>
        <w:pStyle w:val="PL"/>
        <w:rPr>
          <w:del w:id="1117" w:author="ruiyue"/>
        </w:rPr>
      </w:pPr>
      <w:del w:id="1118" w:author="ruiyue">
        <w:r>
          <w:delText xml:space="preserve">        UDMInterfaces:</w:delText>
        </w:r>
      </w:del>
    </w:p>
    <w:p w14:paraId="3E3BD8E4" w14:textId="77777777" w:rsidR="00C97D6B" w:rsidRDefault="00C97D6B" w:rsidP="00C97D6B">
      <w:pPr>
        <w:pStyle w:val="PL"/>
        <w:rPr>
          <w:del w:id="1119" w:author="ruiyue"/>
        </w:rPr>
      </w:pPr>
      <w:del w:id="1120" w:author="ruiyue">
        <w:r>
          <w:delText xml:space="preserve">          type: array</w:delText>
        </w:r>
      </w:del>
    </w:p>
    <w:p w14:paraId="18FC8609" w14:textId="77777777" w:rsidR="00C97D6B" w:rsidRDefault="00C97D6B" w:rsidP="00C97D6B">
      <w:pPr>
        <w:pStyle w:val="PL"/>
        <w:rPr>
          <w:del w:id="1121" w:author="ruiyue"/>
        </w:rPr>
      </w:pPr>
      <w:del w:id="1122" w:author="ruiyue">
        <w:r>
          <w:delText xml:space="preserve">          items:</w:delText>
        </w:r>
      </w:del>
    </w:p>
    <w:p w14:paraId="2AAECDA1" w14:textId="77777777" w:rsidR="00C97D6B" w:rsidRDefault="00C97D6B" w:rsidP="00C97D6B">
      <w:pPr>
        <w:pStyle w:val="PL"/>
        <w:rPr>
          <w:del w:id="1123" w:author="ruiyue"/>
        </w:rPr>
      </w:pPr>
      <w:del w:id="1124" w:author="ruiyue">
        <w:r>
          <w:delText xml:space="preserve">            type: string</w:delText>
        </w:r>
      </w:del>
    </w:p>
    <w:p w14:paraId="0F136279" w14:textId="77777777" w:rsidR="00C97D6B" w:rsidRDefault="00C97D6B" w:rsidP="00C97D6B">
      <w:pPr>
        <w:pStyle w:val="PL"/>
        <w:rPr>
          <w:del w:id="1125" w:author="ruiyue"/>
        </w:rPr>
      </w:pPr>
      <w:del w:id="1126" w:author="ruiyue">
        <w:r>
          <w:delText xml:space="preserve">            enum:</w:delText>
        </w:r>
      </w:del>
    </w:p>
    <w:p w14:paraId="75B56C48" w14:textId="77777777" w:rsidR="00C97D6B" w:rsidRDefault="00C97D6B" w:rsidP="00C97D6B">
      <w:pPr>
        <w:pStyle w:val="PL"/>
        <w:rPr>
          <w:del w:id="1127" w:author="ruiyue"/>
        </w:rPr>
      </w:pPr>
      <w:del w:id="1128" w:author="ruiyue">
        <w:r>
          <w:delText xml:space="preserve">              - N8</w:delText>
        </w:r>
      </w:del>
    </w:p>
    <w:p w14:paraId="4C080C6D" w14:textId="77777777" w:rsidR="00C97D6B" w:rsidRDefault="00C97D6B" w:rsidP="00C97D6B">
      <w:pPr>
        <w:pStyle w:val="PL"/>
        <w:rPr>
          <w:del w:id="1129" w:author="ruiyue"/>
        </w:rPr>
      </w:pPr>
      <w:del w:id="1130" w:author="ruiyue">
        <w:r>
          <w:delText xml:space="preserve">              - N10</w:delText>
        </w:r>
      </w:del>
    </w:p>
    <w:p w14:paraId="6BD19E9E" w14:textId="77777777" w:rsidR="00C97D6B" w:rsidRDefault="00C97D6B" w:rsidP="00C97D6B">
      <w:pPr>
        <w:pStyle w:val="PL"/>
        <w:rPr>
          <w:del w:id="1131" w:author="ruiyue"/>
        </w:rPr>
      </w:pPr>
      <w:del w:id="1132" w:author="ruiyue">
        <w:r>
          <w:delText xml:space="preserve">              - N13</w:delText>
        </w:r>
      </w:del>
    </w:p>
    <w:p w14:paraId="63BEF840" w14:textId="77777777" w:rsidR="00C97D6B" w:rsidRDefault="00C97D6B" w:rsidP="00C97D6B">
      <w:pPr>
        <w:pStyle w:val="PL"/>
        <w:rPr>
          <w:del w:id="1133" w:author="ruiyue"/>
        </w:rPr>
      </w:pPr>
      <w:del w:id="1134" w:author="ruiyue">
        <w:r>
          <w:delText xml:space="preserve">              - N21</w:delText>
        </w:r>
      </w:del>
    </w:p>
    <w:p w14:paraId="30469BF9" w14:textId="77777777" w:rsidR="00C97D6B" w:rsidRDefault="00C97D6B" w:rsidP="00C97D6B">
      <w:pPr>
        <w:pStyle w:val="PL"/>
        <w:rPr>
          <w:del w:id="1135" w:author="ruiyue"/>
        </w:rPr>
      </w:pPr>
      <w:del w:id="1136" w:author="ruiyue">
        <w:r>
          <w:delText xml:space="preserve">              - NU1</w:delText>
        </w:r>
      </w:del>
    </w:p>
    <w:p w14:paraId="1FDA6871" w14:textId="77777777" w:rsidR="00C97D6B" w:rsidRDefault="00C97D6B" w:rsidP="00C97D6B">
      <w:pPr>
        <w:pStyle w:val="PL"/>
        <w:rPr>
          <w:del w:id="1137" w:author="ruiyue"/>
        </w:rPr>
      </w:pPr>
      <w:del w:id="1138" w:author="ruiyue">
        <w:r>
          <w:delText xml:space="preserve">        UPFInterfaces:</w:delText>
        </w:r>
      </w:del>
    </w:p>
    <w:p w14:paraId="18E56762" w14:textId="77777777" w:rsidR="00C97D6B" w:rsidRDefault="00C97D6B" w:rsidP="00C97D6B">
      <w:pPr>
        <w:pStyle w:val="PL"/>
        <w:rPr>
          <w:del w:id="1139" w:author="ruiyue"/>
        </w:rPr>
      </w:pPr>
      <w:del w:id="1140" w:author="ruiyue">
        <w:r>
          <w:delText xml:space="preserve">          type: array</w:delText>
        </w:r>
      </w:del>
    </w:p>
    <w:p w14:paraId="33BBD426" w14:textId="77777777" w:rsidR="00C97D6B" w:rsidRDefault="00C97D6B" w:rsidP="00C97D6B">
      <w:pPr>
        <w:pStyle w:val="PL"/>
        <w:rPr>
          <w:del w:id="1141" w:author="ruiyue"/>
        </w:rPr>
      </w:pPr>
      <w:del w:id="1142" w:author="ruiyue">
        <w:r>
          <w:delText xml:space="preserve">          items:</w:delText>
        </w:r>
      </w:del>
    </w:p>
    <w:p w14:paraId="47C67C76" w14:textId="77777777" w:rsidR="00C97D6B" w:rsidRDefault="00C97D6B" w:rsidP="00C97D6B">
      <w:pPr>
        <w:pStyle w:val="PL"/>
        <w:rPr>
          <w:del w:id="1143" w:author="ruiyue"/>
        </w:rPr>
      </w:pPr>
      <w:del w:id="1144" w:author="ruiyue">
        <w:r>
          <w:delText xml:space="preserve">            type: string</w:delText>
        </w:r>
      </w:del>
    </w:p>
    <w:p w14:paraId="24A19FB9" w14:textId="77777777" w:rsidR="00C97D6B" w:rsidRDefault="00C97D6B" w:rsidP="00C97D6B">
      <w:pPr>
        <w:pStyle w:val="PL"/>
        <w:rPr>
          <w:del w:id="1145" w:author="ruiyue"/>
        </w:rPr>
      </w:pPr>
      <w:del w:id="1146" w:author="ruiyue">
        <w:r>
          <w:delText xml:space="preserve">            enum:</w:delText>
        </w:r>
      </w:del>
    </w:p>
    <w:p w14:paraId="6779426A" w14:textId="77777777" w:rsidR="00C97D6B" w:rsidRDefault="00C97D6B" w:rsidP="00C97D6B">
      <w:pPr>
        <w:pStyle w:val="PL"/>
        <w:rPr>
          <w:del w:id="1147" w:author="ruiyue"/>
        </w:rPr>
      </w:pPr>
      <w:del w:id="1148" w:author="ruiyue">
        <w:r>
          <w:delText xml:space="preserve">              - N4</w:delText>
        </w:r>
      </w:del>
    </w:p>
    <w:p w14:paraId="31F5BDEA" w14:textId="77777777" w:rsidR="00C97D6B" w:rsidRDefault="00C97D6B" w:rsidP="00C97D6B">
      <w:pPr>
        <w:pStyle w:val="PL"/>
        <w:rPr>
          <w:del w:id="1149" w:author="ruiyue"/>
        </w:rPr>
      </w:pPr>
      <w:del w:id="1150" w:author="ruiyue">
        <w:r>
          <w:delText xml:space="preserve">        ng-eNBInterfaces:</w:delText>
        </w:r>
      </w:del>
    </w:p>
    <w:p w14:paraId="3B8398F1" w14:textId="77777777" w:rsidR="00C97D6B" w:rsidRDefault="00C97D6B" w:rsidP="00C97D6B">
      <w:pPr>
        <w:pStyle w:val="PL"/>
        <w:rPr>
          <w:del w:id="1151" w:author="ruiyue"/>
        </w:rPr>
      </w:pPr>
      <w:del w:id="1152" w:author="ruiyue">
        <w:r>
          <w:delText xml:space="preserve">          type: array</w:delText>
        </w:r>
      </w:del>
    </w:p>
    <w:p w14:paraId="428F34B6" w14:textId="77777777" w:rsidR="00C97D6B" w:rsidRDefault="00C97D6B" w:rsidP="00C97D6B">
      <w:pPr>
        <w:pStyle w:val="PL"/>
        <w:rPr>
          <w:del w:id="1153" w:author="ruiyue"/>
        </w:rPr>
      </w:pPr>
      <w:del w:id="1154" w:author="ruiyue">
        <w:r>
          <w:delText xml:space="preserve">          items:</w:delText>
        </w:r>
      </w:del>
    </w:p>
    <w:p w14:paraId="0AE5F7D2" w14:textId="77777777" w:rsidR="00C97D6B" w:rsidRDefault="00C97D6B" w:rsidP="00C97D6B">
      <w:pPr>
        <w:pStyle w:val="PL"/>
        <w:rPr>
          <w:del w:id="1155" w:author="ruiyue"/>
        </w:rPr>
      </w:pPr>
      <w:del w:id="1156" w:author="ruiyue">
        <w:r>
          <w:delText xml:space="preserve">            type: string</w:delText>
        </w:r>
      </w:del>
    </w:p>
    <w:p w14:paraId="3360F4A1" w14:textId="77777777" w:rsidR="00C97D6B" w:rsidRDefault="00C97D6B" w:rsidP="00C97D6B">
      <w:pPr>
        <w:pStyle w:val="PL"/>
        <w:rPr>
          <w:del w:id="1157" w:author="ruiyue"/>
        </w:rPr>
      </w:pPr>
      <w:del w:id="1158" w:author="ruiyue">
        <w:r>
          <w:delText xml:space="preserve">            enum:</w:delText>
        </w:r>
      </w:del>
    </w:p>
    <w:p w14:paraId="299586F4" w14:textId="77777777" w:rsidR="00C97D6B" w:rsidRDefault="00C97D6B" w:rsidP="00C97D6B">
      <w:pPr>
        <w:pStyle w:val="PL"/>
        <w:rPr>
          <w:del w:id="1159" w:author="ruiyue"/>
        </w:rPr>
      </w:pPr>
      <w:del w:id="1160" w:author="ruiyue">
        <w:r>
          <w:delText xml:space="preserve">              - NG-C</w:delText>
        </w:r>
      </w:del>
    </w:p>
    <w:p w14:paraId="6866F689" w14:textId="77777777" w:rsidR="00C97D6B" w:rsidRDefault="00C97D6B" w:rsidP="00C97D6B">
      <w:pPr>
        <w:pStyle w:val="PL"/>
        <w:rPr>
          <w:del w:id="1161" w:author="ruiyue"/>
        </w:rPr>
      </w:pPr>
      <w:del w:id="1162" w:author="ruiyue">
        <w:r>
          <w:delText xml:space="preserve">              - Xn-C</w:delText>
        </w:r>
      </w:del>
    </w:p>
    <w:p w14:paraId="510CD2F0" w14:textId="77777777" w:rsidR="00C97D6B" w:rsidRDefault="00C97D6B" w:rsidP="00C97D6B">
      <w:pPr>
        <w:pStyle w:val="PL"/>
        <w:rPr>
          <w:del w:id="1163" w:author="ruiyue"/>
        </w:rPr>
      </w:pPr>
      <w:del w:id="1164" w:author="ruiyue">
        <w:r>
          <w:delText xml:space="preserve">              - Uu</w:delText>
        </w:r>
      </w:del>
    </w:p>
    <w:p w14:paraId="740533FA" w14:textId="77777777" w:rsidR="00C97D6B" w:rsidRDefault="00C97D6B" w:rsidP="00C97D6B">
      <w:pPr>
        <w:pStyle w:val="PL"/>
        <w:rPr>
          <w:del w:id="1165" w:author="ruiyue"/>
        </w:rPr>
      </w:pPr>
      <w:del w:id="1166" w:author="ruiyue">
        <w:r>
          <w:delText xml:space="preserve">        gNB-CU-CPInterfaces:</w:delText>
        </w:r>
      </w:del>
    </w:p>
    <w:p w14:paraId="06A7E227" w14:textId="77777777" w:rsidR="00C97D6B" w:rsidRDefault="00C97D6B" w:rsidP="00C97D6B">
      <w:pPr>
        <w:pStyle w:val="PL"/>
        <w:rPr>
          <w:del w:id="1167" w:author="ruiyue"/>
        </w:rPr>
      </w:pPr>
      <w:del w:id="1168" w:author="ruiyue">
        <w:r>
          <w:delText xml:space="preserve">          type: array</w:delText>
        </w:r>
      </w:del>
    </w:p>
    <w:p w14:paraId="719BAE08" w14:textId="77777777" w:rsidR="00C97D6B" w:rsidRDefault="00C97D6B" w:rsidP="00C97D6B">
      <w:pPr>
        <w:pStyle w:val="PL"/>
        <w:rPr>
          <w:del w:id="1169" w:author="ruiyue"/>
        </w:rPr>
      </w:pPr>
      <w:del w:id="1170" w:author="ruiyue">
        <w:r>
          <w:delText xml:space="preserve">          items:</w:delText>
        </w:r>
      </w:del>
    </w:p>
    <w:p w14:paraId="7C706E20" w14:textId="77777777" w:rsidR="00C97D6B" w:rsidRDefault="00C97D6B" w:rsidP="00C97D6B">
      <w:pPr>
        <w:pStyle w:val="PL"/>
        <w:rPr>
          <w:del w:id="1171" w:author="ruiyue"/>
        </w:rPr>
      </w:pPr>
      <w:del w:id="1172" w:author="ruiyue">
        <w:r>
          <w:delText xml:space="preserve">            type: string</w:delText>
        </w:r>
      </w:del>
    </w:p>
    <w:p w14:paraId="003DC055" w14:textId="77777777" w:rsidR="00C97D6B" w:rsidRDefault="00C97D6B" w:rsidP="00C97D6B">
      <w:pPr>
        <w:pStyle w:val="PL"/>
        <w:rPr>
          <w:del w:id="1173" w:author="ruiyue"/>
        </w:rPr>
      </w:pPr>
      <w:del w:id="1174" w:author="ruiyue">
        <w:r>
          <w:delText xml:space="preserve">            enum:</w:delText>
        </w:r>
      </w:del>
    </w:p>
    <w:p w14:paraId="5C083659" w14:textId="77777777" w:rsidR="00C97D6B" w:rsidRDefault="00C97D6B" w:rsidP="00C97D6B">
      <w:pPr>
        <w:pStyle w:val="PL"/>
        <w:rPr>
          <w:del w:id="1175" w:author="ruiyue"/>
        </w:rPr>
      </w:pPr>
      <w:del w:id="1176" w:author="ruiyue">
        <w:r>
          <w:delText xml:space="preserve">              - NG-C</w:delText>
        </w:r>
      </w:del>
    </w:p>
    <w:p w14:paraId="4219DA63" w14:textId="77777777" w:rsidR="00C97D6B" w:rsidRDefault="00C97D6B" w:rsidP="00C97D6B">
      <w:pPr>
        <w:pStyle w:val="PL"/>
        <w:rPr>
          <w:del w:id="1177" w:author="ruiyue"/>
        </w:rPr>
      </w:pPr>
      <w:del w:id="1178" w:author="ruiyue">
        <w:r>
          <w:delText xml:space="preserve">              - Xn-C</w:delText>
        </w:r>
      </w:del>
    </w:p>
    <w:p w14:paraId="74DBD8F6" w14:textId="77777777" w:rsidR="00C97D6B" w:rsidRDefault="00C97D6B" w:rsidP="00C97D6B">
      <w:pPr>
        <w:pStyle w:val="PL"/>
        <w:rPr>
          <w:del w:id="1179" w:author="ruiyue"/>
        </w:rPr>
      </w:pPr>
      <w:del w:id="1180" w:author="ruiyue">
        <w:r>
          <w:delText xml:space="preserve">              - Uu</w:delText>
        </w:r>
      </w:del>
    </w:p>
    <w:p w14:paraId="311F3CC5" w14:textId="77777777" w:rsidR="00C97D6B" w:rsidRDefault="00C97D6B" w:rsidP="00C97D6B">
      <w:pPr>
        <w:pStyle w:val="PL"/>
        <w:rPr>
          <w:del w:id="1181" w:author="ruiyue"/>
        </w:rPr>
      </w:pPr>
      <w:del w:id="1182" w:author="ruiyue">
        <w:r>
          <w:delText xml:space="preserve">              - F1-C</w:delText>
        </w:r>
      </w:del>
    </w:p>
    <w:p w14:paraId="166B1E85" w14:textId="77777777" w:rsidR="00C97D6B" w:rsidRDefault="00C97D6B" w:rsidP="00C97D6B">
      <w:pPr>
        <w:pStyle w:val="PL"/>
        <w:rPr>
          <w:del w:id="1183" w:author="ruiyue"/>
        </w:rPr>
      </w:pPr>
      <w:del w:id="1184" w:author="ruiyue">
        <w:r>
          <w:delText xml:space="preserve">              - E1</w:delText>
        </w:r>
      </w:del>
    </w:p>
    <w:p w14:paraId="267E9CB3" w14:textId="77777777" w:rsidR="00C97D6B" w:rsidRDefault="00C97D6B" w:rsidP="00C97D6B">
      <w:pPr>
        <w:pStyle w:val="PL"/>
        <w:rPr>
          <w:del w:id="1185" w:author="ruiyue"/>
        </w:rPr>
      </w:pPr>
      <w:del w:id="1186" w:author="ruiyue">
        <w:r>
          <w:delText xml:space="preserve">              - X2-C</w:delText>
        </w:r>
      </w:del>
    </w:p>
    <w:p w14:paraId="624E4456" w14:textId="77777777" w:rsidR="00C97D6B" w:rsidRDefault="00C97D6B" w:rsidP="00C97D6B">
      <w:pPr>
        <w:pStyle w:val="PL"/>
        <w:rPr>
          <w:del w:id="1187" w:author="ruiyue"/>
        </w:rPr>
      </w:pPr>
      <w:del w:id="1188" w:author="ruiyue">
        <w:r>
          <w:delText xml:space="preserve">        gNB-CU-UPInterfaces:</w:delText>
        </w:r>
      </w:del>
    </w:p>
    <w:p w14:paraId="6FA071C1" w14:textId="77777777" w:rsidR="00C97D6B" w:rsidRDefault="00C97D6B" w:rsidP="00C97D6B">
      <w:pPr>
        <w:pStyle w:val="PL"/>
        <w:rPr>
          <w:del w:id="1189" w:author="ruiyue"/>
        </w:rPr>
      </w:pPr>
      <w:del w:id="1190" w:author="ruiyue">
        <w:r>
          <w:delText xml:space="preserve">          type: array</w:delText>
        </w:r>
      </w:del>
    </w:p>
    <w:p w14:paraId="7938E322" w14:textId="77777777" w:rsidR="00C97D6B" w:rsidRDefault="00C97D6B" w:rsidP="00C97D6B">
      <w:pPr>
        <w:pStyle w:val="PL"/>
        <w:rPr>
          <w:del w:id="1191" w:author="ruiyue"/>
        </w:rPr>
      </w:pPr>
      <w:del w:id="1192" w:author="ruiyue">
        <w:r>
          <w:delText xml:space="preserve">          items:</w:delText>
        </w:r>
      </w:del>
    </w:p>
    <w:p w14:paraId="166E9075" w14:textId="77777777" w:rsidR="00C97D6B" w:rsidRDefault="00C97D6B" w:rsidP="00C97D6B">
      <w:pPr>
        <w:pStyle w:val="PL"/>
        <w:rPr>
          <w:del w:id="1193" w:author="ruiyue"/>
        </w:rPr>
      </w:pPr>
      <w:del w:id="1194" w:author="ruiyue">
        <w:r>
          <w:delText xml:space="preserve">            type: string</w:delText>
        </w:r>
      </w:del>
    </w:p>
    <w:p w14:paraId="2AA88AC8" w14:textId="77777777" w:rsidR="00C97D6B" w:rsidRDefault="00C97D6B" w:rsidP="00C97D6B">
      <w:pPr>
        <w:pStyle w:val="PL"/>
        <w:rPr>
          <w:del w:id="1195" w:author="ruiyue"/>
        </w:rPr>
      </w:pPr>
      <w:del w:id="1196" w:author="ruiyue">
        <w:r>
          <w:delText xml:space="preserve">            enum:</w:delText>
        </w:r>
      </w:del>
    </w:p>
    <w:p w14:paraId="1EE0EFED" w14:textId="77777777" w:rsidR="00C97D6B" w:rsidRDefault="00C97D6B" w:rsidP="00C97D6B">
      <w:pPr>
        <w:pStyle w:val="PL"/>
        <w:rPr>
          <w:del w:id="1197" w:author="ruiyue"/>
        </w:rPr>
      </w:pPr>
      <w:del w:id="1198" w:author="ruiyue">
        <w:r>
          <w:delText xml:space="preserve">              - E1</w:delText>
        </w:r>
      </w:del>
    </w:p>
    <w:p w14:paraId="366125B3" w14:textId="77777777" w:rsidR="00C97D6B" w:rsidRDefault="00C97D6B" w:rsidP="00C97D6B">
      <w:pPr>
        <w:pStyle w:val="PL"/>
        <w:rPr>
          <w:del w:id="1199" w:author="ruiyue"/>
        </w:rPr>
      </w:pPr>
      <w:del w:id="1200" w:author="ruiyue">
        <w:r>
          <w:delText xml:space="preserve">        gNB-DUInterfaces:</w:delText>
        </w:r>
      </w:del>
    </w:p>
    <w:p w14:paraId="47F00C42" w14:textId="77777777" w:rsidR="00C97D6B" w:rsidRDefault="00C97D6B" w:rsidP="00C97D6B">
      <w:pPr>
        <w:pStyle w:val="PL"/>
        <w:rPr>
          <w:del w:id="1201" w:author="ruiyue"/>
        </w:rPr>
      </w:pPr>
      <w:del w:id="1202" w:author="ruiyue">
        <w:r>
          <w:delText xml:space="preserve">          type: array</w:delText>
        </w:r>
      </w:del>
    </w:p>
    <w:p w14:paraId="5F131DB6" w14:textId="77777777" w:rsidR="00C97D6B" w:rsidRDefault="00C97D6B" w:rsidP="00C97D6B">
      <w:pPr>
        <w:pStyle w:val="PL"/>
        <w:rPr>
          <w:del w:id="1203" w:author="ruiyue"/>
        </w:rPr>
      </w:pPr>
      <w:del w:id="1204" w:author="ruiyue">
        <w:r>
          <w:delText xml:space="preserve">          items:</w:delText>
        </w:r>
      </w:del>
    </w:p>
    <w:p w14:paraId="7B67B1DF" w14:textId="77777777" w:rsidR="00C97D6B" w:rsidRDefault="00C97D6B" w:rsidP="00C97D6B">
      <w:pPr>
        <w:pStyle w:val="PL"/>
        <w:rPr>
          <w:del w:id="1205" w:author="ruiyue"/>
        </w:rPr>
      </w:pPr>
      <w:del w:id="1206" w:author="ruiyue">
        <w:r>
          <w:delText xml:space="preserve">            type: string</w:delText>
        </w:r>
      </w:del>
    </w:p>
    <w:p w14:paraId="541FA149" w14:textId="77777777" w:rsidR="00C97D6B" w:rsidRDefault="00C97D6B" w:rsidP="00C97D6B">
      <w:pPr>
        <w:pStyle w:val="PL"/>
        <w:rPr>
          <w:del w:id="1207" w:author="ruiyue"/>
        </w:rPr>
      </w:pPr>
      <w:del w:id="1208" w:author="ruiyue">
        <w:r>
          <w:delText xml:space="preserve">            enum:</w:delText>
        </w:r>
      </w:del>
    </w:p>
    <w:p w14:paraId="5C7B4F4D" w14:textId="77777777" w:rsidR="00C97D6B" w:rsidRDefault="00C97D6B" w:rsidP="00C97D6B">
      <w:pPr>
        <w:pStyle w:val="PL"/>
        <w:rPr>
          <w:del w:id="1209" w:author="ruiyue"/>
        </w:rPr>
      </w:pPr>
      <w:del w:id="1210" w:author="ruiyue">
        <w:r>
          <w:delText xml:space="preserve">              - F1-C</w:delText>
        </w:r>
      </w:del>
    </w:p>
    <w:p w14:paraId="019E1864" w14:textId="77777777" w:rsidR="00C97D6B" w:rsidRDefault="00C97D6B" w:rsidP="00C97D6B">
      <w:pPr>
        <w:pStyle w:val="PL"/>
        <w:rPr>
          <w:del w:id="1211" w:author="ruiyue"/>
        </w:rPr>
      </w:pPr>
    </w:p>
    <w:p w14:paraId="291A5885" w14:textId="77777777" w:rsidR="00C97D6B" w:rsidRDefault="00C97D6B" w:rsidP="00C97D6B">
      <w:pPr>
        <w:pStyle w:val="PL"/>
        <w:rPr>
          <w:del w:id="1212" w:author="ruiyue"/>
        </w:rPr>
      </w:pPr>
      <w:del w:id="1213" w:author="ruiyue">
        <w:r>
          <w:delText xml:space="preserve">    listOfNeTypes-Type:</w:delText>
        </w:r>
      </w:del>
    </w:p>
    <w:p w14:paraId="72C2B5E3" w14:textId="77777777" w:rsidR="00C97D6B" w:rsidRDefault="00C97D6B" w:rsidP="00C97D6B">
      <w:pPr>
        <w:pStyle w:val="PL"/>
        <w:rPr>
          <w:del w:id="1214" w:author="ruiyue"/>
        </w:rPr>
      </w:pPr>
      <w:del w:id="1215" w:author="ruiyue">
        <w:r>
          <w:delText xml:space="preserve">      description: The Network Element types where Trace Session activation is needed. See 3GPP TS 32.422 clause 5.4 for additional details.</w:delText>
        </w:r>
      </w:del>
    </w:p>
    <w:p w14:paraId="32C8CD6C" w14:textId="77777777" w:rsidR="00C97D6B" w:rsidRDefault="00C97D6B" w:rsidP="00C97D6B">
      <w:pPr>
        <w:pStyle w:val="PL"/>
        <w:rPr>
          <w:del w:id="1216" w:author="ruiyue"/>
        </w:rPr>
      </w:pPr>
      <w:del w:id="1217" w:author="ruiyue">
        <w:r>
          <w:delText xml:space="preserve">      type: array</w:delText>
        </w:r>
      </w:del>
    </w:p>
    <w:p w14:paraId="5C7D8585" w14:textId="77777777" w:rsidR="00C97D6B" w:rsidRDefault="00C97D6B" w:rsidP="00C97D6B">
      <w:pPr>
        <w:pStyle w:val="PL"/>
        <w:rPr>
          <w:del w:id="1218" w:author="ruiyue"/>
        </w:rPr>
      </w:pPr>
      <w:del w:id="1219" w:author="ruiyue">
        <w:r>
          <w:delText xml:space="preserve">      items:</w:delText>
        </w:r>
      </w:del>
    </w:p>
    <w:p w14:paraId="56781EA0" w14:textId="77777777" w:rsidR="00C97D6B" w:rsidRDefault="00C97D6B" w:rsidP="00C97D6B">
      <w:pPr>
        <w:pStyle w:val="PL"/>
        <w:rPr>
          <w:del w:id="1220" w:author="ruiyue"/>
        </w:rPr>
      </w:pPr>
      <w:del w:id="1221" w:author="ruiyue">
        <w:r>
          <w:delText xml:space="preserve">        type: string</w:delText>
        </w:r>
      </w:del>
    </w:p>
    <w:p w14:paraId="593BBBC3" w14:textId="77777777" w:rsidR="00C97D6B" w:rsidRDefault="00C97D6B" w:rsidP="00C97D6B">
      <w:pPr>
        <w:pStyle w:val="PL"/>
        <w:rPr>
          <w:del w:id="1222" w:author="ruiyue"/>
        </w:rPr>
      </w:pPr>
      <w:del w:id="1223" w:author="ruiyue">
        <w:r>
          <w:delText xml:space="preserve">        enum:</w:delText>
        </w:r>
      </w:del>
    </w:p>
    <w:p w14:paraId="639F074C" w14:textId="77777777" w:rsidR="00C97D6B" w:rsidRDefault="00C97D6B" w:rsidP="00C97D6B">
      <w:pPr>
        <w:pStyle w:val="PL"/>
        <w:rPr>
          <w:del w:id="1224" w:author="ruiyue"/>
        </w:rPr>
      </w:pPr>
      <w:del w:id="1225" w:author="ruiyue">
        <w:r>
          <w:delText xml:space="preserve">          - MSC_SERVER</w:delText>
        </w:r>
      </w:del>
    </w:p>
    <w:p w14:paraId="66E7D82E" w14:textId="77777777" w:rsidR="00C97D6B" w:rsidRDefault="00C97D6B" w:rsidP="00C97D6B">
      <w:pPr>
        <w:pStyle w:val="PL"/>
        <w:rPr>
          <w:del w:id="1226" w:author="ruiyue"/>
        </w:rPr>
      </w:pPr>
      <w:del w:id="1227" w:author="ruiyue">
        <w:r>
          <w:delText xml:space="preserve">          - SGSN</w:delText>
        </w:r>
      </w:del>
    </w:p>
    <w:p w14:paraId="675D5A4A" w14:textId="77777777" w:rsidR="00C97D6B" w:rsidRDefault="00C97D6B" w:rsidP="00C97D6B">
      <w:pPr>
        <w:pStyle w:val="PL"/>
        <w:rPr>
          <w:del w:id="1228" w:author="ruiyue"/>
        </w:rPr>
      </w:pPr>
      <w:del w:id="1229" w:author="ruiyue">
        <w:r>
          <w:delText xml:space="preserve">          - MGW</w:delText>
        </w:r>
      </w:del>
    </w:p>
    <w:p w14:paraId="035DB336" w14:textId="77777777" w:rsidR="00C97D6B" w:rsidRDefault="00C97D6B" w:rsidP="00C97D6B">
      <w:pPr>
        <w:pStyle w:val="PL"/>
        <w:rPr>
          <w:del w:id="1230" w:author="ruiyue"/>
        </w:rPr>
      </w:pPr>
      <w:del w:id="1231" w:author="ruiyue">
        <w:r>
          <w:delText xml:space="preserve">          - GGSN</w:delText>
        </w:r>
      </w:del>
    </w:p>
    <w:p w14:paraId="3CB0C86D" w14:textId="77777777" w:rsidR="00C97D6B" w:rsidRDefault="00C97D6B" w:rsidP="00C97D6B">
      <w:pPr>
        <w:pStyle w:val="PL"/>
        <w:rPr>
          <w:del w:id="1232" w:author="ruiyue"/>
        </w:rPr>
      </w:pPr>
      <w:del w:id="1233" w:author="ruiyue">
        <w:r>
          <w:delText xml:space="preserve">          - RNC</w:delText>
        </w:r>
      </w:del>
    </w:p>
    <w:p w14:paraId="6505E512" w14:textId="77777777" w:rsidR="00C97D6B" w:rsidRDefault="00C97D6B" w:rsidP="00C97D6B">
      <w:pPr>
        <w:pStyle w:val="PL"/>
        <w:rPr>
          <w:del w:id="1234" w:author="ruiyue"/>
        </w:rPr>
      </w:pPr>
      <w:del w:id="1235" w:author="ruiyue">
        <w:r>
          <w:delText xml:space="preserve">          - BM_SC</w:delText>
        </w:r>
      </w:del>
    </w:p>
    <w:p w14:paraId="2E31DDD3" w14:textId="77777777" w:rsidR="00C97D6B" w:rsidRDefault="00C97D6B" w:rsidP="00C97D6B">
      <w:pPr>
        <w:pStyle w:val="PL"/>
        <w:rPr>
          <w:del w:id="1236" w:author="ruiyue"/>
        </w:rPr>
      </w:pPr>
      <w:del w:id="1237" w:author="ruiyue">
        <w:r>
          <w:delText xml:space="preserve">          - MME</w:delText>
        </w:r>
      </w:del>
    </w:p>
    <w:p w14:paraId="4A17ABE9" w14:textId="77777777" w:rsidR="00C97D6B" w:rsidRDefault="00C97D6B" w:rsidP="00C97D6B">
      <w:pPr>
        <w:pStyle w:val="PL"/>
        <w:rPr>
          <w:del w:id="1238" w:author="ruiyue"/>
        </w:rPr>
      </w:pPr>
      <w:del w:id="1239" w:author="ruiyue">
        <w:r>
          <w:delText xml:space="preserve">          - SGW</w:delText>
        </w:r>
      </w:del>
    </w:p>
    <w:p w14:paraId="092AF5B2" w14:textId="77777777" w:rsidR="00C97D6B" w:rsidRDefault="00C97D6B" w:rsidP="00C97D6B">
      <w:pPr>
        <w:pStyle w:val="PL"/>
        <w:rPr>
          <w:del w:id="1240" w:author="ruiyue"/>
        </w:rPr>
      </w:pPr>
      <w:del w:id="1241" w:author="ruiyue">
        <w:r>
          <w:delText xml:space="preserve">          - PGW</w:delText>
        </w:r>
      </w:del>
    </w:p>
    <w:p w14:paraId="50205E4B" w14:textId="77777777" w:rsidR="00C97D6B" w:rsidRDefault="00C97D6B" w:rsidP="00C97D6B">
      <w:pPr>
        <w:pStyle w:val="PL"/>
        <w:rPr>
          <w:del w:id="1242" w:author="ruiyue"/>
        </w:rPr>
      </w:pPr>
      <w:del w:id="1243" w:author="ruiyue">
        <w:r>
          <w:delText xml:space="preserve">          - ENB</w:delText>
        </w:r>
      </w:del>
    </w:p>
    <w:p w14:paraId="04CE38AB" w14:textId="77777777" w:rsidR="00C97D6B" w:rsidRDefault="00C97D6B" w:rsidP="00C97D6B">
      <w:pPr>
        <w:pStyle w:val="PL"/>
        <w:rPr>
          <w:del w:id="1244" w:author="ruiyue"/>
        </w:rPr>
      </w:pPr>
      <w:del w:id="1245" w:author="ruiyue">
        <w:r>
          <w:delText xml:space="preserve">          - EN_GNB</w:delText>
        </w:r>
      </w:del>
    </w:p>
    <w:p w14:paraId="7660AE4B" w14:textId="77777777" w:rsidR="00C97D6B" w:rsidRDefault="00C97D6B" w:rsidP="00C97D6B">
      <w:pPr>
        <w:pStyle w:val="PL"/>
        <w:rPr>
          <w:del w:id="1246" w:author="ruiyue"/>
        </w:rPr>
      </w:pPr>
      <w:del w:id="1247" w:author="ruiyue">
        <w:r>
          <w:delText xml:space="preserve">          - GNB_CU_CP</w:delText>
        </w:r>
      </w:del>
    </w:p>
    <w:p w14:paraId="760B5998" w14:textId="77777777" w:rsidR="00C97D6B" w:rsidRDefault="00C97D6B" w:rsidP="00C97D6B">
      <w:pPr>
        <w:pStyle w:val="PL"/>
        <w:rPr>
          <w:del w:id="1248" w:author="ruiyue"/>
        </w:rPr>
      </w:pPr>
      <w:del w:id="1249" w:author="ruiyue">
        <w:r>
          <w:delText xml:space="preserve">          - GNB_CU_UP</w:delText>
        </w:r>
      </w:del>
    </w:p>
    <w:p w14:paraId="2C792138" w14:textId="77777777" w:rsidR="00C97D6B" w:rsidRDefault="00C97D6B" w:rsidP="00C97D6B">
      <w:pPr>
        <w:pStyle w:val="PL"/>
        <w:rPr>
          <w:del w:id="1250" w:author="ruiyue"/>
        </w:rPr>
      </w:pPr>
      <w:del w:id="1251" w:author="ruiyue">
        <w:r>
          <w:delText xml:space="preserve">          - GNB_DU</w:delText>
        </w:r>
      </w:del>
    </w:p>
    <w:p w14:paraId="3DFC24B4" w14:textId="77777777" w:rsidR="00C97D6B" w:rsidRDefault="00C97D6B" w:rsidP="00C97D6B">
      <w:pPr>
        <w:pStyle w:val="PL"/>
        <w:rPr>
          <w:del w:id="1252" w:author="ruiyue"/>
        </w:rPr>
      </w:pPr>
      <w:del w:id="1253" w:author="ruiyue">
        <w:r>
          <w:delText xml:space="preserve">          - AMF</w:delText>
        </w:r>
      </w:del>
    </w:p>
    <w:p w14:paraId="0D18F28C" w14:textId="77777777" w:rsidR="00C97D6B" w:rsidRDefault="00C97D6B" w:rsidP="00C97D6B">
      <w:pPr>
        <w:pStyle w:val="PL"/>
        <w:rPr>
          <w:del w:id="1254" w:author="ruiyue"/>
        </w:rPr>
      </w:pPr>
      <w:del w:id="1255" w:author="ruiyue">
        <w:r>
          <w:lastRenderedPageBreak/>
          <w:delText xml:space="preserve">          - PCF</w:delText>
        </w:r>
      </w:del>
    </w:p>
    <w:p w14:paraId="111DA095" w14:textId="77777777" w:rsidR="00C97D6B" w:rsidRDefault="00C97D6B" w:rsidP="00C97D6B">
      <w:pPr>
        <w:pStyle w:val="PL"/>
        <w:rPr>
          <w:del w:id="1256" w:author="ruiyue"/>
        </w:rPr>
      </w:pPr>
      <w:del w:id="1257" w:author="ruiyue">
        <w:r>
          <w:delText xml:space="preserve">          - SMF</w:delText>
        </w:r>
      </w:del>
    </w:p>
    <w:p w14:paraId="38A61EB0" w14:textId="77777777" w:rsidR="00C97D6B" w:rsidRDefault="00C97D6B" w:rsidP="00C97D6B">
      <w:pPr>
        <w:pStyle w:val="PL"/>
        <w:rPr>
          <w:del w:id="1258" w:author="ruiyue"/>
        </w:rPr>
      </w:pPr>
      <w:del w:id="1259" w:author="ruiyue">
        <w:r>
          <w:delText xml:space="preserve">          - UPF</w:delText>
        </w:r>
      </w:del>
    </w:p>
    <w:p w14:paraId="57F4265E" w14:textId="77777777" w:rsidR="00C97D6B" w:rsidRDefault="00C97D6B" w:rsidP="00C97D6B">
      <w:pPr>
        <w:pStyle w:val="PL"/>
        <w:rPr>
          <w:del w:id="1260" w:author="ruiyue"/>
        </w:rPr>
      </w:pPr>
      <w:del w:id="1261" w:author="ruiyue">
        <w:r>
          <w:delText xml:space="preserve">          - AUSF</w:delText>
        </w:r>
      </w:del>
    </w:p>
    <w:p w14:paraId="4C70DB95" w14:textId="77777777" w:rsidR="00C97D6B" w:rsidRDefault="00C97D6B" w:rsidP="00C97D6B">
      <w:pPr>
        <w:pStyle w:val="PL"/>
        <w:rPr>
          <w:del w:id="1262" w:author="ruiyue"/>
        </w:rPr>
      </w:pPr>
      <w:del w:id="1263" w:author="ruiyue">
        <w:r>
          <w:delText xml:space="preserve">          - SMSF</w:delText>
        </w:r>
      </w:del>
    </w:p>
    <w:p w14:paraId="20A4D180" w14:textId="77777777" w:rsidR="00C97D6B" w:rsidRDefault="00C97D6B" w:rsidP="00C97D6B">
      <w:pPr>
        <w:pStyle w:val="PL"/>
        <w:rPr>
          <w:del w:id="1264" w:author="ruiyue"/>
        </w:rPr>
      </w:pPr>
      <w:del w:id="1265" w:author="ruiyue">
        <w:r>
          <w:delText xml:space="preserve">          - HSS</w:delText>
        </w:r>
      </w:del>
    </w:p>
    <w:p w14:paraId="6E05E454" w14:textId="77777777" w:rsidR="00C97D6B" w:rsidRDefault="00C97D6B" w:rsidP="00C97D6B">
      <w:pPr>
        <w:pStyle w:val="PL"/>
        <w:rPr>
          <w:del w:id="1266" w:author="ruiyue"/>
        </w:rPr>
      </w:pPr>
      <w:del w:id="1267" w:author="ruiyue">
        <w:r>
          <w:delText xml:space="preserve">          - UDM</w:delText>
        </w:r>
      </w:del>
    </w:p>
    <w:p w14:paraId="731559A2" w14:textId="77777777" w:rsidR="00C97D6B" w:rsidRDefault="00C97D6B" w:rsidP="00C97D6B">
      <w:pPr>
        <w:pStyle w:val="PL"/>
        <w:rPr>
          <w:del w:id="1268" w:author="ruiyue"/>
        </w:rPr>
      </w:pPr>
    </w:p>
    <w:p w14:paraId="151C8414" w14:textId="77777777" w:rsidR="00C97D6B" w:rsidRDefault="00C97D6B" w:rsidP="00C97D6B">
      <w:pPr>
        <w:pStyle w:val="PL"/>
        <w:rPr>
          <w:del w:id="1269" w:author="ruiyue"/>
        </w:rPr>
      </w:pPr>
      <w:del w:id="1270" w:author="ruiyue">
        <w:r>
          <w:delText xml:space="preserve">    plmnTarget-Type:</w:delText>
        </w:r>
      </w:del>
    </w:p>
    <w:p w14:paraId="0203C039" w14:textId="77777777" w:rsidR="00C97D6B" w:rsidRDefault="00C97D6B" w:rsidP="00C97D6B">
      <w:pPr>
        <w:pStyle w:val="PL"/>
        <w:rPr>
          <w:del w:id="1271" w:author="ruiyue"/>
        </w:rPr>
      </w:pPr>
      <w:del w:id="1272" w:author="ruiyue">
        <w:r>
          <w:delText xml:space="preserve">      type: object</w:delText>
        </w:r>
      </w:del>
    </w:p>
    <w:p w14:paraId="64F1ECB9" w14:textId="77777777" w:rsidR="00C97D6B" w:rsidRDefault="00C97D6B" w:rsidP="00C97D6B">
      <w:pPr>
        <w:pStyle w:val="PL"/>
        <w:rPr>
          <w:del w:id="1273" w:author="ruiyue"/>
        </w:rPr>
      </w:pPr>
      <w:del w:id="1274" w:author="ruiyue">
        <w:r>
          <w:delTex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delText>
        </w:r>
      </w:del>
    </w:p>
    <w:p w14:paraId="301360E2" w14:textId="77777777" w:rsidR="00C97D6B" w:rsidRDefault="00C97D6B" w:rsidP="00C97D6B">
      <w:pPr>
        <w:pStyle w:val="PL"/>
        <w:rPr>
          <w:del w:id="1275" w:author="ruiyue"/>
        </w:rPr>
      </w:pPr>
      <w:del w:id="1276" w:author="ruiyue">
        <w:r>
          <w:delText xml:space="preserve">      properties:</w:delText>
        </w:r>
      </w:del>
    </w:p>
    <w:p w14:paraId="72788940" w14:textId="77777777" w:rsidR="00C97D6B" w:rsidRDefault="00C97D6B" w:rsidP="00C97D6B">
      <w:pPr>
        <w:pStyle w:val="PL"/>
        <w:rPr>
          <w:del w:id="1277" w:author="ruiyue"/>
        </w:rPr>
      </w:pPr>
      <w:del w:id="1278" w:author="ruiyue">
        <w:r>
          <w:delText xml:space="preserve">        mcc:</w:delText>
        </w:r>
      </w:del>
    </w:p>
    <w:p w14:paraId="15366393" w14:textId="77777777" w:rsidR="00C97D6B" w:rsidRDefault="00C97D6B" w:rsidP="00C97D6B">
      <w:pPr>
        <w:pStyle w:val="PL"/>
        <w:rPr>
          <w:del w:id="1279" w:author="ruiyue"/>
        </w:rPr>
      </w:pPr>
      <w:del w:id="1280" w:author="ruiyue">
        <w:r>
          <w:delText xml:space="preserve">          $ref: 'TS28623_ComDefs.yaml#/components/schemas/Mcc'</w:delText>
        </w:r>
      </w:del>
    </w:p>
    <w:p w14:paraId="6296B3AD" w14:textId="77777777" w:rsidR="00C97D6B" w:rsidRDefault="00C97D6B" w:rsidP="00C97D6B">
      <w:pPr>
        <w:pStyle w:val="PL"/>
        <w:rPr>
          <w:del w:id="1281" w:author="ruiyue"/>
        </w:rPr>
      </w:pPr>
      <w:del w:id="1282" w:author="ruiyue">
        <w:r>
          <w:delText xml:space="preserve">        mnc:</w:delText>
        </w:r>
      </w:del>
    </w:p>
    <w:p w14:paraId="4A77D34E" w14:textId="77777777" w:rsidR="00C97D6B" w:rsidRDefault="00C97D6B" w:rsidP="00C97D6B">
      <w:pPr>
        <w:pStyle w:val="PL"/>
        <w:rPr>
          <w:del w:id="1283" w:author="ruiyue"/>
        </w:rPr>
      </w:pPr>
      <w:del w:id="1284" w:author="ruiyue">
        <w:r>
          <w:delText xml:space="preserve">          $ref: 'TS28623_ComDefs.yaml#/components/schemas/Mnc'</w:delText>
        </w:r>
      </w:del>
    </w:p>
    <w:p w14:paraId="71F240E8" w14:textId="77777777" w:rsidR="00C97D6B" w:rsidRDefault="00C97D6B" w:rsidP="00C97D6B">
      <w:pPr>
        <w:pStyle w:val="PL"/>
        <w:rPr>
          <w:del w:id="1285" w:author="ruiyue"/>
        </w:rPr>
      </w:pPr>
      <w:del w:id="1286" w:author="ruiyue">
        <w:r>
          <w:delText xml:space="preserve">      required:</w:delText>
        </w:r>
      </w:del>
    </w:p>
    <w:p w14:paraId="75B101DC" w14:textId="77777777" w:rsidR="00C97D6B" w:rsidRDefault="00C97D6B" w:rsidP="00C97D6B">
      <w:pPr>
        <w:pStyle w:val="PL"/>
        <w:rPr>
          <w:del w:id="1287" w:author="ruiyue"/>
        </w:rPr>
      </w:pPr>
      <w:del w:id="1288" w:author="ruiyue">
        <w:r>
          <w:delText xml:space="preserve">        - mcc</w:delText>
        </w:r>
      </w:del>
    </w:p>
    <w:p w14:paraId="22A13F3F" w14:textId="77777777" w:rsidR="00C97D6B" w:rsidRDefault="00C97D6B" w:rsidP="00C97D6B">
      <w:pPr>
        <w:pStyle w:val="PL"/>
        <w:rPr>
          <w:del w:id="1289" w:author="ruiyue"/>
        </w:rPr>
      </w:pPr>
      <w:del w:id="1290" w:author="ruiyue">
        <w:r>
          <w:delText xml:space="preserve">        - mnc</w:delText>
        </w:r>
      </w:del>
    </w:p>
    <w:p w14:paraId="1F042423" w14:textId="77777777" w:rsidR="00C97D6B" w:rsidRDefault="00C97D6B" w:rsidP="00C97D6B">
      <w:pPr>
        <w:pStyle w:val="PL"/>
        <w:rPr>
          <w:del w:id="1291" w:author="ruiyue"/>
        </w:rPr>
      </w:pPr>
    </w:p>
    <w:p w14:paraId="7CEB1ACB" w14:textId="77777777" w:rsidR="00C97D6B" w:rsidRDefault="00C97D6B" w:rsidP="00C97D6B">
      <w:pPr>
        <w:pStyle w:val="PL"/>
        <w:rPr>
          <w:del w:id="1292" w:author="ruiyue"/>
        </w:rPr>
      </w:pPr>
      <w:del w:id="1293" w:author="ruiyue">
        <w:r>
          <w:delText xml:space="preserve">    traceDepth-Type:</w:delText>
        </w:r>
      </w:del>
    </w:p>
    <w:p w14:paraId="626FD3E8" w14:textId="77777777" w:rsidR="00C97D6B" w:rsidRDefault="00C97D6B" w:rsidP="00C97D6B">
      <w:pPr>
        <w:pStyle w:val="PL"/>
        <w:rPr>
          <w:del w:id="1294" w:author="ruiyue"/>
        </w:rPr>
      </w:pPr>
      <w:del w:id="1295" w:author="ruiyue">
        <w:r>
          <w:delTex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delText>
        </w:r>
      </w:del>
    </w:p>
    <w:p w14:paraId="7721565A" w14:textId="77777777" w:rsidR="00C97D6B" w:rsidRDefault="00C97D6B" w:rsidP="00C97D6B">
      <w:pPr>
        <w:pStyle w:val="PL"/>
        <w:rPr>
          <w:del w:id="1296" w:author="ruiyue"/>
        </w:rPr>
      </w:pPr>
      <w:del w:id="1297" w:author="ruiyue">
        <w:r>
          <w:delText xml:space="preserve">      type: string</w:delText>
        </w:r>
      </w:del>
    </w:p>
    <w:p w14:paraId="54FAAA30" w14:textId="77777777" w:rsidR="00C97D6B" w:rsidRDefault="00C97D6B" w:rsidP="00C97D6B">
      <w:pPr>
        <w:pStyle w:val="PL"/>
        <w:rPr>
          <w:del w:id="1298" w:author="ruiyue"/>
        </w:rPr>
      </w:pPr>
      <w:del w:id="1299" w:author="ruiyue">
        <w:r>
          <w:delText xml:space="preserve">      enum:</w:delText>
        </w:r>
      </w:del>
    </w:p>
    <w:p w14:paraId="2F5FD811" w14:textId="77777777" w:rsidR="00C97D6B" w:rsidRDefault="00C97D6B" w:rsidP="00C97D6B">
      <w:pPr>
        <w:pStyle w:val="PL"/>
        <w:rPr>
          <w:del w:id="1300" w:author="ruiyue"/>
        </w:rPr>
      </w:pPr>
      <w:del w:id="1301" w:author="ruiyue">
        <w:r>
          <w:delText xml:space="preserve">        - MINIMUM</w:delText>
        </w:r>
      </w:del>
    </w:p>
    <w:p w14:paraId="0AF0DBD8" w14:textId="77777777" w:rsidR="00C97D6B" w:rsidRDefault="00C97D6B" w:rsidP="00C97D6B">
      <w:pPr>
        <w:pStyle w:val="PL"/>
        <w:rPr>
          <w:del w:id="1302" w:author="ruiyue"/>
        </w:rPr>
      </w:pPr>
      <w:del w:id="1303" w:author="ruiyue">
        <w:r>
          <w:delText xml:space="preserve">        - MEDIUM</w:delText>
        </w:r>
      </w:del>
    </w:p>
    <w:p w14:paraId="552EB4E0" w14:textId="77777777" w:rsidR="00C97D6B" w:rsidRDefault="00C97D6B" w:rsidP="00C97D6B">
      <w:pPr>
        <w:pStyle w:val="PL"/>
        <w:rPr>
          <w:del w:id="1304" w:author="ruiyue"/>
        </w:rPr>
      </w:pPr>
      <w:del w:id="1305" w:author="ruiyue">
        <w:r>
          <w:delText xml:space="preserve">        - MAXIMUM</w:delText>
        </w:r>
      </w:del>
    </w:p>
    <w:p w14:paraId="7BDDD32F" w14:textId="77777777" w:rsidR="00C97D6B" w:rsidRDefault="00C97D6B" w:rsidP="00C97D6B">
      <w:pPr>
        <w:pStyle w:val="PL"/>
        <w:rPr>
          <w:del w:id="1306" w:author="ruiyue"/>
        </w:rPr>
      </w:pPr>
      <w:del w:id="1307" w:author="ruiyue">
        <w:r>
          <w:delText xml:space="preserve">        - VENDORMINIMUM</w:delText>
        </w:r>
      </w:del>
    </w:p>
    <w:p w14:paraId="07FB9BCD" w14:textId="77777777" w:rsidR="00C97D6B" w:rsidRDefault="00C97D6B" w:rsidP="00C97D6B">
      <w:pPr>
        <w:pStyle w:val="PL"/>
        <w:rPr>
          <w:del w:id="1308" w:author="ruiyue"/>
        </w:rPr>
      </w:pPr>
      <w:del w:id="1309" w:author="ruiyue">
        <w:r>
          <w:delText xml:space="preserve">        - VENDORMEDIUM</w:delText>
        </w:r>
      </w:del>
    </w:p>
    <w:p w14:paraId="5A94C656" w14:textId="77777777" w:rsidR="00C97D6B" w:rsidRDefault="00C97D6B" w:rsidP="00C97D6B">
      <w:pPr>
        <w:pStyle w:val="PL"/>
        <w:rPr>
          <w:del w:id="1310" w:author="ruiyue"/>
        </w:rPr>
      </w:pPr>
      <w:del w:id="1311" w:author="ruiyue">
        <w:r>
          <w:delText xml:space="preserve">        - VENDORMAXIMUM</w:delText>
        </w:r>
      </w:del>
    </w:p>
    <w:p w14:paraId="1889BA4B" w14:textId="77777777" w:rsidR="00C97D6B" w:rsidRDefault="00C97D6B" w:rsidP="00C97D6B">
      <w:pPr>
        <w:pStyle w:val="PL"/>
        <w:rPr>
          <w:del w:id="1312" w:author="ruiyue"/>
        </w:rPr>
      </w:pPr>
    </w:p>
    <w:p w14:paraId="76BC9C0B" w14:textId="77777777" w:rsidR="00C97D6B" w:rsidRDefault="00C97D6B" w:rsidP="00C97D6B">
      <w:pPr>
        <w:pStyle w:val="PL"/>
        <w:rPr>
          <w:del w:id="1313" w:author="ruiyue"/>
        </w:rPr>
      </w:pPr>
      <w:del w:id="1314" w:author="ruiyue">
        <w:r>
          <w:delText xml:space="preserve">    traceReference-Type:</w:delText>
        </w:r>
      </w:del>
    </w:p>
    <w:p w14:paraId="3CBB592B" w14:textId="77777777" w:rsidR="00C97D6B" w:rsidRDefault="00C97D6B" w:rsidP="00C97D6B">
      <w:pPr>
        <w:pStyle w:val="PL"/>
        <w:rPr>
          <w:del w:id="1315" w:author="ruiyue"/>
        </w:rPr>
      </w:pPr>
      <w:del w:id="1316" w:author="ruiyue">
        <w:r>
          <w:delText xml:space="preserve">      type: object</w:delText>
        </w:r>
      </w:del>
    </w:p>
    <w:p w14:paraId="7A58942B" w14:textId="77777777" w:rsidR="00C97D6B" w:rsidRDefault="00C97D6B" w:rsidP="00C97D6B">
      <w:pPr>
        <w:pStyle w:val="PL"/>
        <w:rPr>
          <w:del w:id="1317" w:author="ruiyue"/>
        </w:rPr>
      </w:pPr>
      <w:del w:id="1318" w:author="ruiyue">
        <w:r>
          <w:delTex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delText>
        </w:r>
      </w:del>
    </w:p>
    <w:p w14:paraId="333935C0" w14:textId="77777777" w:rsidR="00C97D6B" w:rsidRDefault="00C97D6B" w:rsidP="00C97D6B">
      <w:pPr>
        <w:pStyle w:val="PL"/>
        <w:rPr>
          <w:del w:id="1319" w:author="ruiyue"/>
        </w:rPr>
      </w:pPr>
      <w:del w:id="1320" w:author="ruiyue">
        <w:r>
          <w:delText xml:space="preserve">      properties:</w:delText>
        </w:r>
      </w:del>
    </w:p>
    <w:p w14:paraId="34CFD19B" w14:textId="77777777" w:rsidR="00C97D6B" w:rsidRDefault="00C97D6B" w:rsidP="00C97D6B">
      <w:pPr>
        <w:pStyle w:val="PL"/>
        <w:rPr>
          <w:del w:id="1321" w:author="ruiyue"/>
        </w:rPr>
      </w:pPr>
      <w:del w:id="1322" w:author="ruiyue">
        <w:r>
          <w:delText xml:space="preserve">        mcc:</w:delText>
        </w:r>
      </w:del>
    </w:p>
    <w:p w14:paraId="23A8EC65" w14:textId="77777777" w:rsidR="00C97D6B" w:rsidRDefault="00C97D6B" w:rsidP="00C97D6B">
      <w:pPr>
        <w:pStyle w:val="PL"/>
        <w:rPr>
          <w:del w:id="1323" w:author="ruiyue"/>
        </w:rPr>
      </w:pPr>
      <w:del w:id="1324" w:author="ruiyue">
        <w:r>
          <w:delText xml:space="preserve">          $ref: 'TS28623_ComDefs.yaml#/components/schemas/Mcc'</w:delText>
        </w:r>
      </w:del>
    </w:p>
    <w:p w14:paraId="2281A44D" w14:textId="77777777" w:rsidR="00C97D6B" w:rsidRDefault="00C97D6B" w:rsidP="00C97D6B">
      <w:pPr>
        <w:pStyle w:val="PL"/>
        <w:rPr>
          <w:del w:id="1325" w:author="ruiyue"/>
        </w:rPr>
      </w:pPr>
      <w:del w:id="1326" w:author="ruiyue">
        <w:r>
          <w:delText xml:space="preserve">        mnc:</w:delText>
        </w:r>
      </w:del>
    </w:p>
    <w:p w14:paraId="6288EDFF" w14:textId="77777777" w:rsidR="00C97D6B" w:rsidRDefault="00C97D6B" w:rsidP="00C97D6B">
      <w:pPr>
        <w:pStyle w:val="PL"/>
        <w:rPr>
          <w:del w:id="1327" w:author="ruiyue"/>
        </w:rPr>
      </w:pPr>
      <w:del w:id="1328" w:author="ruiyue">
        <w:r>
          <w:delText xml:space="preserve">          $ref: 'TS28623_ComDefs.yaml#/components/schemas/Mnc'</w:delText>
        </w:r>
      </w:del>
    </w:p>
    <w:p w14:paraId="3A1F292D" w14:textId="77777777" w:rsidR="00C97D6B" w:rsidRDefault="00C97D6B" w:rsidP="00C97D6B">
      <w:pPr>
        <w:pStyle w:val="PL"/>
        <w:rPr>
          <w:del w:id="1329" w:author="ruiyue"/>
        </w:rPr>
      </w:pPr>
      <w:del w:id="1330" w:author="ruiyue">
        <w:r>
          <w:delText xml:space="preserve">        traceId:</w:delText>
        </w:r>
      </w:del>
    </w:p>
    <w:p w14:paraId="587B7F82" w14:textId="77777777" w:rsidR="00C97D6B" w:rsidRDefault="00C97D6B" w:rsidP="00C97D6B">
      <w:pPr>
        <w:pStyle w:val="PL"/>
        <w:rPr>
          <w:del w:id="1331" w:author="ruiyue"/>
        </w:rPr>
      </w:pPr>
      <w:del w:id="1332" w:author="ruiyue">
        <w:r>
          <w:delText xml:space="preserve">          type: string</w:delText>
        </w:r>
      </w:del>
    </w:p>
    <w:p w14:paraId="14D7881A" w14:textId="77777777" w:rsidR="00C97D6B" w:rsidRDefault="00C97D6B" w:rsidP="00C97D6B">
      <w:pPr>
        <w:pStyle w:val="PL"/>
        <w:rPr>
          <w:del w:id="1333" w:author="ruiyue"/>
        </w:rPr>
      </w:pPr>
      <w:del w:id="1334" w:author="ruiyue">
        <w:r>
          <w:delText xml:space="preserve">      required:</w:delText>
        </w:r>
      </w:del>
    </w:p>
    <w:p w14:paraId="2B8D1A2C" w14:textId="77777777" w:rsidR="00C97D6B" w:rsidRDefault="00C97D6B" w:rsidP="00C97D6B">
      <w:pPr>
        <w:pStyle w:val="PL"/>
        <w:rPr>
          <w:del w:id="1335" w:author="ruiyue"/>
        </w:rPr>
      </w:pPr>
      <w:del w:id="1336" w:author="ruiyue">
        <w:r>
          <w:delText xml:space="preserve">        - mcc</w:delText>
        </w:r>
      </w:del>
    </w:p>
    <w:p w14:paraId="5F31E3D2" w14:textId="77777777" w:rsidR="00C97D6B" w:rsidRDefault="00C97D6B" w:rsidP="00C97D6B">
      <w:pPr>
        <w:pStyle w:val="PL"/>
        <w:rPr>
          <w:del w:id="1337" w:author="ruiyue"/>
        </w:rPr>
      </w:pPr>
      <w:del w:id="1338" w:author="ruiyue">
        <w:r>
          <w:delText xml:space="preserve">        - mnc</w:delText>
        </w:r>
      </w:del>
    </w:p>
    <w:p w14:paraId="17FDE754" w14:textId="77777777" w:rsidR="00C97D6B" w:rsidRDefault="00C97D6B" w:rsidP="00C97D6B">
      <w:pPr>
        <w:pStyle w:val="PL"/>
        <w:rPr>
          <w:del w:id="1339" w:author="ruiyue"/>
        </w:rPr>
      </w:pPr>
      <w:del w:id="1340" w:author="ruiyue">
        <w:r>
          <w:delText xml:space="preserve">        - traceId</w:delText>
        </w:r>
      </w:del>
    </w:p>
    <w:p w14:paraId="02A0348C" w14:textId="77777777" w:rsidR="00C97D6B" w:rsidRDefault="00C97D6B" w:rsidP="00C97D6B">
      <w:pPr>
        <w:pStyle w:val="PL"/>
        <w:rPr>
          <w:del w:id="1341" w:author="ruiyue"/>
        </w:rPr>
      </w:pPr>
    </w:p>
    <w:p w14:paraId="570C86B8" w14:textId="77777777" w:rsidR="00C97D6B" w:rsidRDefault="00C97D6B" w:rsidP="00C97D6B">
      <w:pPr>
        <w:pStyle w:val="PL"/>
        <w:rPr>
          <w:del w:id="1342" w:author="ruiyue"/>
        </w:rPr>
      </w:pPr>
      <w:del w:id="1343" w:author="ruiyue">
        <w:r>
          <w:delText xml:space="preserve">    traceReportingFormat-Type:</w:delText>
        </w:r>
      </w:del>
    </w:p>
    <w:p w14:paraId="169932F7" w14:textId="77777777" w:rsidR="00C97D6B" w:rsidRDefault="00C97D6B" w:rsidP="00C97D6B">
      <w:pPr>
        <w:pStyle w:val="PL"/>
        <w:rPr>
          <w:del w:id="1344" w:author="ruiyue"/>
        </w:rPr>
      </w:pPr>
      <w:del w:id="1345" w:author="ruiyue">
        <w:r>
          <w:delText xml:space="preserve">      type: string</w:delText>
        </w:r>
      </w:del>
    </w:p>
    <w:p w14:paraId="0E44EA5A" w14:textId="77777777" w:rsidR="00C97D6B" w:rsidRDefault="00C97D6B" w:rsidP="00C97D6B">
      <w:pPr>
        <w:pStyle w:val="PL"/>
        <w:rPr>
          <w:del w:id="1346" w:author="ruiyue"/>
        </w:rPr>
      </w:pPr>
      <w:del w:id="1347" w:author="ruiyue">
        <w:r>
          <w:delText xml:space="preserve">      description: Specifies whether file-based or streaming reporting shall be used for this Trace Session. See 3GPP TS 32.422 clause 5.11 for additional details.</w:delText>
        </w:r>
      </w:del>
    </w:p>
    <w:p w14:paraId="04DF3027" w14:textId="77777777" w:rsidR="00C97D6B" w:rsidRDefault="00C97D6B" w:rsidP="00C97D6B">
      <w:pPr>
        <w:pStyle w:val="PL"/>
        <w:rPr>
          <w:del w:id="1348" w:author="ruiyue"/>
        </w:rPr>
      </w:pPr>
      <w:del w:id="1349" w:author="ruiyue">
        <w:r>
          <w:delText xml:space="preserve">      enum:</w:delText>
        </w:r>
      </w:del>
    </w:p>
    <w:p w14:paraId="0146F727" w14:textId="77777777" w:rsidR="00C97D6B" w:rsidRDefault="00C97D6B" w:rsidP="00C97D6B">
      <w:pPr>
        <w:pStyle w:val="PL"/>
        <w:rPr>
          <w:del w:id="1350" w:author="ruiyue"/>
        </w:rPr>
      </w:pPr>
      <w:del w:id="1351" w:author="ruiyue">
        <w:r>
          <w:delText xml:space="preserve">        - FILE-BASED</w:delText>
        </w:r>
      </w:del>
    </w:p>
    <w:p w14:paraId="1A844260" w14:textId="77777777" w:rsidR="00C97D6B" w:rsidRDefault="00C97D6B" w:rsidP="00C97D6B">
      <w:pPr>
        <w:pStyle w:val="PL"/>
        <w:rPr>
          <w:del w:id="1352" w:author="ruiyue"/>
        </w:rPr>
      </w:pPr>
      <w:del w:id="1353" w:author="ruiyue">
        <w:r>
          <w:delText xml:space="preserve">        - STREAMING</w:delText>
        </w:r>
      </w:del>
    </w:p>
    <w:p w14:paraId="5EF320FC" w14:textId="77777777" w:rsidR="00C97D6B" w:rsidRDefault="00C97D6B" w:rsidP="00C97D6B">
      <w:pPr>
        <w:pStyle w:val="PL"/>
        <w:rPr>
          <w:del w:id="1354" w:author="ruiyue"/>
        </w:rPr>
      </w:pPr>
    </w:p>
    <w:p w14:paraId="30454D29" w14:textId="77777777" w:rsidR="00C97D6B" w:rsidRDefault="00C97D6B" w:rsidP="00C97D6B">
      <w:pPr>
        <w:pStyle w:val="PL"/>
        <w:rPr>
          <w:del w:id="1355" w:author="ruiyue"/>
        </w:rPr>
      </w:pPr>
      <w:del w:id="1356" w:author="ruiyue">
        <w:r>
          <w:delText xml:space="preserve">    traceTarget-Type:</w:delText>
        </w:r>
      </w:del>
    </w:p>
    <w:p w14:paraId="6DADE560" w14:textId="77777777" w:rsidR="00C97D6B" w:rsidRDefault="00C97D6B" w:rsidP="00C97D6B">
      <w:pPr>
        <w:pStyle w:val="PL"/>
        <w:rPr>
          <w:del w:id="1357" w:author="ruiyue"/>
        </w:rPr>
      </w:pPr>
      <w:del w:id="1358" w:author="ruiyue">
        <w:r>
          <w:delText xml:space="preserve">      type: object</w:delText>
        </w:r>
      </w:del>
    </w:p>
    <w:p w14:paraId="434578A7" w14:textId="77777777" w:rsidR="00C97D6B" w:rsidRDefault="00C97D6B" w:rsidP="00C97D6B">
      <w:pPr>
        <w:pStyle w:val="PL"/>
        <w:rPr>
          <w:del w:id="1359" w:author="ruiyue"/>
        </w:rPr>
      </w:pPr>
      <w:del w:id="1360" w:author="ruiyue">
        <w:r>
          <w:delText xml:space="preserve">      description: Trace target conveying both the type and value of the target ID. For additional details see 3GPP TS 32.422</w:delText>
        </w:r>
      </w:del>
    </w:p>
    <w:p w14:paraId="5B328458" w14:textId="77777777" w:rsidR="00C97D6B" w:rsidRDefault="00C97D6B" w:rsidP="00C97D6B">
      <w:pPr>
        <w:pStyle w:val="PL"/>
        <w:rPr>
          <w:del w:id="1361" w:author="ruiyue"/>
        </w:rPr>
      </w:pPr>
      <w:del w:id="1362" w:author="ruiyue">
        <w:r>
          <w:delText xml:space="preserve">      properties:</w:delText>
        </w:r>
      </w:del>
    </w:p>
    <w:p w14:paraId="3C0C1077" w14:textId="77777777" w:rsidR="00C97D6B" w:rsidRDefault="00C97D6B" w:rsidP="00C97D6B">
      <w:pPr>
        <w:pStyle w:val="PL"/>
        <w:rPr>
          <w:del w:id="1363" w:author="ruiyue"/>
        </w:rPr>
      </w:pPr>
      <w:del w:id="1364" w:author="ruiyue">
        <w:r>
          <w:delText xml:space="preserve">        TargetIdType:</w:delText>
        </w:r>
      </w:del>
    </w:p>
    <w:p w14:paraId="35E07FAB" w14:textId="77777777" w:rsidR="00C97D6B" w:rsidRDefault="00C97D6B" w:rsidP="00C97D6B">
      <w:pPr>
        <w:pStyle w:val="PL"/>
        <w:rPr>
          <w:del w:id="1365" w:author="ruiyue"/>
        </w:rPr>
      </w:pPr>
      <w:del w:id="1366" w:author="ruiyue">
        <w:r>
          <w:delText xml:space="preserve">          type: string</w:delText>
        </w:r>
      </w:del>
    </w:p>
    <w:p w14:paraId="008EA62E" w14:textId="77777777" w:rsidR="00C97D6B" w:rsidRDefault="00C97D6B" w:rsidP="00C97D6B">
      <w:pPr>
        <w:pStyle w:val="PL"/>
        <w:rPr>
          <w:del w:id="1367" w:author="ruiyue"/>
        </w:rPr>
      </w:pPr>
      <w:del w:id="1368" w:author="ruiyue">
        <w:r>
          <w:delText xml:space="preserve">          enum:</w:delText>
        </w:r>
      </w:del>
    </w:p>
    <w:p w14:paraId="7B89EB21" w14:textId="77777777" w:rsidR="00C97D6B" w:rsidRDefault="00C97D6B" w:rsidP="00C97D6B">
      <w:pPr>
        <w:pStyle w:val="PL"/>
        <w:rPr>
          <w:del w:id="1369" w:author="ruiyue"/>
        </w:rPr>
      </w:pPr>
      <w:del w:id="1370" w:author="ruiyue">
        <w:r>
          <w:delText xml:space="preserve">            - IMSI</w:delText>
        </w:r>
      </w:del>
    </w:p>
    <w:p w14:paraId="750E4892" w14:textId="77777777" w:rsidR="00C97D6B" w:rsidRDefault="00C97D6B" w:rsidP="00C97D6B">
      <w:pPr>
        <w:pStyle w:val="PL"/>
        <w:rPr>
          <w:del w:id="1371" w:author="ruiyue"/>
        </w:rPr>
      </w:pPr>
      <w:del w:id="1372" w:author="ruiyue">
        <w:r>
          <w:delText xml:space="preserve">            - IMEI</w:delText>
        </w:r>
      </w:del>
    </w:p>
    <w:p w14:paraId="400310E2" w14:textId="77777777" w:rsidR="00C97D6B" w:rsidRDefault="00C97D6B" w:rsidP="00C97D6B">
      <w:pPr>
        <w:pStyle w:val="PL"/>
        <w:rPr>
          <w:del w:id="1373" w:author="ruiyue"/>
        </w:rPr>
      </w:pPr>
      <w:del w:id="1374" w:author="ruiyue">
        <w:r>
          <w:delText xml:space="preserve">            - IMEISV</w:delText>
        </w:r>
      </w:del>
    </w:p>
    <w:p w14:paraId="50AB9414" w14:textId="77777777" w:rsidR="00C97D6B" w:rsidRDefault="00C97D6B" w:rsidP="00C97D6B">
      <w:pPr>
        <w:pStyle w:val="PL"/>
        <w:rPr>
          <w:del w:id="1375" w:author="ruiyue"/>
        </w:rPr>
      </w:pPr>
      <w:del w:id="1376" w:author="ruiyue">
        <w:r>
          <w:delText xml:space="preserve">            - PUBLIC_ID</w:delText>
        </w:r>
      </w:del>
    </w:p>
    <w:p w14:paraId="615CA545" w14:textId="77777777" w:rsidR="00C97D6B" w:rsidRDefault="00C97D6B" w:rsidP="00C97D6B">
      <w:pPr>
        <w:pStyle w:val="PL"/>
        <w:rPr>
          <w:del w:id="1377" w:author="ruiyue"/>
        </w:rPr>
      </w:pPr>
      <w:del w:id="1378" w:author="ruiyue">
        <w:r>
          <w:delText xml:space="preserve">            - UTRAN_CELL</w:delText>
        </w:r>
      </w:del>
    </w:p>
    <w:p w14:paraId="3A3D3862" w14:textId="77777777" w:rsidR="00C97D6B" w:rsidRDefault="00C97D6B" w:rsidP="00C97D6B">
      <w:pPr>
        <w:pStyle w:val="PL"/>
        <w:rPr>
          <w:del w:id="1379" w:author="ruiyue"/>
        </w:rPr>
      </w:pPr>
      <w:del w:id="1380" w:author="ruiyue">
        <w:r>
          <w:delText xml:space="preserve">            - E-UTRAN_CELL</w:delText>
        </w:r>
      </w:del>
    </w:p>
    <w:p w14:paraId="59A8EC27" w14:textId="77777777" w:rsidR="00C97D6B" w:rsidRDefault="00C97D6B" w:rsidP="00C97D6B">
      <w:pPr>
        <w:pStyle w:val="PL"/>
        <w:rPr>
          <w:del w:id="1381" w:author="ruiyue"/>
        </w:rPr>
      </w:pPr>
      <w:del w:id="1382" w:author="ruiyue">
        <w:r>
          <w:lastRenderedPageBreak/>
          <w:delText xml:space="preserve">            - NG-RAN_CELL</w:delText>
        </w:r>
      </w:del>
    </w:p>
    <w:p w14:paraId="40788B3B" w14:textId="77777777" w:rsidR="00C97D6B" w:rsidRDefault="00C97D6B" w:rsidP="00C97D6B">
      <w:pPr>
        <w:pStyle w:val="PL"/>
        <w:rPr>
          <w:del w:id="1383" w:author="ruiyue"/>
        </w:rPr>
      </w:pPr>
      <w:del w:id="1384" w:author="ruiyue">
        <w:r>
          <w:delText xml:space="preserve">            - eNB</w:delText>
        </w:r>
      </w:del>
    </w:p>
    <w:p w14:paraId="6B8221F5" w14:textId="77777777" w:rsidR="00C97D6B" w:rsidRDefault="00C97D6B" w:rsidP="00C97D6B">
      <w:pPr>
        <w:pStyle w:val="PL"/>
        <w:rPr>
          <w:del w:id="1385" w:author="ruiyue"/>
        </w:rPr>
      </w:pPr>
      <w:del w:id="1386" w:author="ruiyue">
        <w:r>
          <w:delText xml:space="preserve">            - RNC</w:delText>
        </w:r>
      </w:del>
    </w:p>
    <w:p w14:paraId="7A5DB7CD" w14:textId="77777777" w:rsidR="00C97D6B" w:rsidRDefault="00C97D6B" w:rsidP="00C97D6B">
      <w:pPr>
        <w:pStyle w:val="PL"/>
        <w:rPr>
          <w:del w:id="1387" w:author="ruiyue"/>
        </w:rPr>
      </w:pPr>
      <w:del w:id="1388" w:author="ruiyue">
        <w:r>
          <w:delText xml:space="preserve">            - gNB</w:delText>
        </w:r>
      </w:del>
    </w:p>
    <w:p w14:paraId="786120CA" w14:textId="77777777" w:rsidR="00C97D6B" w:rsidRDefault="00C97D6B" w:rsidP="00C97D6B">
      <w:pPr>
        <w:pStyle w:val="PL"/>
        <w:rPr>
          <w:del w:id="1389" w:author="ruiyue"/>
        </w:rPr>
      </w:pPr>
      <w:del w:id="1390" w:author="ruiyue">
        <w:r>
          <w:delText xml:space="preserve">            - SUPI</w:delText>
        </w:r>
      </w:del>
    </w:p>
    <w:p w14:paraId="4133E62F" w14:textId="77777777" w:rsidR="00C97D6B" w:rsidRDefault="00C97D6B" w:rsidP="00C97D6B">
      <w:pPr>
        <w:pStyle w:val="PL"/>
        <w:rPr>
          <w:del w:id="1391" w:author="ruiyue"/>
        </w:rPr>
      </w:pPr>
      <w:del w:id="1392" w:author="ruiyue">
        <w:r>
          <w:delText xml:space="preserve">        TargetIdValue:</w:delText>
        </w:r>
      </w:del>
    </w:p>
    <w:p w14:paraId="7F127C33" w14:textId="77777777" w:rsidR="00C97D6B" w:rsidRDefault="00C97D6B" w:rsidP="00C97D6B">
      <w:pPr>
        <w:pStyle w:val="PL"/>
        <w:rPr>
          <w:del w:id="1393" w:author="ruiyue"/>
        </w:rPr>
      </w:pPr>
      <w:del w:id="1394" w:author="ruiyue">
        <w:r>
          <w:delText xml:space="preserve">          type: string</w:delText>
        </w:r>
      </w:del>
    </w:p>
    <w:p w14:paraId="0333BCA6" w14:textId="77777777" w:rsidR="00C97D6B" w:rsidRDefault="00C97D6B" w:rsidP="00C97D6B">
      <w:pPr>
        <w:pStyle w:val="PL"/>
        <w:rPr>
          <w:del w:id="1395" w:author="ruiyue"/>
        </w:rPr>
      </w:pPr>
      <w:del w:id="1396" w:author="ruiyue">
        <w:r>
          <w:delText xml:space="preserve">      required:</w:delText>
        </w:r>
      </w:del>
    </w:p>
    <w:p w14:paraId="72D8D331" w14:textId="77777777" w:rsidR="00C97D6B" w:rsidRDefault="00C97D6B" w:rsidP="00C97D6B">
      <w:pPr>
        <w:pStyle w:val="PL"/>
        <w:rPr>
          <w:del w:id="1397" w:author="ruiyue"/>
        </w:rPr>
      </w:pPr>
      <w:del w:id="1398" w:author="ruiyue">
        <w:r>
          <w:delText xml:space="preserve">        - TargetIdType</w:delText>
        </w:r>
      </w:del>
    </w:p>
    <w:p w14:paraId="032AE310" w14:textId="77777777" w:rsidR="00C97D6B" w:rsidRDefault="00C97D6B" w:rsidP="00C97D6B">
      <w:pPr>
        <w:pStyle w:val="PL"/>
        <w:rPr>
          <w:del w:id="1399" w:author="ruiyue"/>
        </w:rPr>
      </w:pPr>
      <w:del w:id="1400" w:author="ruiyue">
        <w:r>
          <w:delText xml:space="preserve">        - TargetIdValue</w:delText>
        </w:r>
      </w:del>
    </w:p>
    <w:p w14:paraId="1F55825B" w14:textId="77777777" w:rsidR="00C97D6B" w:rsidRDefault="00C97D6B" w:rsidP="00C97D6B">
      <w:pPr>
        <w:pStyle w:val="PL"/>
        <w:rPr>
          <w:del w:id="1401" w:author="ruiyue"/>
        </w:rPr>
      </w:pPr>
      <w:del w:id="1402" w:author="ruiyue">
        <w:r>
          <w:delText xml:space="preserve">    </w:delText>
        </w:r>
      </w:del>
    </w:p>
    <w:p w14:paraId="2E76909D" w14:textId="77777777" w:rsidR="00C97D6B" w:rsidRDefault="00C97D6B" w:rsidP="00C97D6B">
      <w:pPr>
        <w:pStyle w:val="PL"/>
        <w:rPr>
          <w:del w:id="1403" w:author="ruiyue"/>
        </w:rPr>
      </w:pPr>
      <w:del w:id="1404" w:author="ruiyue">
        <w:r>
          <w:delText xml:space="preserve">    triggeringEvents-Type:</w:delText>
        </w:r>
      </w:del>
    </w:p>
    <w:p w14:paraId="1596A051" w14:textId="77777777" w:rsidR="00C97D6B" w:rsidRDefault="00C97D6B" w:rsidP="00C97D6B">
      <w:pPr>
        <w:pStyle w:val="PL"/>
        <w:rPr>
          <w:del w:id="1405" w:author="ruiyue"/>
        </w:rPr>
      </w:pPr>
      <w:del w:id="1406" w:author="ruiyue">
        <w:r>
          <w:delText xml:space="preserve">      type: object</w:delText>
        </w:r>
      </w:del>
    </w:p>
    <w:p w14:paraId="4E910FA1" w14:textId="77777777" w:rsidR="00C97D6B" w:rsidRDefault="00C97D6B" w:rsidP="00C97D6B">
      <w:pPr>
        <w:pStyle w:val="PL"/>
        <w:rPr>
          <w:del w:id="1407" w:author="ruiyue"/>
        </w:rPr>
      </w:pPr>
      <w:del w:id="1408" w:author="ruiyue">
        <w:r>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2E1162EA" w14:textId="77777777" w:rsidR="00C97D6B" w:rsidRDefault="00C97D6B" w:rsidP="00C97D6B">
      <w:pPr>
        <w:pStyle w:val="PL"/>
        <w:rPr>
          <w:del w:id="1409" w:author="ruiyue"/>
        </w:rPr>
      </w:pPr>
      <w:del w:id="1410" w:author="ruiyue">
        <w:r>
          <w:delText xml:space="preserve">      properties:</w:delText>
        </w:r>
      </w:del>
    </w:p>
    <w:p w14:paraId="6C0C7329" w14:textId="77777777" w:rsidR="00C97D6B" w:rsidRDefault="00C97D6B" w:rsidP="00C97D6B">
      <w:pPr>
        <w:pStyle w:val="PL"/>
        <w:rPr>
          <w:del w:id="1411" w:author="ruiyue"/>
        </w:rPr>
      </w:pPr>
      <w:del w:id="1412" w:author="ruiyue">
        <w:r>
          <w:delText xml:space="preserve">        MSC_SERVER:</w:delText>
        </w:r>
      </w:del>
    </w:p>
    <w:p w14:paraId="34AAE907" w14:textId="77777777" w:rsidR="00C97D6B" w:rsidRDefault="00C97D6B" w:rsidP="00C97D6B">
      <w:pPr>
        <w:pStyle w:val="PL"/>
        <w:rPr>
          <w:del w:id="1413" w:author="ruiyue"/>
        </w:rPr>
      </w:pPr>
      <w:del w:id="1414" w:author="ruiyue">
        <w:r>
          <w:delText xml:space="preserve">          type: array</w:delText>
        </w:r>
      </w:del>
    </w:p>
    <w:p w14:paraId="1BBA7235" w14:textId="77777777" w:rsidR="00C97D6B" w:rsidRDefault="00C97D6B" w:rsidP="00C97D6B">
      <w:pPr>
        <w:pStyle w:val="PL"/>
        <w:rPr>
          <w:del w:id="1415" w:author="ruiyue"/>
        </w:rPr>
      </w:pPr>
      <w:del w:id="1416" w:author="ruiyue">
        <w:r>
          <w:delText xml:space="preserve">          items:</w:delText>
        </w:r>
      </w:del>
    </w:p>
    <w:p w14:paraId="5ABC2BBA" w14:textId="77777777" w:rsidR="00C97D6B" w:rsidRDefault="00C97D6B" w:rsidP="00C97D6B">
      <w:pPr>
        <w:pStyle w:val="PL"/>
        <w:rPr>
          <w:del w:id="1417" w:author="ruiyue"/>
        </w:rPr>
      </w:pPr>
      <w:del w:id="1418" w:author="ruiyue">
        <w:r>
          <w:delText xml:space="preserve">            type: string</w:delText>
        </w:r>
      </w:del>
    </w:p>
    <w:p w14:paraId="7FE65B8E" w14:textId="77777777" w:rsidR="00C97D6B" w:rsidRDefault="00C97D6B" w:rsidP="00C97D6B">
      <w:pPr>
        <w:pStyle w:val="PL"/>
        <w:rPr>
          <w:del w:id="1419" w:author="ruiyue"/>
        </w:rPr>
      </w:pPr>
      <w:del w:id="1420" w:author="ruiyue">
        <w:r>
          <w:delText xml:space="preserve">            enum:</w:delText>
        </w:r>
      </w:del>
    </w:p>
    <w:p w14:paraId="43534063" w14:textId="77777777" w:rsidR="00C97D6B" w:rsidRDefault="00C97D6B" w:rsidP="00C97D6B">
      <w:pPr>
        <w:pStyle w:val="PL"/>
        <w:rPr>
          <w:del w:id="1421" w:author="ruiyue"/>
        </w:rPr>
      </w:pPr>
      <w:del w:id="1422" w:author="ruiyue">
        <w:r>
          <w:delText xml:space="preserve">              - MO_MT_CALLS</w:delText>
        </w:r>
      </w:del>
    </w:p>
    <w:p w14:paraId="6BD9DBB9" w14:textId="77777777" w:rsidR="00C97D6B" w:rsidRDefault="00C97D6B" w:rsidP="00C97D6B">
      <w:pPr>
        <w:pStyle w:val="PL"/>
        <w:rPr>
          <w:del w:id="1423" w:author="ruiyue"/>
        </w:rPr>
      </w:pPr>
      <w:del w:id="1424" w:author="ruiyue">
        <w:r>
          <w:delText xml:space="preserve">              - MO_MT_SMS</w:delText>
        </w:r>
      </w:del>
    </w:p>
    <w:p w14:paraId="1FCF262B" w14:textId="77777777" w:rsidR="00C97D6B" w:rsidRDefault="00C97D6B" w:rsidP="00C97D6B">
      <w:pPr>
        <w:pStyle w:val="PL"/>
        <w:rPr>
          <w:del w:id="1425" w:author="ruiyue"/>
        </w:rPr>
      </w:pPr>
      <w:del w:id="1426" w:author="ruiyue">
        <w:r>
          <w:delText xml:space="preserve">              - LU_IMSIattach_IMSIdetach</w:delText>
        </w:r>
      </w:del>
    </w:p>
    <w:p w14:paraId="68F81111" w14:textId="77777777" w:rsidR="00C97D6B" w:rsidRDefault="00C97D6B" w:rsidP="00C97D6B">
      <w:pPr>
        <w:pStyle w:val="PL"/>
        <w:rPr>
          <w:del w:id="1427" w:author="ruiyue"/>
        </w:rPr>
      </w:pPr>
      <w:del w:id="1428" w:author="ruiyue">
        <w:r>
          <w:delText xml:space="preserve">              - HANDOVER</w:delText>
        </w:r>
      </w:del>
    </w:p>
    <w:p w14:paraId="0FB3A407" w14:textId="77777777" w:rsidR="00C97D6B" w:rsidRDefault="00C97D6B" w:rsidP="00C97D6B">
      <w:pPr>
        <w:pStyle w:val="PL"/>
        <w:rPr>
          <w:del w:id="1429" w:author="ruiyue"/>
        </w:rPr>
      </w:pPr>
      <w:del w:id="1430" w:author="ruiyue">
        <w:r>
          <w:delText xml:space="preserve">              - SS</w:delText>
        </w:r>
      </w:del>
    </w:p>
    <w:p w14:paraId="79A854C4" w14:textId="77777777" w:rsidR="00C97D6B" w:rsidRDefault="00C97D6B" w:rsidP="00C97D6B">
      <w:pPr>
        <w:pStyle w:val="PL"/>
        <w:rPr>
          <w:del w:id="1431" w:author="ruiyue"/>
        </w:rPr>
      </w:pPr>
      <w:del w:id="1432" w:author="ruiyue">
        <w:r>
          <w:delText xml:space="preserve">        SGSN:</w:delText>
        </w:r>
      </w:del>
    </w:p>
    <w:p w14:paraId="49C8D432" w14:textId="77777777" w:rsidR="00C97D6B" w:rsidRDefault="00C97D6B" w:rsidP="00C97D6B">
      <w:pPr>
        <w:pStyle w:val="PL"/>
        <w:rPr>
          <w:del w:id="1433" w:author="ruiyue"/>
        </w:rPr>
      </w:pPr>
      <w:del w:id="1434" w:author="ruiyue">
        <w:r>
          <w:delText xml:space="preserve">          type: array</w:delText>
        </w:r>
      </w:del>
    </w:p>
    <w:p w14:paraId="388158B5" w14:textId="77777777" w:rsidR="00C97D6B" w:rsidRDefault="00C97D6B" w:rsidP="00C97D6B">
      <w:pPr>
        <w:pStyle w:val="PL"/>
        <w:rPr>
          <w:del w:id="1435" w:author="ruiyue"/>
        </w:rPr>
      </w:pPr>
      <w:del w:id="1436" w:author="ruiyue">
        <w:r>
          <w:delText xml:space="preserve">          items:</w:delText>
        </w:r>
      </w:del>
    </w:p>
    <w:p w14:paraId="5534E9B9" w14:textId="77777777" w:rsidR="00C97D6B" w:rsidRDefault="00C97D6B" w:rsidP="00C97D6B">
      <w:pPr>
        <w:pStyle w:val="PL"/>
        <w:rPr>
          <w:del w:id="1437" w:author="ruiyue"/>
        </w:rPr>
      </w:pPr>
      <w:del w:id="1438" w:author="ruiyue">
        <w:r>
          <w:delText xml:space="preserve">            type: string</w:delText>
        </w:r>
      </w:del>
    </w:p>
    <w:p w14:paraId="69F75378" w14:textId="77777777" w:rsidR="00C97D6B" w:rsidRDefault="00C97D6B" w:rsidP="00C97D6B">
      <w:pPr>
        <w:pStyle w:val="PL"/>
        <w:rPr>
          <w:del w:id="1439" w:author="ruiyue"/>
        </w:rPr>
      </w:pPr>
      <w:del w:id="1440" w:author="ruiyue">
        <w:r>
          <w:delText xml:space="preserve">            enum:</w:delText>
        </w:r>
      </w:del>
    </w:p>
    <w:p w14:paraId="504A06B3" w14:textId="77777777" w:rsidR="00C97D6B" w:rsidRDefault="00C97D6B" w:rsidP="00C97D6B">
      <w:pPr>
        <w:pStyle w:val="PL"/>
        <w:rPr>
          <w:del w:id="1441" w:author="ruiyue"/>
        </w:rPr>
      </w:pPr>
      <w:del w:id="1442" w:author="ruiyue">
        <w:r>
          <w:delText xml:space="preserve">              - PDPcontext</w:delText>
        </w:r>
      </w:del>
    </w:p>
    <w:p w14:paraId="42EFCE47" w14:textId="77777777" w:rsidR="00C97D6B" w:rsidRDefault="00C97D6B" w:rsidP="00C97D6B">
      <w:pPr>
        <w:pStyle w:val="PL"/>
        <w:rPr>
          <w:del w:id="1443" w:author="ruiyue"/>
        </w:rPr>
      </w:pPr>
      <w:del w:id="1444" w:author="ruiyue">
        <w:r>
          <w:delText xml:space="preserve">              - MO_MT_SMS</w:delText>
        </w:r>
      </w:del>
    </w:p>
    <w:p w14:paraId="04C95E0D" w14:textId="77777777" w:rsidR="00C97D6B" w:rsidRDefault="00C97D6B" w:rsidP="00C97D6B">
      <w:pPr>
        <w:pStyle w:val="PL"/>
        <w:rPr>
          <w:del w:id="1445" w:author="ruiyue"/>
        </w:rPr>
      </w:pPr>
      <w:del w:id="1446" w:author="ruiyue">
        <w:r>
          <w:delText xml:space="preserve">              - RAU_GPRSattach_GPRSdetach</w:delText>
        </w:r>
      </w:del>
    </w:p>
    <w:p w14:paraId="3C29CD8C" w14:textId="77777777" w:rsidR="00C97D6B" w:rsidRDefault="00C97D6B" w:rsidP="00C97D6B">
      <w:pPr>
        <w:pStyle w:val="PL"/>
        <w:rPr>
          <w:del w:id="1447" w:author="ruiyue"/>
        </w:rPr>
      </w:pPr>
      <w:del w:id="1448" w:author="ruiyue">
        <w:r>
          <w:delText xml:space="preserve">              - MBMScontext</w:delText>
        </w:r>
      </w:del>
    </w:p>
    <w:p w14:paraId="2ABF4FDF" w14:textId="77777777" w:rsidR="00C97D6B" w:rsidRDefault="00C97D6B" w:rsidP="00C97D6B">
      <w:pPr>
        <w:pStyle w:val="PL"/>
        <w:rPr>
          <w:del w:id="1449" w:author="ruiyue"/>
        </w:rPr>
      </w:pPr>
      <w:del w:id="1450" w:author="ruiyue">
        <w:r>
          <w:delText xml:space="preserve">        MGW:</w:delText>
        </w:r>
      </w:del>
    </w:p>
    <w:p w14:paraId="0867F9F4" w14:textId="77777777" w:rsidR="00C97D6B" w:rsidRDefault="00C97D6B" w:rsidP="00C97D6B">
      <w:pPr>
        <w:pStyle w:val="PL"/>
        <w:rPr>
          <w:del w:id="1451" w:author="ruiyue"/>
        </w:rPr>
      </w:pPr>
      <w:del w:id="1452" w:author="ruiyue">
        <w:r>
          <w:delText xml:space="preserve">          type: array</w:delText>
        </w:r>
      </w:del>
    </w:p>
    <w:p w14:paraId="17ECB440" w14:textId="77777777" w:rsidR="00C97D6B" w:rsidRDefault="00C97D6B" w:rsidP="00C97D6B">
      <w:pPr>
        <w:pStyle w:val="PL"/>
        <w:rPr>
          <w:del w:id="1453" w:author="ruiyue"/>
        </w:rPr>
      </w:pPr>
      <w:del w:id="1454" w:author="ruiyue">
        <w:r>
          <w:delText xml:space="preserve">          items:</w:delText>
        </w:r>
      </w:del>
    </w:p>
    <w:p w14:paraId="6ECBADF9" w14:textId="77777777" w:rsidR="00C97D6B" w:rsidRDefault="00C97D6B" w:rsidP="00C97D6B">
      <w:pPr>
        <w:pStyle w:val="PL"/>
        <w:rPr>
          <w:del w:id="1455" w:author="ruiyue"/>
        </w:rPr>
      </w:pPr>
      <w:del w:id="1456" w:author="ruiyue">
        <w:r>
          <w:delText xml:space="preserve">            type: string</w:delText>
        </w:r>
      </w:del>
    </w:p>
    <w:p w14:paraId="16DE288A" w14:textId="77777777" w:rsidR="00C97D6B" w:rsidRDefault="00C97D6B" w:rsidP="00C97D6B">
      <w:pPr>
        <w:pStyle w:val="PL"/>
        <w:rPr>
          <w:del w:id="1457" w:author="ruiyue"/>
        </w:rPr>
      </w:pPr>
      <w:del w:id="1458" w:author="ruiyue">
        <w:r>
          <w:delText xml:space="preserve">            enum:</w:delText>
        </w:r>
      </w:del>
    </w:p>
    <w:p w14:paraId="63C5EC01" w14:textId="77777777" w:rsidR="00C97D6B" w:rsidRDefault="00C97D6B" w:rsidP="00C97D6B">
      <w:pPr>
        <w:pStyle w:val="PL"/>
        <w:rPr>
          <w:del w:id="1459" w:author="ruiyue"/>
        </w:rPr>
      </w:pPr>
      <w:del w:id="1460" w:author="ruiyue">
        <w:r>
          <w:delText xml:space="preserve">              - CONTEXT</w:delText>
        </w:r>
      </w:del>
    </w:p>
    <w:p w14:paraId="3AFBD335" w14:textId="77777777" w:rsidR="00C97D6B" w:rsidRDefault="00C97D6B" w:rsidP="00C97D6B">
      <w:pPr>
        <w:pStyle w:val="PL"/>
        <w:rPr>
          <w:del w:id="1461" w:author="ruiyue"/>
        </w:rPr>
      </w:pPr>
      <w:del w:id="1462" w:author="ruiyue">
        <w:r>
          <w:delText xml:space="preserve">        GGSN:</w:delText>
        </w:r>
      </w:del>
    </w:p>
    <w:p w14:paraId="69E260DB" w14:textId="77777777" w:rsidR="00C97D6B" w:rsidRDefault="00C97D6B" w:rsidP="00C97D6B">
      <w:pPr>
        <w:pStyle w:val="PL"/>
        <w:rPr>
          <w:del w:id="1463" w:author="ruiyue"/>
        </w:rPr>
      </w:pPr>
      <w:del w:id="1464" w:author="ruiyue">
        <w:r>
          <w:delText xml:space="preserve">          type: array</w:delText>
        </w:r>
      </w:del>
    </w:p>
    <w:p w14:paraId="2CAAB223" w14:textId="77777777" w:rsidR="00C97D6B" w:rsidRDefault="00C97D6B" w:rsidP="00C97D6B">
      <w:pPr>
        <w:pStyle w:val="PL"/>
        <w:rPr>
          <w:del w:id="1465" w:author="ruiyue"/>
        </w:rPr>
      </w:pPr>
      <w:del w:id="1466" w:author="ruiyue">
        <w:r>
          <w:delText xml:space="preserve">          items:</w:delText>
        </w:r>
      </w:del>
    </w:p>
    <w:p w14:paraId="2B80B6DE" w14:textId="77777777" w:rsidR="00C97D6B" w:rsidRDefault="00C97D6B" w:rsidP="00C97D6B">
      <w:pPr>
        <w:pStyle w:val="PL"/>
        <w:rPr>
          <w:del w:id="1467" w:author="ruiyue"/>
        </w:rPr>
      </w:pPr>
      <w:del w:id="1468" w:author="ruiyue">
        <w:r>
          <w:delText xml:space="preserve">            type: string</w:delText>
        </w:r>
      </w:del>
    </w:p>
    <w:p w14:paraId="03F42770" w14:textId="77777777" w:rsidR="00C97D6B" w:rsidRDefault="00C97D6B" w:rsidP="00C97D6B">
      <w:pPr>
        <w:pStyle w:val="PL"/>
        <w:rPr>
          <w:del w:id="1469" w:author="ruiyue"/>
        </w:rPr>
      </w:pPr>
      <w:del w:id="1470" w:author="ruiyue">
        <w:r>
          <w:delText xml:space="preserve">            enum:</w:delText>
        </w:r>
      </w:del>
    </w:p>
    <w:p w14:paraId="48999D6C" w14:textId="77777777" w:rsidR="00C97D6B" w:rsidRDefault="00C97D6B" w:rsidP="00C97D6B">
      <w:pPr>
        <w:pStyle w:val="PL"/>
        <w:rPr>
          <w:del w:id="1471" w:author="ruiyue"/>
        </w:rPr>
      </w:pPr>
      <w:del w:id="1472" w:author="ruiyue">
        <w:r>
          <w:delText xml:space="preserve">              - PDPcontext</w:delText>
        </w:r>
      </w:del>
    </w:p>
    <w:p w14:paraId="483918BE" w14:textId="77777777" w:rsidR="00C97D6B" w:rsidRDefault="00C97D6B" w:rsidP="00C97D6B">
      <w:pPr>
        <w:pStyle w:val="PL"/>
        <w:rPr>
          <w:del w:id="1473" w:author="ruiyue"/>
        </w:rPr>
      </w:pPr>
      <w:del w:id="1474" w:author="ruiyue">
        <w:r>
          <w:delText xml:space="preserve">              - MBMScontext</w:delText>
        </w:r>
      </w:del>
    </w:p>
    <w:p w14:paraId="51770910" w14:textId="77777777" w:rsidR="00C97D6B" w:rsidRDefault="00C97D6B" w:rsidP="00C97D6B">
      <w:pPr>
        <w:pStyle w:val="PL"/>
        <w:rPr>
          <w:del w:id="1475" w:author="ruiyue"/>
        </w:rPr>
      </w:pPr>
      <w:del w:id="1476" w:author="ruiyue">
        <w:r>
          <w:delText xml:space="preserve">        IMS:</w:delText>
        </w:r>
      </w:del>
    </w:p>
    <w:p w14:paraId="5EA3950F" w14:textId="77777777" w:rsidR="00C97D6B" w:rsidRDefault="00C97D6B" w:rsidP="00C97D6B">
      <w:pPr>
        <w:pStyle w:val="PL"/>
        <w:rPr>
          <w:del w:id="1477" w:author="ruiyue"/>
        </w:rPr>
      </w:pPr>
      <w:del w:id="1478" w:author="ruiyue">
        <w:r>
          <w:delText xml:space="preserve">          type: array</w:delText>
        </w:r>
      </w:del>
    </w:p>
    <w:p w14:paraId="449A5004" w14:textId="77777777" w:rsidR="00C97D6B" w:rsidRDefault="00C97D6B" w:rsidP="00C97D6B">
      <w:pPr>
        <w:pStyle w:val="PL"/>
        <w:rPr>
          <w:del w:id="1479" w:author="ruiyue"/>
        </w:rPr>
      </w:pPr>
      <w:del w:id="1480" w:author="ruiyue">
        <w:r>
          <w:delText xml:space="preserve">          items:</w:delText>
        </w:r>
      </w:del>
    </w:p>
    <w:p w14:paraId="6EFC950C" w14:textId="77777777" w:rsidR="00C97D6B" w:rsidRDefault="00C97D6B" w:rsidP="00C97D6B">
      <w:pPr>
        <w:pStyle w:val="PL"/>
        <w:rPr>
          <w:del w:id="1481" w:author="ruiyue"/>
        </w:rPr>
      </w:pPr>
      <w:del w:id="1482" w:author="ruiyue">
        <w:r>
          <w:delText xml:space="preserve">            type: string</w:delText>
        </w:r>
      </w:del>
    </w:p>
    <w:p w14:paraId="6AEEE744" w14:textId="77777777" w:rsidR="00C97D6B" w:rsidRDefault="00C97D6B" w:rsidP="00C97D6B">
      <w:pPr>
        <w:pStyle w:val="PL"/>
        <w:rPr>
          <w:del w:id="1483" w:author="ruiyue"/>
        </w:rPr>
      </w:pPr>
      <w:del w:id="1484" w:author="ruiyue">
        <w:r>
          <w:delText xml:space="preserve">            enum:</w:delText>
        </w:r>
      </w:del>
    </w:p>
    <w:p w14:paraId="6A2B09EC" w14:textId="77777777" w:rsidR="00C97D6B" w:rsidRDefault="00C97D6B" w:rsidP="00C97D6B">
      <w:pPr>
        <w:pStyle w:val="PL"/>
        <w:rPr>
          <w:del w:id="1485" w:author="ruiyue"/>
        </w:rPr>
      </w:pPr>
      <w:del w:id="1486" w:author="ruiyue">
        <w:r>
          <w:delText xml:space="preserve">              - SIPsession_StandaloneTransaction</w:delText>
        </w:r>
      </w:del>
    </w:p>
    <w:p w14:paraId="10288412" w14:textId="77777777" w:rsidR="00C97D6B" w:rsidRDefault="00C97D6B" w:rsidP="00C97D6B">
      <w:pPr>
        <w:pStyle w:val="PL"/>
        <w:rPr>
          <w:del w:id="1487" w:author="ruiyue"/>
        </w:rPr>
      </w:pPr>
      <w:del w:id="1488" w:author="ruiyue">
        <w:r>
          <w:delText xml:space="preserve">        BM_SC:</w:delText>
        </w:r>
      </w:del>
    </w:p>
    <w:p w14:paraId="7D5F5823" w14:textId="77777777" w:rsidR="00C97D6B" w:rsidRDefault="00C97D6B" w:rsidP="00C97D6B">
      <w:pPr>
        <w:pStyle w:val="PL"/>
        <w:rPr>
          <w:del w:id="1489" w:author="ruiyue"/>
        </w:rPr>
      </w:pPr>
      <w:del w:id="1490" w:author="ruiyue">
        <w:r>
          <w:delText xml:space="preserve">          type: array</w:delText>
        </w:r>
      </w:del>
    </w:p>
    <w:p w14:paraId="4DC5405C" w14:textId="77777777" w:rsidR="00C97D6B" w:rsidRDefault="00C97D6B" w:rsidP="00C97D6B">
      <w:pPr>
        <w:pStyle w:val="PL"/>
        <w:rPr>
          <w:del w:id="1491" w:author="ruiyue"/>
        </w:rPr>
      </w:pPr>
      <w:del w:id="1492" w:author="ruiyue">
        <w:r>
          <w:delText xml:space="preserve">          items:</w:delText>
        </w:r>
      </w:del>
    </w:p>
    <w:p w14:paraId="2342D6D3" w14:textId="77777777" w:rsidR="00C97D6B" w:rsidRDefault="00C97D6B" w:rsidP="00C97D6B">
      <w:pPr>
        <w:pStyle w:val="PL"/>
        <w:rPr>
          <w:del w:id="1493" w:author="ruiyue"/>
        </w:rPr>
      </w:pPr>
      <w:del w:id="1494" w:author="ruiyue">
        <w:r>
          <w:delText xml:space="preserve">            type: string</w:delText>
        </w:r>
      </w:del>
    </w:p>
    <w:p w14:paraId="5638287B" w14:textId="77777777" w:rsidR="00C97D6B" w:rsidRDefault="00C97D6B" w:rsidP="00C97D6B">
      <w:pPr>
        <w:pStyle w:val="PL"/>
        <w:rPr>
          <w:del w:id="1495" w:author="ruiyue"/>
        </w:rPr>
      </w:pPr>
      <w:del w:id="1496" w:author="ruiyue">
        <w:r>
          <w:delText xml:space="preserve">            enum:</w:delText>
        </w:r>
      </w:del>
    </w:p>
    <w:p w14:paraId="4375C9A1" w14:textId="77777777" w:rsidR="00C97D6B" w:rsidRDefault="00C97D6B" w:rsidP="00C97D6B">
      <w:pPr>
        <w:pStyle w:val="PL"/>
        <w:rPr>
          <w:del w:id="1497" w:author="ruiyue"/>
        </w:rPr>
      </w:pPr>
      <w:del w:id="1498" w:author="ruiyue">
        <w:r>
          <w:delText xml:space="preserve">              - MBMSactivation</w:delText>
        </w:r>
      </w:del>
    </w:p>
    <w:p w14:paraId="18C50241" w14:textId="77777777" w:rsidR="00C97D6B" w:rsidRDefault="00C97D6B" w:rsidP="00C97D6B">
      <w:pPr>
        <w:pStyle w:val="PL"/>
        <w:rPr>
          <w:del w:id="1499" w:author="ruiyue"/>
        </w:rPr>
      </w:pPr>
      <w:del w:id="1500" w:author="ruiyue">
        <w:r>
          <w:delText xml:space="preserve">        MME:</w:delText>
        </w:r>
      </w:del>
    </w:p>
    <w:p w14:paraId="58F42624" w14:textId="77777777" w:rsidR="00C97D6B" w:rsidRDefault="00C97D6B" w:rsidP="00C97D6B">
      <w:pPr>
        <w:pStyle w:val="PL"/>
        <w:rPr>
          <w:del w:id="1501" w:author="ruiyue"/>
        </w:rPr>
      </w:pPr>
      <w:del w:id="1502" w:author="ruiyue">
        <w:r>
          <w:delText xml:space="preserve">          type: array</w:delText>
        </w:r>
      </w:del>
    </w:p>
    <w:p w14:paraId="29682B91" w14:textId="77777777" w:rsidR="00C97D6B" w:rsidRDefault="00C97D6B" w:rsidP="00C97D6B">
      <w:pPr>
        <w:pStyle w:val="PL"/>
        <w:rPr>
          <w:del w:id="1503" w:author="ruiyue"/>
        </w:rPr>
      </w:pPr>
      <w:del w:id="1504" w:author="ruiyue">
        <w:r>
          <w:delText xml:space="preserve">          items:</w:delText>
        </w:r>
      </w:del>
    </w:p>
    <w:p w14:paraId="1C5C1027" w14:textId="77777777" w:rsidR="00C97D6B" w:rsidRDefault="00C97D6B" w:rsidP="00C97D6B">
      <w:pPr>
        <w:pStyle w:val="PL"/>
        <w:rPr>
          <w:del w:id="1505" w:author="ruiyue"/>
        </w:rPr>
      </w:pPr>
      <w:del w:id="1506" w:author="ruiyue">
        <w:r>
          <w:delText xml:space="preserve">            type: string</w:delText>
        </w:r>
      </w:del>
    </w:p>
    <w:p w14:paraId="12E45DAB" w14:textId="77777777" w:rsidR="00C97D6B" w:rsidRDefault="00C97D6B" w:rsidP="00C97D6B">
      <w:pPr>
        <w:pStyle w:val="PL"/>
        <w:rPr>
          <w:del w:id="1507" w:author="ruiyue"/>
        </w:rPr>
      </w:pPr>
      <w:del w:id="1508" w:author="ruiyue">
        <w:r>
          <w:delText xml:space="preserve">            enum:</w:delText>
        </w:r>
      </w:del>
    </w:p>
    <w:p w14:paraId="5DEA371F" w14:textId="77777777" w:rsidR="00C97D6B" w:rsidRDefault="00C97D6B" w:rsidP="00C97D6B">
      <w:pPr>
        <w:pStyle w:val="PL"/>
        <w:rPr>
          <w:del w:id="1509" w:author="ruiyue"/>
        </w:rPr>
      </w:pPr>
      <w:del w:id="1510" w:author="ruiyue">
        <w:r>
          <w:delText xml:space="preserve">              - UEinitiatedPDNconnectivityRequest</w:delText>
        </w:r>
      </w:del>
    </w:p>
    <w:p w14:paraId="7D517D78" w14:textId="77777777" w:rsidR="00C97D6B" w:rsidRDefault="00C97D6B" w:rsidP="00C97D6B">
      <w:pPr>
        <w:pStyle w:val="PL"/>
        <w:rPr>
          <w:del w:id="1511" w:author="ruiyue"/>
        </w:rPr>
      </w:pPr>
      <w:del w:id="1512" w:author="ruiyue">
        <w:r>
          <w:delText xml:space="preserve">              - ServiceRequest</w:delText>
        </w:r>
      </w:del>
    </w:p>
    <w:p w14:paraId="3A47634C" w14:textId="77777777" w:rsidR="00C97D6B" w:rsidRDefault="00C97D6B" w:rsidP="00C97D6B">
      <w:pPr>
        <w:pStyle w:val="PL"/>
        <w:rPr>
          <w:del w:id="1513" w:author="ruiyue"/>
        </w:rPr>
      </w:pPr>
      <w:del w:id="1514" w:author="ruiyue">
        <w:r>
          <w:delText xml:space="preserve">              - InitialAttach_TAU_Detach</w:delText>
        </w:r>
      </w:del>
    </w:p>
    <w:p w14:paraId="5FB93A71" w14:textId="77777777" w:rsidR="00C97D6B" w:rsidRDefault="00C97D6B" w:rsidP="00C97D6B">
      <w:pPr>
        <w:pStyle w:val="PL"/>
        <w:rPr>
          <w:del w:id="1515" w:author="ruiyue"/>
        </w:rPr>
      </w:pPr>
      <w:del w:id="1516" w:author="ruiyue">
        <w:r>
          <w:delText xml:space="preserve">              - UEinitiatedPDNdisconnection</w:delText>
        </w:r>
      </w:del>
    </w:p>
    <w:p w14:paraId="6003E71A" w14:textId="77777777" w:rsidR="00C97D6B" w:rsidRDefault="00C97D6B" w:rsidP="00C97D6B">
      <w:pPr>
        <w:pStyle w:val="PL"/>
        <w:rPr>
          <w:del w:id="1517" w:author="ruiyue"/>
        </w:rPr>
      </w:pPr>
      <w:del w:id="1518" w:author="ruiyue">
        <w:r>
          <w:delText xml:space="preserve">              - BearerActivationModificationDeletion</w:delText>
        </w:r>
      </w:del>
    </w:p>
    <w:p w14:paraId="10C5B96C" w14:textId="77777777" w:rsidR="00C97D6B" w:rsidRDefault="00C97D6B" w:rsidP="00C97D6B">
      <w:pPr>
        <w:pStyle w:val="PL"/>
        <w:rPr>
          <w:del w:id="1519" w:author="ruiyue"/>
        </w:rPr>
      </w:pPr>
      <w:del w:id="1520" w:author="ruiyue">
        <w:r>
          <w:delText xml:space="preserve">              - Handover</w:delText>
        </w:r>
      </w:del>
    </w:p>
    <w:p w14:paraId="0C672A12" w14:textId="77777777" w:rsidR="00C97D6B" w:rsidRDefault="00C97D6B" w:rsidP="00C97D6B">
      <w:pPr>
        <w:pStyle w:val="PL"/>
        <w:rPr>
          <w:del w:id="1521" w:author="ruiyue"/>
        </w:rPr>
      </w:pPr>
      <w:del w:id="1522" w:author="ruiyue">
        <w:r>
          <w:delText xml:space="preserve">        SGW:</w:delText>
        </w:r>
      </w:del>
    </w:p>
    <w:p w14:paraId="6CC5B31A" w14:textId="77777777" w:rsidR="00C97D6B" w:rsidRDefault="00C97D6B" w:rsidP="00C97D6B">
      <w:pPr>
        <w:pStyle w:val="PL"/>
        <w:rPr>
          <w:del w:id="1523" w:author="ruiyue"/>
        </w:rPr>
      </w:pPr>
      <w:del w:id="1524" w:author="ruiyue">
        <w:r>
          <w:delText xml:space="preserve">          type: array</w:delText>
        </w:r>
      </w:del>
    </w:p>
    <w:p w14:paraId="7774DFFB" w14:textId="77777777" w:rsidR="00C97D6B" w:rsidRDefault="00C97D6B" w:rsidP="00C97D6B">
      <w:pPr>
        <w:pStyle w:val="PL"/>
        <w:rPr>
          <w:del w:id="1525" w:author="ruiyue"/>
        </w:rPr>
      </w:pPr>
      <w:del w:id="1526" w:author="ruiyue">
        <w:r>
          <w:delText xml:space="preserve">          items:</w:delText>
        </w:r>
      </w:del>
    </w:p>
    <w:p w14:paraId="59C1A3FB" w14:textId="77777777" w:rsidR="00C97D6B" w:rsidRDefault="00C97D6B" w:rsidP="00C97D6B">
      <w:pPr>
        <w:pStyle w:val="PL"/>
        <w:rPr>
          <w:del w:id="1527" w:author="ruiyue"/>
        </w:rPr>
      </w:pPr>
      <w:del w:id="1528" w:author="ruiyue">
        <w:r>
          <w:delText xml:space="preserve">            type: string</w:delText>
        </w:r>
      </w:del>
    </w:p>
    <w:p w14:paraId="74BCC180" w14:textId="77777777" w:rsidR="00C97D6B" w:rsidRDefault="00C97D6B" w:rsidP="00C97D6B">
      <w:pPr>
        <w:pStyle w:val="PL"/>
        <w:rPr>
          <w:del w:id="1529" w:author="ruiyue"/>
        </w:rPr>
      </w:pPr>
      <w:del w:id="1530" w:author="ruiyue">
        <w:r>
          <w:delText xml:space="preserve">            enum:</w:delText>
        </w:r>
      </w:del>
    </w:p>
    <w:p w14:paraId="08584C3B" w14:textId="77777777" w:rsidR="00C97D6B" w:rsidRDefault="00C97D6B" w:rsidP="00C97D6B">
      <w:pPr>
        <w:pStyle w:val="PL"/>
        <w:rPr>
          <w:del w:id="1531" w:author="ruiyue"/>
        </w:rPr>
      </w:pPr>
      <w:del w:id="1532" w:author="ruiyue">
        <w:r>
          <w:delText xml:space="preserve">              - PDNconnectionCreation</w:delText>
        </w:r>
      </w:del>
    </w:p>
    <w:p w14:paraId="3E71294F" w14:textId="77777777" w:rsidR="00C97D6B" w:rsidRDefault="00C97D6B" w:rsidP="00C97D6B">
      <w:pPr>
        <w:pStyle w:val="PL"/>
        <w:rPr>
          <w:del w:id="1533" w:author="ruiyue"/>
        </w:rPr>
      </w:pPr>
      <w:del w:id="1534" w:author="ruiyue">
        <w:r>
          <w:lastRenderedPageBreak/>
          <w:delText xml:space="preserve">              - PDNconnectionTermination</w:delText>
        </w:r>
      </w:del>
    </w:p>
    <w:p w14:paraId="164A862E" w14:textId="77777777" w:rsidR="00C97D6B" w:rsidRDefault="00C97D6B" w:rsidP="00C97D6B">
      <w:pPr>
        <w:pStyle w:val="PL"/>
        <w:rPr>
          <w:del w:id="1535" w:author="ruiyue"/>
        </w:rPr>
      </w:pPr>
      <w:del w:id="1536" w:author="ruiyue">
        <w:r>
          <w:delText xml:space="preserve">              - BearerActivationModificationDeletion</w:delText>
        </w:r>
      </w:del>
    </w:p>
    <w:p w14:paraId="440A5B51" w14:textId="77777777" w:rsidR="00C97D6B" w:rsidRDefault="00C97D6B" w:rsidP="00C97D6B">
      <w:pPr>
        <w:pStyle w:val="PL"/>
        <w:rPr>
          <w:del w:id="1537" w:author="ruiyue"/>
        </w:rPr>
      </w:pPr>
      <w:del w:id="1538" w:author="ruiyue">
        <w:r>
          <w:delText xml:space="preserve">        PGW:</w:delText>
        </w:r>
      </w:del>
    </w:p>
    <w:p w14:paraId="5C5E0CA3" w14:textId="77777777" w:rsidR="00C97D6B" w:rsidRDefault="00C97D6B" w:rsidP="00C97D6B">
      <w:pPr>
        <w:pStyle w:val="PL"/>
        <w:rPr>
          <w:del w:id="1539" w:author="ruiyue"/>
        </w:rPr>
      </w:pPr>
      <w:del w:id="1540" w:author="ruiyue">
        <w:r>
          <w:delText xml:space="preserve">          type: array</w:delText>
        </w:r>
      </w:del>
    </w:p>
    <w:p w14:paraId="1F17BDBB" w14:textId="77777777" w:rsidR="00C97D6B" w:rsidRDefault="00C97D6B" w:rsidP="00C97D6B">
      <w:pPr>
        <w:pStyle w:val="PL"/>
        <w:rPr>
          <w:del w:id="1541" w:author="ruiyue"/>
        </w:rPr>
      </w:pPr>
      <w:del w:id="1542" w:author="ruiyue">
        <w:r>
          <w:delText xml:space="preserve">          items:</w:delText>
        </w:r>
      </w:del>
    </w:p>
    <w:p w14:paraId="6CD673B7" w14:textId="77777777" w:rsidR="00C97D6B" w:rsidRDefault="00C97D6B" w:rsidP="00C97D6B">
      <w:pPr>
        <w:pStyle w:val="PL"/>
        <w:rPr>
          <w:del w:id="1543" w:author="ruiyue"/>
        </w:rPr>
      </w:pPr>
      <w:del w:id="1544" w:author="ruiyue">
        <w:r>
          <w:delText xml:space="preserve">            type: string</w:delText>
        </w:r>
      </w:del>
    </w:p>
    <w:p w14:paraId="7A2229F0" w14:textId="77777777" w:rsidR="00C97D6B" w:rsidRDefault="00C97D6B" w:rsidP="00C97D6B">
      <w:pPr>
        <w:pStyle w:val="PL"/>
        <w:rPr>
          <w:del w:id="1545" w:author="ruiyue"/>
        </w:rPr>
      </w:pPr>
      <w:del w:id="1546" w:author="ruiyue">
        <w:r>
          <w:delText xml:space="preserve">            enum:</w:delText>
        </w:r>
      </w:del>
    </w:p>
    <w:p w14:paraId="0BAFE323" w14:textId="77777777" w:rsidR="00C97D6B" w:rsidRDefault="00C97D6B" w:rsidP="00C97D6B">
      <w:pPr>
        <w:pStyle w:val="PL"/>
        <w:rPr>
          <w:del w:id="1547" w:author="ruiyue"/>
        </w:rPr>
      </w:pPr>
      <w:del w:id="1548" w:author="ruiyue">
        <w:r>
          <w:delText xml:space="preserve">              - PDNconnectionCreation</w:delText>
        </w:r>
      </w:del>
    </w:p>
    <w:p w14:paraId="75A96E6F" w14:textId="77777777" w:rsidR="00C97D6B" w:rsidRDefault="00C97D6B" w:rsidP="00C97D6B">
      <w:pPr>
        <w:pStyle w:val="PL"/>
        <w:rPr>
          <w:del w:id="1549" w:author="ruiyue"/>
        </w:rPr>
      </w:pPr>
      <w:del w:id="1550" w:author="ruiyue">
        <w:r>
          <w:delText xml:space="preserve">              - PDNconnectionTermination</w:delText>
        </w:r>
      </w:del>
    </w:p>
    <w:p w14:paraId="7FFE856B" w14:textId="77777777" w:rsidR="00C97D6B" w:rsidRDefault="00C97D6B" w:rsidP="00C97D6B">
      <w:pPr>
        <w:pStyle w:val="PL"/>
        <w:rPr>
          <w:del w:id="1551" w:author="ruiyue"/>
        </w:rPr>
      </w:pPr>
      <w:del w:id="1552" w:author="ruiyue">
        <w:r>
          <w:delText xml:space="preserve">              - BearerActivationModificationDeletion</w:delText>
        </w:r>
      </w:del>
    </w:p>
    <w:p w14:paraId="625145B1" w14:textId="77777777" w:rsidR="00C97D6B" w:rsidRDefault="00C97D6B" w:rsidP="00C97D6B">
      <w:pPr>
        <w:pStyle w:val="PL"/>
        <w:rPr>
          <w:del w:id="1553" w:author="ruiyue"/>
        </w:rPr>
      </w:pPr>
      <w:del w:id="1554" w:author="ruiyue">
        <w:r>
          <w:delText xml:space="preserve">        AMF:</w:delText>
        </w:r>
      </w:del>
    </w:p>
    <w:p w14:paraId="62EB7FD3" w14:textId="77777777" w:rsidR="00C97D6B" w:rsidRDefault="00C97D6B" w:rsidP="00C97D6B">
      <w:pPr>
        <w:pStyle w:val="PL"/>
        <w:rPr>
          <w:del w:id="1555" w:author="ruiyue"/>
        </w:rPr>
      </w:pPr>
      <w:del w:id="1556" w:author="ruiyue">
        <w:r>
          <w:delText xml:space="preserve">          type: array</w:delText>
        </w:r>
      </w:del>
    </w:p>
    <w:p w14:paraId="7F93AA66" w14:textId="77777777" w:rsidR="00C97D6B" w:rsidRDefault="00C97D6B" w:rsidP="00C97D6B">
      <w:pPr>
        <w:pStyle w:val="PL"/>
        <w:rPr>
          <w:del w:id="1557" w:author="ruiyue"/>
        </w:rPr>
      </w:pPr>
      <w:del w:id="1558" w:author="ruiyue">
        <w:r>
          <w:delText xml:space="preserve">          items:</w:delText>
        </w:r>
      </w:del>
    </w:p>
    <w:p w14:paraId="5EFD08B5" w14:textId="77777777" w:rsidR="00C97D6B" w:rsidRDefault="00C97D6B" w:rsidP="00C97D6B">
      <w:pPr>
        <w:pStyle w:val="PL"/>
        <w:rPr>
          <w:del w:id="1559" w:author="ruiyue"/>
        </w:rPr>
      </w:pPr>
      <w:del w:id="1560" w:author="ruiyue">
        <w:r>
          <w:delText xml:space="preserve">            type: string</w:delText>
        </w:r>
      </w:del>
    </w:p>
    <w:p w14:paraId="2C43F91F" w14:textId="77777777" w:rsidR="00C97D6B" w:rsidRDefault="00C97D6B" w:rsidP="00C97D6B">
      <w:pPr>
        <w:pStyle w:val="PL"/>
        <w:rPr>
          <w:del w:id="1561" w:author="ruiyue"/>
        </w:rPr>
      </w:pPr>
      <w:del w:id="1562" w:author="ruiyue">
        <w:r>
          <w:delText xml:space="preserve">            enum:</w:delText>
        </w:r>
      </w:del>
    </w:p>
    <w:p w14:paraId="46B8ED48" w14:textId="77777777" w:rsidR="00C97D6B" w:rsidRDefault="00C97D6B" w:rsidP="00C97D6B">
      <w:pPr>
        <w:pStyle w:val="PL"/>
        <w:rPr>
          <w:del w:id="1563" w:author="ruiyue"/>
        </w:rPr>
      </w:pPr>
      <w:del w:id="1564" w:author="ruiyue">
        <w:r>
          <w:delText xml:space="preserve">              - Registration</w:delText>
        </w:r>
      </w:del>
    </w:p>
    <w:p w14:paraId="3F73C6E3" w14:textId="77777777" w:rsidR="00C97D6B" w:rsidRDefault="00C97D6B" w:rsidP="00C97D6B">
      <w:pPr>
        <w:pStyle w:val="PL"/>
        <w:rPr>
          <w:del w:id="1565" w:author="ruiyue"/>
        </w:rPr>
      </w:pPr>
      <w:del w:id="1566" w:author="ruiyue">
        <w:r>
          <w:delText xml:space="preserve">              - ServiceRequest</w:delText>
        </w:r>
      </w:del>
    </w:p>
    <w:p w14:paraId="57A1C33D" w14:textId="77777777" w:rsidR="00C97D6B" w:rsidRDefault="00C97D6B" w:rsidP="00C97D6B">
      <w:pPr>
        <w:pStyle w:val="PL"/>
        <w:rPr>
          <w:del w:id="1567" w:author="ruiyue"/>
        </w:rPr>
      </w:pPr>
      <w:del w:id="1568" w:author="ruiyue">
        <w:r>
          <w:delText xml:space="preserve">              - Handover</w:delText>
        </w:r>
      </w:del>
    </w:p>
    <w:p w14:paraId="73CBCDA7" w14:textId="77777777" w:rsidR="00C97D6B" w:rsidRDefault="00C97D6B" w:rsidP="00C97D6B">
      <w:pPr>
        <w:pStyle w:val="PL"/>
        <w:rPr>
          <w:del w:id="1569" w:author="ruiyue"/>
        </w:rPr>
      </w:pPr>
      <w:del w:id="1570" w:author="ruiyue">
        <w:r>
          <w:delText xml:space="preserve">              - UEderegistration</w:delText>
        </w:r>
      </w:del>
    </w:p>
    <w:p w14:paraId="6C9D7F58" w14:textId="77777777" w:rsidR="00C97D6B" w:rsidRDefault="00C97D6B" w:rsidP="00C97D6B">
      <w:pPr>
        <w:pStyle w:val="PL"/>
        <w:rPr>
          <w:del w:id="1571" w:author="ruiyue"/>
        </w:rPr>
      </w:pPr>
      <w:del w:id="1572" w:author="ruiyue">
        <w:r>
          <w:delText xml:space="preserve">              - NetworkDeregistration</w:delText>
        </w:r>
      </w:del>
    </w:p>
    <w:p w14:paraId="712B4096" w14:textId="77777777" w:rsidR="00C97D6B" w:rsidRDefault="00C97D6B" w:rsidP="00C97D6B">
      <w:pPr>
        <w:pStyle w:val="PL"/>
        <w:rPr>
          <w:del w:id="1573" w:author="ruiyue"/>
        </w:rPr>
      </w:pPr>
      <w:del w:id="1574" w:author="ruiyue">
        <w:r>
          <w:delText xml:space="preserve">              - UEMobilityFromEPC</w:delText>
        </w:r>
      </w:del>
    </w:p>
    <w:p w14:paraId="2359B0CE" w14:textId="77777777" w:rsidR="00C97D6B" w:rsidRDefault="00C97D6B" w:rsidP="00C97D6B">
      <w:pPr>
        <w:pStyle w:val="PL"/>
        <w:rPr>
          <w:del w:id="1575" w:author="ruiyue"/>
        </w:rPr>
      </w:pPr>
      <w:del w:id="1576" w:author="ruiyue">
        <w:r>
          <w:delText xml:space="preserve">              - UEMobilityToEPC</w:delText>
        </w:r>
      </w:del>
    </w:p>
    <w:p w14:paraId="42E0A17B" w14:textId="77777777" w:rsidR="00C97D6B" w:rsidRDefault="00C97D6B" w:rsidP="00C97D6B">
      <w:pPr>
        <w:pStyle w:val="PL"/>
        <w:rPr>
          <w:del w:id="1577" w:author="ruiyue"/>
        </w:rPr>
      </w:pPr>
      <w:del w:id="1578" w:author="ruiyue">
        <w:r>
          <w:delText xml:space="preserve">        SMF:</w:delText>
        </w:r>
      </w:del>
    </w:p>
    <w:p w14:paraId="3E9FD2EF" w14:textId="77777777" w:rsidR="00C97D6B" w:rsidRDefault="00C97D6B" w:rsidP="00C97D6B">
      <w:pPr>
        <w:pStyle w:val="PL"/>
        <w:rPr>
          <w:del w:id="1579" w:author="ruiyue"/>
        </w:rPr>
      </w:pPr>
      <w:del w:id="1580" w:author="ruiyue">
        <w:r>
          <w:delText xml:space="preserve">          type: array</w:delText>
        </w:r>
      </w:del>
    </w:p>
    <w:p w14:paraId="146C0035" w14:textId="77777777" w:rsidR="00C97D6B" w:rsidRDefault="00C97D6B" w:rsidP="00C97D6B">
      <w:pPr>
        <w:pStyle w:val="PL"/>
        <w:rPr>
          <w:del w:id="1581" w:author="ruiyue"/>
        </w:rPr>
      </w:pPr>
      <w:del w:id="1582" w:author="ruiyue">
        <w:r>
          <w:delText xml:space="preserve">          items:</w:delText>
        </w:r>
      </w:del>
    </w:p>
    <w:p w14:paraId="0E509B84" w14:textId="77777777" w:rsidR="00C97D6B" w:rsidRDefault="00C97D6B" w:rsidP="00C97D6B">
      <w:pPr>
        <w:pStyle w:val="PL"/>
        <w:rPr>
          <w:del w:id="1583" w:author="ruiyue"/>
        </w:rPr>
      </w:pPr>
      <w:del w:id="1584" w:author="ruiyue">
        <w:r>
          <w:delText xml:space="preserve">            type: string</w:delText>
        </w:r>
      </w:del>
    </w:p>
    <w:p w14:paraId="456ADB83" w14:textId="77777777" w:rsidR="00C97D6B" w:rsidRDefault="00C97D6B" w:rsidP="00C97D6B">
      <w:pPr>
        <w:pStyle w:val="PL"/>
        <w:rPr>
          <w:del w:id="1585" w:author="ruiyue"/>
        </w:rPr>
      </w:pPr>
      <w:del w:id="1586" w:author="ruiyue">
        <w:r>
          <w:delText xml:space="preserve">            enum:</w:delText>
        </w:r>
      </w:del>
    </w:p>
    <w:p w14:paraId="2F741226" w14:textId="77777777" w:rsidR="00C97D6B" w:rsidRDefault="00C97D6B" w:rsidP="00C97D6B">
      <w:pPr>
        <w:pStyle w:val="PL"/>
        <w:rPr>
          <w:del w:id="1587" w:author="ruiyue"/>
        </w:rPr>
      </w:pPr>
      <w:del w:id="1588" w:author="ruiyue">
        <w:r>
          <w:delText xml:space="preserve">              - PDUsessionEstablishment</w:delText>
        </w:r>
      </w:del>
    </w:p>
    <w:p w14:paraId="12E90251" w14:textId="77777777" w:rsidR="00C97D6B" w:rsidRDefault="00C97D6B" w:rsidP="00C97D6B">
      <w:pPr>
        <w:pStyle w:val="PL"/>
        <w:rPr>
          <w:del w:id="1589" w:author="ruiyue"/>
        </w:rPr>
      </w:pPr>
      <w:del w:id="1590" w:author="ruiyue">
        <w:r>
          <w:delText xml:space="preserve">              - PDUsessionModification</w:delText>
        </w:r>
      </w:del>
    </w:p>
    <w:p w14:paraId="100A8DFC" w14:textId="77777777" w:rsidR="00C97D6B" w:rsidRDefault="00C97D6B" w:rsidP="00C97D6B">
      <w:pPr>
        <w:pStyle w:val="PL"/>
        <w:rPr>
          <w:del w:id="1591" w:author="ruiyue"/>
        </w:rPr>
      </w:pPr>
      <w:del w:id="1592" w:author="ruiyue">
        <w:r>
          <w:delText xml:space="preserve">              - PDUsessionRelease</w:delText>
        </w:r>
      </w:del>
    </w:p>
    <w:p w14:paraId="7FF5A4A1" w14:textId="77777777" w:rsidR="00C97D6B" w:rsidRDefault="00C97D6B" w:rsidP="00C97D6B">
      <w:pPr>
        <w:pStyle w:val="PL"/>
        <w:rPr>
          <w:del w:id="1593" w:author="ruiyue"/>
        </w:rPr>
      </w:pPr>
      <w:del w:id="1594" w:author="ruiyue">
        <w:r>
          <w:delText xml:space="preserve">              - PDUsessionUPactivationDeactivation</w:delText>
        </w:r>
      </w:del>
    </w:p>
    <w:p w14:paraId="0DB9BB83" w14:textId="77777777" w:rsidR="00C97D6B" w:rsidRDefault="00C97D6B" w:rsidP="00C97D6B">
      <w:pPr>
        <w:pStyle w:val="PL"/>
        <w:rPr>
          <w:del w:id="1595" w:author="ruiyue"/>
        </w:rPr>
      </w:pPr>
      <w:del w:id="1596" w:author="ruiyue">
        <w:r>
          <w:delText xml:space="preserve">              - MobilityBtw3gppAndN3gppTo5GC</w:delText>
        </w:r>
      </w:del>
    </w:p>
    <w:p w14:paraId="295B505B" w14:textId="77777777" w:rsidR="00C97D6B" w:rsidRDefault="00C97D6B" w:rsidP="00C97D6B">
      <w:pPr>
        <w:pStyle w:val="PL"/>
        <w:rPr>
          <w:del w:id="1597" w:author="ruiyue"/>
        </w:rPr>
      </w:pPr>
      <w:del w:id="1598" w:author="ruiyue">
        <w:r>
          <w:delText xml:space="preserve">              - MobilityFromEpc</w:delText>
        </w:r>
      </w:del>
    </w:p>
    <w:p w14:paraId="2F267CA4" w14:textId="77777777" w:rsidR="00C97D6B" w:rsidRDefault="00C97D6B" w:rsidP="00C97D6B">
      <w:pPr>
        <w:pStyle w:val="PL"/>
        <w:rPr>
          <w:del w:id="1599" w:author="ruiyue"/>
        </w:rPr>
      </w:pPr>
      <w:del w:id="1600" w:author="ruiyue">
        <w:r>
          <w:delText xml:space="preserve">        PCF:</w:delText>
        </w:r>
      </w:del>
    </w:p>
    <w:p w14:paraId="7288614A" w14:textId="77777777" w:rsidR="00C97D6B" w:rsidRDefault="00C97D6B" w:rsidP="00C97D6B">
      <w:pPr>
        <w:pStyle w:val="PL"/>
        <w:rPr>
          <w:del w:id="1601" w:author="ruiyue"/>
        </w:rPr>
      </w:pPr>
      <w:del w:id="1602" w:author="ruiyue">
        <w:r>
          <w:delText xml:space="preserve">          type: array</w:delText>
        </w:r>
      </w:del>
    </w:p>
    <w:p w14:paraId="7509392F" w14:textId="77777777" w:rsidR="00C97D6B" w:rsidRDefault="00C97D6B" w:rsidP="00C97D6B">
      <w:pPr>
        <w:pStyle w:val="PL"/>
        <w:rPr>
          <w:del w:id="1603" w:author="ruiyue"/>
        </w:rPr>
      </w:pPr>
      <w:del w:id="1604" w:author="ruiyue">
        <w:r>
          <w:delText xml:space="preserve">          items:</w:delText>
        </w:r>
      </w:del>
    </w:p>
    <w:p w14:paraId="7DE3B017" w14:textId="77777777" w:rsidR="00C97D6B" w:rsidRDefault="00C97D6B" w:rsidP="00C97D6B">
      <w:pPr>
        <w:pStyle w:val="PL"/>
        <w:rPr>
          <w:del w:id="1605" w:author="ruiyue"/>
        </w:rPr>
      </w:pPr>
      <w:del w:id="1606" w:author="ruiyue">
        <w:r>
          <w:delText xml:space="preserve">            type: string</w:delText>
        </w:r>
      </w:del>
    </w:p>
    <w:p w14:paraId="22E7517A" w14:textId="77777777" w:rsidR="00C97D6B" w:rsidRDefault="00C97D6B" w:rsidP="00C97D6B">
      <w:pPr>
        <w:pStyle w:val="PL"/>
        <w:rPr>
          <w:del w:id="1607" w:author="ruiyue"/>
        </w:rPr>
      </w:pPr>
      <w:del w:id="1608" w:author="ruiyue">
        <w:r>
          <w:delText xml:space="preserve">            enum:</w:delText>
        </w:r>
      </w:del>
    </w:p>
    <w:p w14:paraId="1F2D772F" w14:textId="77777777" w:rsidR="00C97D6B" w:rsidRDefault="00C97D6B" w:rsidP="00C97D6B">
      <w:pPr>
        <w:pStyle w:val="PL"/>
        <w:rPr>
          <w:del w:id="1609" w:author="ruiyue"/>
        </w:rPr>
      </w:pPr>
      <w:del w:id="1610" w:author="ruiyue">
        <w:r>
          <w:delText xml:space="preserve">              - AMpolicy</w:delText>
        </w:r>
      </w:del>
    </w:p>
    <w:p w14:paraId="2E4212F4" w14:textId="77777777" w:rsidR="00C97D6B" w:rsidRDefault="00C97D6B" w:rsidP="00C97D6B">
      <w:pPr>
        <w:pStyle w:val="PL"/>
        <w:rPr>
          <w:del w:id="1611" w:author="ruiyue"/>
        </w:rPr>
      </w:pPr>
      <w:del w:id="1612" w:author="ruiyue">
        <w:r>
          <w:delText xml:space="preserve">              - SMpolicy</w:delText>
        </w:r>
      </w:del>
    </w:p>
    <w:p w14:paraId="37DDDC0E" w14:textId="77777777" w:rsidR="00C97D6B" w:rsidRDefault="00C97D6B" w:rsidP="00C97D6B">
      <w:pPr>
        <w:pStyle w:val="PL"/>
        <w:rPr>
          <w:del w:id="1613" w:author="ruiyue"/>
        </w:rPr>
      </w:pPr>
      <w:del w:id="1614" w:author="ruiyue">
        <w:r>
          <w:delText xml:space="preserve">              - Authorization</w:delText>
        </w:r>
      </w:del>
    </w:p>
    <w:p w14:paraId="554FCE84" w14:textId="77777777" w:rsidR="00C97D6B" w:rsidRDefault="00C97D6B" w:rsidP="00C97D6B">
      <w:pPr>
        <w:pStyle w:val="PL"/>
        <w:rPr>
          <w:del w:id="1615" w:author="ruiyue"/>
        </w:rPr>
      </w:pPr>
      <w:del w:id="1616" w:author="ruiyue">
        <w:r>
          <w:delText xml:space="preserve">              - BDTpolicy</w:delText>
        </w:r>
      </w:del>
    </w:p>
    <w:p w14:paraId="71B27817" w14:textId="77777777" w:rsidR="00C97D6B" w:rsidRDefault="00C97D6B" w:rsidP="00C97D6B">
      <w:pPr>
        <w:pStyle w:val="PL"/>
        <w:rPr>
          <w:del w:id="1617" w:author="ruiyue"/>
        </w:rPr>
      </w:pPr>
      <w:del w:id="1618" w:author="ruiyue">
        <w:r>
          <w:delText xml:space="preserve">        UPF:</w:delText>
        </w:r>
      </w:del>
    </w:p>
    <w:p w14:paraId="66B5F7E6" w14:textId="77777777" w:rsidR="00C97D6B" w:rsidRDefault="00C97D6B" w:rsidP="00C97D6B">
      <w:pPr>
        <w:pStyle w:val="PL"/>
        <w:rPr>
          <w:del w:id="1619" w:author="ruiyue"/>
        </w:rPr>
      </w:pPr>
      <w:del w:id="1620" w:author="ruiyue">
        <w:r>
          <w:delText xml:space="preserve">          type: array</w:delText>
        </w:r>
      </w:del>
    </w:p>
    <w:p w14:paraId="6DF421F8" w14:textId="77777777" w:rsidR="00C97D6B" w:rsidRDefault="00C97D6B" w:rsidP="00C97D6B">
      <w:pPr>
        <w:pStyle w:val="PL"/>
        <w:rPr>
          <w:del w:id="1621" w:author="ruiyue"/>
        </w:rPr>
      </w:pPr>
      <w:del w:id="1622" w:author="ruiyue">
        <w:r>
          <w:delText xml:space="preserve">          items:</w:delText>
        </w:r>
      </w:del>
    </w:p>
    <w:p w14:paraId="49C82B1E" w14:textId="77777777" w:rsidR="00C97D6B" w:rsidRDefault="00C97D6B" w:rsidP="00C97D6B">
      <w:pPr>
        <w:pStyle w:val="PL"/>
        <w:rPr>
          <w:del w:id="1623" w:author="ruiyue"/>
        </w:rPr>
      </w:pPr>
      <w:del w:id="1624" w:author="ruiyue">
        <w:r>
          <w:delText xml:space="preserve">            type: string</w:delText>
        </w:r>
      </w:del>
    </w:p>
    <w:p w14:paraId="1F2AF9D6" w14:textId="77777777" w:rsidR="00C97D6B" w:rsidRDefault="00C97D6B" w:rsidP="00C97D6B">
      <w:pPr>
        <w:pStyle w:val="PL"/>
        <w:rPr>
          <w:del w:id="1625" w:author="ruiyue"/>
        </w:rPr>
      </w:pPr>
      <w:del w:id="1626" w:author="ruiyue">
        <w:r>
          <w:delText xml:space="preserve">            enum:</w:delText>
        </w:r>
      </w:del>
    </w:p>
    <w:p w14:paraId="4EBF5BB6" w14:textId="77777777" w:rsidR="00C97D6B" w:rsidRDefault="00C97D6B" w:rsidP="00C97D6B">
      <w:pPr>
        <w:pStyle w:val="PL"/>
        <w:rPr>
          <w:del w:id="1627" w:author="ruiyue"/>
        </w:rPr>
      </w:pPr>
      <w:del w:id="1628" w:author="ruiyue">
        <w:r>
          <w:delText xml:space="preserve">              - N4Session</w:delText>
        </w:r>
      </w:del>
    </w:p>
    <w:p w14:paraId="1E2E2E36" w14:textId="77777777" w:rsidR="00C97D6B" w:rsidRDefault="00C97D6B" w:rsidP="00C97D6B">
      <w:pPr>
        <w:pStyle w:val="PL"/>
        <w:rPr>
          <w:del w:id="1629" w:author="ruiyue"/>
        </w:rPr>
      </w:pPr>
      <w:del w:id="1630" w:author="ruiyue">
        <w:r>
          <w:delText xml:space="preserve">        AUSF:</w:delText>
        </w:r>
      </w:del>
    </w:p>
    <w:p w14:paraId="6CAF7FF7" w14:textId="77777777" w:rsidR="00C97D6B" w:rsidRDefault="00C97D6B" w:rsidP="00C97D6B">
      <w:pPr>
        <w:pStyle w:val="PL"/>
        <w:rPr>
          <w:del w:id="1631" w:author="ruiyue"/>
        </w:rPr>
      </w:pPr>
      <w:del w:id="1632" w:author="ruiyue">
        <w:r>
          <w:delText xml:space="preserve">          type: array</w:delText>
        </w:r>
      </w:del>
    </w:p>
    <w:p w14:paraId="23CD2955" w14:textId="77777777" w:rsidR="00C97D6B" w:rsidRDefault="00C97D6B" w:rsidP="00C97D6B">
      <w:pPr>
        <w:pStyle w:val="PL"/>
        <w:rPr>
          <w:del w:id="1633" w:author="ruiyue"/>
        </w:rPr>
      </w:pPr>
      <w:del w:id="1634" w:author="ruiyue">
        <w:r>
          <w:delText xml:space="preserve">          items:</w:delText>
        </w:r>
      </w:del>
    </w:p>
    <w:p w14:paraId="10B76C70" w14:textId="77777777" w:rsidR="00C97D6B" w:rsidRDefault="00C97D6B" w:rsidP="00C97D6B">
      <w:pPr>
        <w:pStyle w:val="PL"/>
        <w:rPr>
          <w:del w:id="1635" w:author="ruiyue"/>
        </w:rPr>
      </w:pPr>
      <w:del w:id="1636" w:author="ruiyue">
        <w:r>
          <w:delText xml:space="preserve">            type: string</w:delText>
        </w:r>
      </w:del>
    </w:p>
    <w:p w14:paraId="67C7ADE5" w14:textId="77777777" w:rsidR="00C97D6B" w:rsidRDefault="00C97D6B" w:rsidP="00C97D6B">
      <w:pPr>
        <w:pStyle w:val="PL"/>
        <w:rPr>
          <w:del w:id="1637" w:author="ruiyue"/>
        </w:rPr>
      </w:pPr>
      <w:del w:id="1638" w:author="ruiyue">
        <w:r>
          <w:delText xml:space="preserve">            enum:</w:delText>
        </w:r>
      </w:del>
    </w:p>
    <w:p w14:paraId="726726A5" w14:textId="77777777" w:rsidR="00C97D6B" w:rsidRDefault="00C97D6B" w:rsidP="00C97D6B">
      <w:pPr>
        <w:pStyle w:val="PL"/>
        <w:rPr>
          <w:del w:id="1639" w:author="ruiyue"/>
        </w:rPr>
      </w:pPr>
      <w:del w:id="1640" w:author="ruiyue">
        <w:r>
          <w:delText xml:space="preserve">              - UEauthentication</w:delText>
        </w:r>
      </w:del>
    </w:p>
    <w:p w14:paraId="7A427CD4" w14:textId="77777777" w:rsidR="00C97D6B" w:rsidRDefault="00C97D6B" w:rsidP="00C97D6B">
      <w:pPr>
        <w:pStyle w:val="PL"/>
        <w:rPr>
          <w:del w:id="1641" w:author="ruiyue"/>
        </w:rPr>
      </w:pPr>
      <w:del w:id="1642" w:author="ruiyue">
        <w:r>
          <w:delText xml:space="preserve">        NEF:</w:delText>
        </w:r>
      </w:del>
    </w:p>
    <w:p w14:paraId="63BBB8A4" w14:textId="77777777" w:rsidR="00C97D6B" w:rsidRDefault="00C97D6B" w:rsidP="00C97D6B">
      <w:pPr>
        <w:pStyle w:val="PL"/>
        <w:rPr>
          <w:del w:id="1643" w:author="ruiyue"/>
        </w:rPr>
      </w:pPr>
      <w:del w:id="1644" w:author="ruiyue">
        <w:r>
          <w:delText xml:space="preserve">          type: array</w:delText>
        </w:r>
      </w:del>
    </w:p>
    <w:p w14:paraId="33A74D83" w14:textId="77777777" w:rsidR="00C97D6B" w:rsidRDefault="00C97D6B" w:rsidP="00C97D6B">
      <w:pPr>
        <w:pStyle w:val="PL"/>
        <w:rPr>
          <w:del w:id="1645" w:author="ruiyue"/>
        </w:rPr>
      </w:pPr>
      <w:del w:id="1646" w:author="ruiyue">
        <w:r>
          <w:delText xml:space="preserve">          items:</w:delText>
        </w:r>
      </w:del>
    </w:p>
    <w:p w14:paraId="34555D94" w14:textId="77777777" w:rsidR="00C97D6B" w:rsidRDefault="00C97D6B" w:rsidP="00C97D6B">
      <w:pPr>
        <w:pStyle w:val="PL"/>
        <w:rPr>
          <w:del w:id="1647" w:author="ruiyue"/>
        </w:rPr>
      </w:pPr>
      <w:del w:id="1648" w:author="ruiyue">
        <w:r>
          <w:delText xml:space="preserve">            type: string</w:delText>
        </w:r>
      </w:del>
    </w:p>
    <w:p w14:paraId="49F3B914" w14:textId="77777777" w:rsidR="00C97D6B" w:rsidRDefault="00C97D6B" w:rsidP="00C97D6B">
      <w:pPr>
        <w:pStyle w:val="PL"/>
        <w:rPr>
          <w:del w:id="1649" w:author="ruiyue"/>
        </w:rPr>
      </w:pPr>
      <w:del w:id="1650" w:author="ruiyue">
        <w:r>
          <w:delText xml:space="preserve">            enum:</w:delText>
        </w:r>
      </w:del>
    </w:p>
    <w:p w14:paraId="26100497" w14:textId="77777777" w:rsidR="00C97D6B" w:rsidRDefault="00C97D6B" w:rsidP="00C97D6B">
      <w:pPr>
        <w:pStyle w:val="PL"/>
        <w:rPr>
          <w:del w:id="1651" w:author="ruiyue"/>
        </w:rPr>
      </w:pPr>
      <w:del w:id="1652" w:author="ruiyue">
        <w:r>
          <w:delText xml:space="preserve">              - EventExposure</w:delText>
        </w:r>
      </w:del>
    </w:p>
    <w:p w14:paraId="4F8CE3E7" w14:textId="77777777" w:rsidR="00C97D6B" w:rsidRDefault="00C97D6B" w:rsidP="00C97D6B">
      <w:pPr>
        <w:pStyle w:val="PL"/>
        <w:rPr>
          <w:del w:id="1653" w:author="ruiyue"/>
        </w:rPr>
      </w:pPr>
      <w:del w:id="1654" w:author="ruiyue">
        <w:r>
          <w:delText xml:space="preserve">              - PFDmanagement</w:delText>
        </w:r>
      </w:del>
    </w:p>
    <w:p w14:paraId="6B1006F5" w14:textId="77777777" w:rsidR="00C97D6B" w:rsidRDefault="00C97D6B" w:rsidP="00C97D6B">
      <w:pPr>
        <w:pStyle w:val="PL"/>
        <w:rPr>
          <w:del w:id="1655" w:author="ruiyue"/>
        </w:rPr>
      </w:pPr>
      <w:del w:id="1656" w:author="ruiyue">
        <w:r>
          <w:delText xml:space="preserve">              - ParameterProvision</w:delText>
        </w:r>
      </w:del>
    </w:p>
    <w:p w14:paraId="60E7D060" w14:textId="77777777" w:rsidR="00C97D6B" w:rsidRDefault="00C97D6B" w:rsidP="00C97D6B">
      <w:pPr>
        <w:pStyle w:val="PL"/>
        <w:rPr>
          <w:del w:id="1657" w:author="ruiyue"/>
        </w:rPr>
      </w:pPr>
      <w:del w:id="1658" w:author="ruiyue">
        <w:r>
          <w:delText xml:space="preserve">              - Trigger</w:delText>
        </w:r>
      </w:del>
    </w:p>
    <w:p w14:paraId="3831D7F4" w14:textId="77777777" w:rsidR="00C97D6B" w:rsidRDefault="00C97D6B" w:rsidP="00C97D6B">
      <w:pPr>
        <w:pStyle w:val="PL"/>
        <w:rPr>
          <w:del w:id="1659" w:author="ruiyue"/>
        </w:rPr>
      </w:pPr>
      <w:del w:id="1660" w:author="ruiyue">
        <w:r>
          <w:delText xml:space="preserve">        NRF:</w:delText>
        </w:r>
      </w:del>
    </w:p>
    <w:p w14:paraId="6B3686C0" w14:textId="77777777" w:rsidR="00C97D6B" w:rsidRDefault="00C97D6B" w:rsidP="00C97D6B">
      <w:pPr>
        <w:pStyle w:val="PL"/>
        <w:rPr>
          <w:del w:id="1661" w:author="ruiyue"/>
        </w:rPr>
      </w:pPr>
      <w:del w:id="1662" w:author="ruiyue">
        <w:r>
          <w:delText xml:space="preserve">          type: array</w:delText>
        </w:r>
      </w:del>
    </w:p>
    <w:p w14:paraId="25DC6F29" w14:textId="77777777" w:rsidR="00C97D6B" w:rsidRDefault="00C97D6B" w:rsidP="00C97D6B">
      <w:pPr>
        <w:pStyle w:val="PL"/>
        <w:rPr>
          <w:del w:id="1663" w:author="ruiyue"/>
        </w:rPr>
      </w:pPr>
      <w:del w:id="1664" w:author="ruiyue">
        <w:r>
          <w:delText xml:space="preserve">          items:</w:delText>
        </w:r>
      </w:del>
    </w:p>
    <w:p w14:paraId="14A131AB" w14:textId="77777777" w:rsidR="00C97D6B" w:rsidRDefault="00C97D6B" w:rsidP="00C97D6B">
      <w:pPr>
        <w:pStyle w:val="PL"/>
        <w:rPr>
          <w:del w:id="1665" w:author="ruiyue"/>
        </w:rPr>
      </w:pPr>
      <w:del w:id="1666" w:author="ruiyue">
        <w:r>
          <w:delText xml:space="preserve">            type: string</w:delText>
        </w:r>
      </w:del>
    </w:p>
    <w:p w14:paraId="06FB2253" w14:textId="77777777" w:rsidR="00C97D6B" w:rsidRDefault="00C97D6B" w:rsidP="00C97D6B">
      <w:pPr>
        <w:pStyle w:val="PL"/>
        <w:rPr>
          <w:del w:id="1667" w:author="ruiyue"/>
        </w:rPr>
      </w:pPr>
      <w:del w:id="1668" w:author="ruiyue">
        <w:r>
          <w:delText xml:space="preserve">            enum:</w:delText>
        </w:r>
      </w:del>
    </w:p>
    <w:p w14:paraId="6B607C47" w14:textId="77777777" w:rsidR="00C97D6B" w:rsidRDefault="00C97D6B" w:rsidP="00C97D6B">
      <w:pPr>
        <w:pStyle w:val="PL"/>
        <w:rPr>
          <w:del w:id="1669" w:author="ruiyue"/>
        </w:rPr>
      </w:pPr>
      <w:del w:id="1670" w:author="ruiyue">
        <w:r>
          <w:delText xml:space="preserve">              - NFmanagement</w:delText>
        </w:r>
      </w:del>
    </w:p>
    <w:p w14:paraId="6F8C9D7C" w14:textId="77777777" w:rsidR="00C97D6B" w:rsidRDefault="00C97D6B" w:rsidP="00C97D6B">
      <w:pPr>
        <w:pStyle w:val="PL"/>
        <w:rPr>
          <w:del w:id="1671" w:author="ruiyue"/>
        </w:rPr>
      </w:pPr>
      <w:del w:id="1672" w:author="ruiyue">
        <w:r>
          <w:delText xml:space="preserve">              - NFdiscovery</w:delText>
        </w:r>
      </w:del>
    </w:p>
    <w:p w14:paraId="00829B42" w14:textId="77777777" w:rsidR="00C97D6B" w:rsidRDefault="00C97D6B" w:rsidP="00C97D6B">
      <w:pPr>
        <w:pStyle w:val="PL"/>
        <w:rPr>
          <w:del w:id="1673" w:author="ruiyue"/>
        </w:rPr>
      </w:pPr>
      <w:del w:id="1674" w:author="ruiyue">
        <w:r>
          <w:delText xml:space="preserve">        NSSF:</w:delText>
        </w:r>
      </w:del>
    </w:p>
    <w:p w14:paraId="2D8AD42C" w14:textId="77777777" w:rsidR="00C97D6B" w:rsidRDefault="00C97D6B" w:rsidP="00C97D6B">
      <w:pPr>
        <w:pStyle w:val="PL"/>
        <w:rPr>
          <w:del w:id="1675" w:author="ruiyue"/>
        </w:rPr>
      </w:pPr>
      <w:del w:id="1676" w:author="ruiyue">
        <w:r>
          <w:delText xml:space="preserve">          type: array</w:delText>
        </w:r>
      </w:del>
    </w:p>
    <w:p w14:paraId="41FA615F" w14:textId="77777777" w:rsidR="00C97D6B" w:rsidRDefault="00C97D6B" w:rsidP="00C97D6B">
      <w:pPr>
        <w:pStyle w:val="PL"/>
        <w:rPr>
          <w:del w:id="1677" w:author="ruiyue"/>
        </w:rPr>
      </w:pPr>
      <w:del w:id="1678" w:author="ruiyue">
        <w:r>
          <w:delText xml:space="preserve">          items:</w:delText>
        </w:r>
      </w:del>
    </w:p>
    <w:p w14:paraId="3D764022" w14:textId="77777777" w:rsidR="00C97D6B" w:rsidRDefault="00C97D6B" w:rsidP="00C97D6B">
      <w:pPr>
        <w:pStyle w:val="PL"/>
        <w:rPr>
          <w:del w:id="1679" w:author="ruiyue"/>
        </w:rPr>
      </w:pPr>
      <w:del w:id="1680" w:author="ruiyue">
        <w:r>
          <w:delText xml:space="preserve">            type: string</w:delText>
        </w:r>
      </w:del>
    </w:p>
    <w:p w14:paraId="7C872693" w14:textId="77777777" w:rsidR="00C97D6B" w:rsidRDefault="00C97D6B" w:rsidP="00C97D6B">
      <w:pPr>
        <w:pStyle w:val="PL"/>
        <w:rPr>
          <w:del w:id="1681" w:author="ruiyue"/>
        </w:rPr>
      </w:pPr>
      <w:del w:id="1682" w:author="ruiyue">
        <w:r>
          <w:delText xml:space="preserve">            enum:</w:delText>
        </w:r>
      </w:del>
    </w:p>
    <w:p w14:paraId="67DFC784" w14:textId="77777777" w:rsidR="00C97D6B" w:rsidRDefault="00C97D6B" w:rsidP="00C97D6B">
      <w:pPr>
        <w:pStyle w:val="PL"/>
        <w:rPr>
          <w:del w:id="1683" w:author="ruiyue"/>
        </w:rPr>
      </w:pPr>
      <w:del w:id="1684" w:author="ruiyue">
        <w:r>
          <w:delText xml:space="preserve">              - NSSelection</w:delText>
        </w:r>
      </w:del>
    </w:p>
    <w:p w14:paraId="0EF6055F" w14:textId="77777777" w:rsidR="00C97D6B" w:rsidRDefault="00C97D6B" w:rsidP="00C97D6B">
      <w:pPr>
        <w:pStyle w:val="PL"/>
        <w:rPr>
          <w:del w:id="1685" w:author="ruiyue"/>
        </w:rPr>
      </w:pPr>
      <w:del w:id="1686" w:author="ruiyue">
        <w:r>
          <w:delText xml:space="preserve">              - NSSAI</w:delText>
        </w:r>
      </w:del>
    </w:p>
    <w:p w14:paraId="0F38CF01" w14:textId="77777777" w:rsidR="00C97D6B" w:rsidRDefault="00C97D6B" w:rsidP="00C97D6B">
      <w:pPr>
        <w:pStyle w:val="PL"/>
        <w:rPr>
          <w:del w:id="1687" w:author="ruiyue"/>
        </w:rPr>
      </w:pPr>
      <w:del w:id="1688" w:author="ruiyue">
        <w:r>
          <w:delText xml:space="preserve">        SMSF:</w:delText>
        </w:r>
      </w:del>
    </w:p>
    <w:p w14:paraId="116A0367" w14:textId="77777777" w:rsidR="00C97D6B" w:rsidRDefault="00C97D6B" w:rsidP="00C97D6B">
      <w:pPr>
        <w:pStyle w:val="PL"/>
        <w:rPr>
          <w:del w:id="1689" w:author="ruiyue"/>
        </w:rPr>
      </w:pPr>
      <w:del w:id="1690" w:author="ruiyue">
        <w:r>
          <w:lastRenderedPageBreak/>
          <w:delText xml:space="preserve">          type: array</w:delText>
        </w:r>
      </w:del>
    </w:p>
    <w:p w14:paraId="2B113613" w14:textId="77777777" w:rsidR="00C97D6B" w:rsidRDefault="00C97D6B" w:rsidP="00C97D6B">
      <w:pPr>
        <w:pStyle w:val="PL"/>
        <w:rPr>
          <w:del w:id="1691" w:author="ruiyue"/>
        </w:rPr>
      </w:pPr>
      <w:del w:id="1692" w:author="ruiyue">
        <w:r>
          <w:delText xml:space="preserve">          items:</w:delText>
        </w:r>
      </w:del>
    </w:p>
    <w:p w14:paraId="4E543E75" w14:textId="77777777" w:rsidR="00C97D6B" w:rsidRDefault="00C97D6B" w:rsidP="00C97D6B">
      <w:pPr>
        <w:pStyle w:val="PL"/>
        <w:rPr>
          <w:del w:id="1693" w:author="ruiyue"/>
        </w:rPr>
      </w:pPr>
      <w:del w:id="1694" w:author="ruiyue">
        <w:r>
          <w:delText xml:space="preserve">            type: string</w:delText>
        </w:r>
      </w:del>
    </w:p>
    <w:p w14:paraId="10ECFA41" w14:textId="77777777" w:rsidR="00C97D6B" w:rsidRDefault="00C97D6B" w:rsidP="00C97D6B">
      <w:pPr>
        <w:pStyle w:val="PL"/>
        <w:rPr>
          <w:del w:id="1695" w:author="ruiyue"/>
        </w:rPr>
      </w:pPr>
      <w:del w:id="1696" w:author="ruiyue">
        <w:r>
          <w:delText xml:space="preserve">            enum:</w:delText>
        </w:r>
      </w:del>
    </w:p>
    <w:p w14:paraId="6E494ABB" w14:textId="77777777" w:rsidR="00C97D6B" w:rsidRDefault="00C97D6B" w:rsidP="00C97D6B">
      <w:pPr>
        <w:pStyle w:val="PL"/>
        <w:rPr>
          <w:del w:id="1697" w:author="ruiyue"/>
        </w:rPr>
      </w:pPr>
      <w:del w:id="1698" w:author="ruiyue">
        <w:r>
          <w:delText xml:space="preserve">              - SMservice</w:delText>
        </w:r>
      </w:del>
    </w:p>
    <w:p w14:paraId="0CC4CDD7" w14:textId="77777777" w:rsidR="00C97D6B" w:rsidRDefault="00C97D6B" w:rsidP="00C97D6B">
      <w:pPr>
        <w:pStyle w:val="PL"/>
        <w:rPr>
          <w:del w:id="1699" w:author="ruiyue"/>
        </w:rPr>
      </w:pPr>
      <w:del w:id="1700" w:author="ruiyue">
        <w:r>
          <w:delText xml:space="preserve">        UDM:</w:delText>
        </w:r>
      </w:del>
    </w:p>
    <w:p w14:paraId="751965C7" w14:textId="77777777" w:rsidR="00C97D6B" w:rsidRDefault="00C97D6B" w:rsidP="00C97D6B">
      <w:pPr>
        <w:pStyle w:val="PL"/>
        <w:rPr>
          <w:del w:id="1701" w:author="ruiyue"/>
        </w:rPr>
      </w:pPr>
      <w:del w:id="1702" w:author="ruiyue">
        <w:r>
          <w:delText xml:space="preserve">          type: array</w:delText>
        </w:r>
      </w:del>
    </w:p>
    <w:p w14:paraId="6A6277BB" w14:textId="77777777" w:rsidR="00C97D6B" w:rsidRDefault="00C97D6B" w:rsidP="00C97D6B">
      <w:pPr>
        <w:pStyle w:val="PL"/>
        <w:rPr>
          <w:del w:id="1703" w:author="ruiyue"/>
        </w:rPr>
      </w:pPr>
      <w:del w:id="1704" w:author="ruiyue">
        <w:r>
          <w:delText xml:space="preserve">          items:</w:delText>
        </w:r>
      </w:del>
    </w:p>
    <w:p w14:paraId="5E982543" w14:textId="77777777" w:rsidR="00C97D6B" w:rsidRDefault="00C97D6B" w:rsidP="00C97D6B">
      <w:pPr>
        <w:pStyle w:val="PL"/>
        <w:rPr>
          <w:del w:id="1705" w:author="ruiyue"/>
        </w:rPr>
      </w:pPr>
      <w:del w:id="1706" w:author="ruiyue">
        <w:r>
          <w:delText xml:space="preserve">            type: string</w:delText>
        </w:r>
      </w:del>
    </w:p>
    <w:p w14:paraId="0DDA5D80" w14:textId="77777777" w:rsidR="00C97D6B" w:rsidRDefault="00C97D6B" w:rsidP="00C97D6B">
      <w:pPr>
        <w:pStyle w:val="PL"/>
        <w:rPr>
          <w:del w:id="1707" w:author="ruiyue"/>
        </w:rPr>
      </w:pPr>
      <w:del w:id="1708" w:author="ruiyue">
        <w:r>
          <w:delText xml:space="preserve">            enum:</w:delText>
        </w:r>
      </w:del>
    </w:p>
    <w:p w14:paraId="0D41A908" w14:textId="77777777" w:rsidR="00C97D6B" w:rsidRDefault="00C97D6B" w:rsidP="00C97D6B">
      <w:pPr>
        <w:pStyle w:val="PL"/>
        <w:rPr>
          <w:del w:id="1709" w:author="ruiyue"/>
        </w:rPr>
      </w:pPr>
      <w:del w:id="1710" w:author="ruiyue">
        <w:r>
          <w:delText xml:space="preserve">              - UEcontext</w:delText>
        </w:r>
      </w:del>
    </w:p>
    <w:p w14:paraId="2AFE4DDB" w14:textId="77777777" w:rsidR="00C97D6B" w:rsidRDefault="00C97D6B" w:rsidP="00C97D6B">
      <w:pPr>
        <w:pStyle w:val="PL"/>
        <w:rPr>
          <w:del w:id="1711" w:author="ruiyue"/>
        </w:rPr>
      </w:pPr>
      <w:del w:id="1712" w:author="ruiyue">
        <w:r>
          <w:delText xml:space="preserve">              - SubscriberData</w:delText>
        </w:r>
      </w:del>
    </w:p>
    <w:p w14:paraId="78FD9C01" w14:textId="77777777" w:rsidR="00C97D6B" w:rsidRDefault="00C97D6B" w:rsidP="00C97D6B">
      <w:pPr>
        <w:pStyle w:val="PL"/>
        <w:rPr>
          <w:del w:id="1713" w:author="ruiyue"/>
        </w:rPr>
      </w:pPr>
      <w:del w:id="1714" w:author="ruiyue">
        <w:r>
          <w:delText xml:space="preserve">              - UEauthentication</w:delText>
        </w:r>
      </w:del>
    </w:p>
    <w:p w14:paraId="3456BD36" w14:textId="77777777" w:rsidR="00C97D6B" w:rsidRDefault="00C97D6B" w:rsidP="00C97D6B">
      <w:pPr>
        <w:pStyle w:val="PL"/>
        <w:rPr>
          <w:del w:id="1715" w:author="ruiyue"/>
        </w:rPr>
      </w:pPr>
      <w:del w:id="1716" w:author="ruiyue">
        <w:r>
          <w:delText xml:space="preserve">              - EventExposure</w:delText>
        </w:r>
      </w:del>
    </w:p>
    <w:p w14:paraId="7EA59B5A" w14:textId="77777777" w:rsidR="00C97D6B" w:rsidRDefault="00C97D6B" w:rsidP="00C97D6B">
      <w:pPr>
        <w:pStyle w:val="PL"/>
        <w:rPr>
          <w:del w:id="1717" w:author="ruiyue"/>
        </w:rPr>
      </w:pPr>
      <w:del w:id="1718" w:author="ruiyue">
        <w:r>
          <w:delText xml:space="preserve">    </w:delText>
        </w:r>
      </w:del>
    </w:p>
    <w:p w14:paraId="3245CAA0" w14:textId="77777777" w:rsidR="00C97D6B" w:rsidRDefault="00C97D6B" w:rsidP="00C97D6B">
      <w:pPr>
        <w:pStyle w:val="PL"/>
        <w:rPr>
          <w:del w:id="1719" w:author="ruiyue"/>
        </w:rPr>
      </w:pPr>
      <w:del w:id="1720" w:author="ruiyue">
        <w:r>
          <w:delText xml:space="preserve">    anonymizationOfMdtData-Type:</w:delText>
        </w:r>
      </w:del>
    </w:p>
    <w:p w14:paraId="3A7B2A93" w14:textId="77777777" w:rsidR="00C97D6B" w:rsidRDefault="00C97D6B" w:rsidP="00C97D6B">
      <w:pPr>
        <w:pStyle w:val="PL"/>
        <w:rPr>
          <w:del w:id="1721" w:author="ruiyue"/>
        </w:rPr>
      </w:pPr>
      <w:del w:id="1722" w:author="ruiyue">
        <w:r>
          <w:delText xml:space="preserve">      description: Specifies level of MDT anonymization. For additional details see 3GPP TS 32.422 clause 5.10.12.</w:delText>
        </w:r>
      </w:del>
    </w:p>
    <w:p w14:paraId="221D2A10" w14:textId="77777777" w:rsidR="00C97D6B" w:rsidRDefault="00C97D6B" w:rsidP="00C97D6B">
      <w:pPr>
        <w:pStyle w:val="PL"/>
        <w:rPr>
          <w:del w:id="1723" w:author="ruiyue"/>
        </w:rPr>
      </w:pPr>
      <w:del w:id="1724" w:author="ruiyue">
        <w:r>
          <w:delText xml:space="preserve">      type: string</w:delText>
        </w:r>
      </w:del>
    </w:p>
    <w:p w14:paraId="53E3676D" w14:textId="77777777" w:rsidR="00C97D6B" w:rsidRDefault="00C97D6B" w:rsidP="00C97D6B">
      <w:pPr>
        <w:pStyle w:val="PL"/>
        <w:rPr>
          <w:del w:id="1725" w:author="ruiyue"/>
        </w:rPr>
      </w:pPr>
      <w:del w:id="1726" w:author="ruiyue">
        <w:r>
          <w:delText xml:space="preserve">      enum:</w:delText>
        </w:r>
      </w:del>
    </w:p>
    <w:p w14:paraId="5603A29A" w14:textId="77777777" w:rsidR="00C97D6B" w:rsidRDefault="00C97D6B" w:rsidP="00C97D6B">
      <w:pPr>
        <w:pStyle w:val="PL"/>
        <w:rPr>
          <w:del w:id="1727" w:author="ruiyue"/>
        </w:rPr>
      </w:pPr>
      <w:del w:id="1728" w:author="ruiyue">
        <w:r>
          <w:delText xml:space="preserve">        - NO_IDENTITY</w:delText>
        </w:r>
      </w:del>
    </w:p>
    <w:p w14:paraId="6481DE43" w14:textId="77777777" w:rsidR="00C97D6B" w:rsidRDefault="00C97D6B" w:rsidP="00C97D6B">
      <w:pPr>
        <w:pStyle w:val="PL"/>
        <w:rPr>
          <w:del w:id="1729" w:author="ruiyue"/>
        </w:rPr>
      </w:pPr>
      <w:del w:id="1730" w:author="ruiyue">
        <w:r>
          <w:delText xml:space="preserve">        - TAC_OF_IMEI</w:delText>
        </w:r>
      </w:del>
    </w:p>
    <w:p w14:paraId="653894E4" w14:textId="77777777" w:rsidR="00C97D6B" w:rsidRDefault="00C97D6B" w:rsidP="00C97D6B">
      <w:pPr>
        <w:pStyle w:val="PL"/>
        <w:rPr>
          <w:del w:id="1731" w:author="ruiyue"/>
        </w:rPr>
      </w:pPr>
      <w:del w:id="1732" w:author="ruiyue">
        <w:r>
          <w:delText xml:space="preserve">    </w:delText>
        </w:r>
      </w:del>
    </w:p>
    <w:p w14:paraId="46B4E5E4" w14:textId="77777777" w:rsidR="00C97D6B" w:rsidRDefault="00C97D6B" w:rsidP="00C97D6B">
      <w:pPr>
        <w:pStyle w:val="PL"/>
        <w:rPr>
          <w:del w:id="1733" w:author="ruiyue"/>
        </w:rPr>
      </w:pPr>
      <w:del w:id="1734" w:author="ruiyue">
        <w:r>
          <w:delText xml:space="preserve">    beamLevelMeasurement-Type:</w:delText>
        </w:r>
      </w:del>
    </w:p>
    <w:p w14:paraId="24E4275C" w14:textId="77777777" w:rsidR="00C97D6B" w:rsidRDefault="00C97D6B" w:rsidP="00C97D6B">
      <w:pPr>
        <w:pStyle w:val="PL"/>
        <w:rPr>
          <w:del w:id="1735" w:author="ruiyue"/>
        </w:rPr>
      </w:pPr>
      <w:del w:id="1736" w:author="ruiyue">
        <w:r>
          <w:delText xml:space="preserve">      description: Determines whether beam level measurements shall be included in case of immediate MDT M1 measurement in NR. For additional details see 3GPP TS 32.422 clause 5.10.40.</w:delText>
        </w:r>
      </w:del>
    </w:p>
    <w:p w14:paraId="5FC6AB7E" w14:textId="77777777" w:rsidR="00C97D6B" w:rsidRDefault="00C97D6B" w:rsidP="00C97D6B">
      <w:pPr>
        <w:pStyle w:val="PL"/>
        <w:rPr>
          <w:del w:id="1737" w:author="ruiyue"/>
        </w:rPr>
      </w:pPr>
      <w:del w:id="1738" w:author="ruiyue">
        <w:r>
          <w:delText xml:space="preserve">      type: boolean</w:delText>
        </w:r>
      </w:del>
    </w:p>
    <w:p w14:paraId="63ADEE04" w14:textId="77777777" w:rsidR="00C97D6B" w:rsidRDefault="00C97D6B" w:rsidP="00C97D6B">
      <w:pPr>
        <w:pStyle w:val="PL"/>
        <w:rPr>
          <w:del w:id="1739" w:author="ruiyue"/>
        </w:rPr>
      </w:pPr>
      <w:del w:id="1740" w:author="ruiyue">
        <w:r>
          <w:delText xml:space="preserve">    </w:delText>
        </w:r>
      </w:del>
    </w:p>
    <w:p w14:paraId="22910937" w14:textId="77777777" w:rsidR="00C97D6B" w:rsidRDefault="00C97D6B" w:rsidP="00C97D6B">
      <w:pPr>
        <w:pStyle w:val="PL"/>
        <w:rPr>
          <w:del w:id="1741" w:author="ruiyue"/>
        </w:rPr>
      </w:pPr>
      <w:del w:id="1742" w:author="ruiyue">
        <w:r>
          <w:delText xml:space="preserve">    collectionPeriodRrmLte-Type:</w:delText>
        </w:r>
      </w:del>
    </w:p>
    <w:p w14:paraId="311B3CD4" w14:textId="77777777" w:rsidR="00C97D6B" w:rsidRDefault="00C97D6B" w:rsidP="00C97D6B">
      <w:pPr>
        <w:pStyle w:val="PL"/>
        <w:rPr>
          <w:del w:id="1743" w:author="ruiyue"/>
        </w:rPr>
      </w:pPr>
      <w:del w:id="1744" w:author="ruiyue">
        <w:r>
          <w:delText xml:space="preserve">      description: See details in 3GPP TS 32.422 clause 5.10.20.</w:delText>
        </w:r>
      </w:del>
    </w:p>
    <w:p w14:paraId="7CF94D2E" w14:textId="77777777" w:rsidR="00C97D6B" w:rsidRDefault="00C97D6B" w:rsidP="00C97D6B">
      <w:pPr>
        <w:pStyle w:val="PL"/>
        <w:rPr>
          <w:del w:id="1745" w:author="ruiyue"/>
        </w:rPr>
      </w:pPr>
      <w:del w:id="1746" w:author="ruiyue">
        <w:r>
          <w:delText xml:space="preserve">      type: string</w:delText>
        </w:r>
      </w:del>
    </w:p>
    <w:p w14:paraId="0312D873" w14:textId="77777777" w:rsidR="00C97D6B" w:rsidRDefault="00C97D6B" w:rsidP="00C97D6B">
      <w:pPr>
        <w:pStyle w:val="PL"/>
        <w:rPr>
          <w:del w:id="1747" w:author="ruiyue"/>
        </w:rPr>
      </w:pPr>
      <w:del w:id="1748" w:author="ruiyue">
        <w:r>
          <w:delText xml:space="preserve">      enum:</w:delText>
        </w:r>
      </w:del>
    </w:p>
    <w:p w14:paraId="05065546" w14:textId="77777777" w:rsidR="00C97D6B" w:rsidRDefault="00C97D6B" w:rsidP="00C97D6B">
      <w:pPr>
        <w:pStyle w:val="PL"/>
        <w:rPr>
          <w:del w:id="1749" w:author="ruiyue"/>
        </w:rPr>
      </w:pPr>
      <w:del w:id="1750" w:author="ruiyue">
        <w:r>
          <w:delText xml:space="preserve">        - 100ms</w:delText>
        </w:r>
      </w:del>
    </w:p>
    <w:p w14:paraId="5F021953" w14:textId="77777777" w:rsidR="00C97D6B" w:rsidRDefault="00C97D6B" w:rsidP="00C97D6B">
      <w:pPr>
        <w:pStyle w:val="PL"/>
        <w:rPr>
          <w:del w:id="1751" w:author="ruiyue"/>
        </w:rPr>
      </w:pPr>
      <w:del w:id="1752" w:author="ruiyue">
        <w:r>
          <w:delText xml:space="preserve">        - 1000ms</w:delText>
        </w:r>
      </w:del>
    </w:p>
    <w:p w14:paraId="6E926D24" w14:textId="77777777" w:rsidR="00C97D6B" w:rsidRDefault="00C97D6B" w:rsidP="00C97D6B">
      <w:pPr>
        <w:pStyle w:val="PL"/>
        <w:rPr>
          <w:del w:id="1753" w:author="ruiyue"/>
        </w:rPr>
      </w:pPr>
      <w:del w:id="1754" w:author="ruiyue">
        <w:r>
          <w:delText xml:space="preserve">        - 1024ms</w:delText>
        </w:r>
      </w:del>
    </w:p>
    <w:p w14:paraId="0271F37F" w14:textId="77777777" w:rsidR="00C97D6B" w:rsidRDefault="00C97D6B" w:rsidP="00C97D6B">
      <w:pPr>
        <w:pStyle w:val="PL"/>
        <w:rPr>
          <w:del w:id="1755" w:author="ruiyue"/>
        </w:rPr>
      </w:pPr>
      <w:del w:id="1756" w:author="ruiyue">
        <w:r>
          <w:delText xml:space="preserve">        - 1280ms</w:delText>
        </w:r>
      </w:del>
    </w:p>
    <w:p w14:paraId="6896F486" w14:textId="77777777" w:rsidR="00C97D6B" w:rsidRDefault="00C97D6B" w:rsidP="00C97D6B">
      <w:pPr>
        <w:pStyle w:val="PL"/>
        <w:rPr>
          <w:del w:id="1757" w:author="ruiyue"/>
        </w:rPr>
      </w:pPr>
      <w:del w:id="1758" w:author="ruiyue">
        <w:r>
          <w:delText xml:space="preserve">        - 2048ms</w:delText>
        </w:r>
      </w:del>
    </w:p>
    <w:p w14:paraId="022FAB07" w14:textId="77777777" w:rsidR="00C97D6B" w:rsidRDefault="00C97D6B" w:rsidP="00C97D6B">
      <w:pPr>
        <w:pStyle w:val="PL"/>
        <w:rPr>
          <w:del w:id="1759" w:author="ruiyue"/>
        </w:rPr>
      </w:pPr>
      <w:del w:id="1760" w:author="ruiyue">
        <w:r>
          <w:delText xml:space="preserve">        - 2560ms</w:delText>
        </w:r>
      </w:del>
    </w:p>
    <w:p w14:paraId="79C0D6B3" w14:textId="77777777" w:rsidR="00C97D6B" w:rsidRDefault="00C97D6B" w:rsidP="00C97D6B">
      <w:pPr>
        <w:pStyle w:val="PL"/>
        <w:rPr>
          <w:del w:id="1761" w:author="ruiyue"/>
        </w:rPr>
      </w:pPr>
      <w:del w:id="1762" w:author="ruiyue">
        <w:r>
          <w:delText xml:space="preserve">        - 5120ms</w:delText>
        </w:r>
      </w:del>
    </w:p>
    <w:p w14:paraId="75F982D8" w14:textId="77777777" w:rsidR="00C97D6B" w:rsidRDefault="00C97D6B" w:rsidP="00C97D6B">
      <w:pPr>
        <w:pStyle w:val="PL"/>
        <w:rPr>
          <w:del w:id="1763" w:author="ruiyue"/>
        </w:rPr>
      </w:pPr>
      <w:del w:id="1764" w:author="ruiyue">
        <w:r>
          <w:delText xml:space="preserve">        - 10000ms</w:delText>
        </w:r>
      </w:del>
    </w:p>
    <w:p w14:paraId="001D85F1" w14:textId="77777777" w:rsidR="00C97D6B" w:rsidRDefault="00C97D6B" w:rsidP="00C97D6B">
      <w:pPr>
        <w:pStyle w:val="PL"/>
        <w:rPr>
          <w:del w:id="1765" w:author="ruiyue"/>
        </w:rPr>
      </w:pPr>
      <w:del w:id="1766" w:author="ruiyue">
        <w:r>
          <w:delText xml:space="preserve">        - 10240ms</w:delText>
        </w:r>
      </w:del>
    </w:p>
    <w:p w14:paraId="07A83091" w14:textId="77777777" w:rsidR="00C97D6B" w:rsidRDefault="00C97D6B" w:rsidP="00C97D6B">
      <w:pPr>
        <w:pStyle w:val="PL"/>
        <w:rPr>
          <w:del w:id="1767" w:author="ruiyue"/>
        </w:rPr>
      </w:pPr>
      <w:del w:id="1768" w:author="ruiyue">
        <w:r>
          <w:delText xml:space="preserve">        - 60000ms</w:delText>
        </w:r>
      </w:del>
    </w:p>
    <w:p w14:paraId="5A5BDF20" w14:textId="77777777" w:rsidR="00C97D6B" w:rsidRDefault="00C97D6B" w:rsidP="00C97D6B">
      <w:pPr>
        <w:pStyle w:val="PL"/>
        <w:rPr>
          <w:del w:id="1769" w:author="ruiyue"/>
        </w:rPr>
      </w:pPr>
    </w:p>
    <w:p w14:paraId="118BBC8A" w14:textId="77777777" w:rsidR="00C97D6B" w:rsidRDefault="00C97D6B" w:rsidP="00C97D6B">
      <w:pPr>
        <w:pStyle w:val="PL"/>
        <w:rPr>
          <w:del w:id="1770" w:author="ruiyue"/>
        </w:rPr>
      </w:pPr>
      <w:del w:id="1771" w:author="ruiyue">
        <w:r>
          <w:delText xml:space="preserve">    collectionPeriodM6Lte-Type:</w:delText>
        </w:r>
      </w:del>
    </w:p>
    <w:p w14:paraId="38CCB03B" w14:textId="77777777" w:rsidR="00C97D6B" w:rsidRDefault="00C97D6B" w:rsidP="00C97D6B">
      <w:pPr>
        <w:pStyle w:val="PL"/>
        <w:rPr>
          <w:del w:id="1772" w:author="ruiyue"/>
        </w:rPr>
      </w:pPr>
      <w:del w:id="1773" w:author="ruiyue">
        <w:r>
          <w:delText xml:space="preserve">      description: See details in 3GPP TS 32.422 clause 5.10.32.</w:delText>
        </w:r>
      </w:del>
    </w:p>
    <w:p w14:paraId="1F91A6D2" w14:textId="77777777" w:rsidR="00C97D6B" w:rsidRDefault="00C97D6B" w:rsidP="00C97D6B">
      <w:pPr>
        <w:pStyle w:val="PL"/>
        <w:rPr>
          <w:del w:id="1774" w:author="ruiyue"/>
        </w:rPr>
      </w:pPr>
      <w:del w:id="1775" w:author="ruiyue">
        <w:r>
          <w:delText xml:space="preserve">      type: string</w:delText>
        </w:r>
      </w:del>
    </w:p>
    <w:p w14:paraId="31B98288" w14:textId="77777777" w:rsidR="00C97D6B" w:rsidRDefault="00C97D6B" w:rsidP="00C97D6B">
      <w:pPr>
        <w:pStyle w:val="PL"/>
        <w:rPr>
          <w:del w:id="1776" w:author="ruiyue"/>
        </w:rPr>
      </w:pPr>
      <w:del w:id="1777" w:author="ruiyue">
        <w:r>
          <w:delText xml:space="preserve">      enum:</w:delText>
        </w:r>
      </w:del>
    </w:p>
    <w:p w14:paraId="34D176BF" w14:textId="77777777" w:rsidR="00C97D6B" w:rsidRDefault="00C97D6B" w:rsidP="00C97D6B">
      <w:pPr>
        <w:pStyle w:val="PL"/>
        <w:rPr>
          <w:del w:id="1778" w:author="ruiyue"/>
        </w:rPr>
      </w:pPr>
      <w:del w:id="1779" w:author="ruiyue">
        <w:r>
          <w:delText xml:space="preserve">        - 1024ms</w:delText>
        </w:r>
      </w:del>
    </w:p>
    <w:p w14:paraId="62C540F8" w14:textId="77777777" w:rsidR="00C97D6B" w:rsidRDefault="00C97D6B" w:rsidP="00C97D6B">
      <w:pPr>
        <w:pStyle w:val="PL"/>
        <w:rPr>
          <w:del w:id="1780" w:author="ruiyue"/>
        </w:rPr>
      </w:pPr>
      <w:del w:id="1781" w:author="ruiyue">
        <w:r>
          <w:delText xml:space="preserve">        - 2048ms</w:delText>
        </w:r>
      </w:del>
    </w:p>
    <w:p w14:paraId="445A6427" w14:textId="77777777" w:rsidR="00C97D6B" w:rsidRDefault="00C97D6B" w:rsidP="00C97D6B">
      <w:pPr>
        <w:pStyle w:val="PL"/>
        <w:rPr>
          <w:del w:id="1782" w:author="ruiyue"/>
        </w:rPr>
      </w:pPr>
      <w:del w:id="1783" w:author="ruiyue">
        <w:r>
          <w:delText xml:space="preserve">        - 5120ms</w:delText>
        </w:r>
      </w:del>
    </w:p>
    <w:p w14:paraId="5AC101E2" w14:textId="77777777" w:rsidR="00C97D6B" w:rsidRDefault="00C97D6B" w:rsidP="00C97D6B">
      <w:pPr>
        <w:pStyle w:val="PL"/>
        <w:rPr>
          <w:del w:id="1784" w:author="ruiyue"/>
        </w:rPr>
      </w:pPr>
      <w:del w:id="1785" w:author="ruiyue">
        <w:r>
          <w:delText xml:space="preserve">        - 10240ms</w:delText>
        </w:r>
      </w:del>
    </w:p>
    <w:p w14:paraId="39723383" w14:textId="77777777" w:rsidR="00C97D6B" w:rsidRDefault="00C97D6B" w:rsidP="00C97D6B">
      <w:pPr>
        <w:pStyle w:val="PL"/>
        <w:rPr>
          <w:del w:id="1786" w:author="ruiyue"/>
        </w:rPr>
      </w:pPr>
    </w:p>
    <w:p w14:paraId="6D2EFE75" w14:textId="77777777" w:rsidR="00C97D6B" w:rsidRDefault="00C97D6B" w:rsidP="00C97D6B">
      <w:pPr>
        <w:pStyle w:val="PL"/>
        <w:rPr>
          <w:del w:id="1787" w:author="ruiyue"/>
        </w:rPr>
      </w:pPr>
      <w:del w:id="1788" w:author="ruiyue">
        <w:r>
          <w:delText xml:space="preserve">    collectionPeriodM7Lte-Type:</w:delText>
        </w:r>
      </w:del>
    </w:p>
    <w:p w14:paraId="3EE4AE7D" w14:textId="77777777" w:rsidR="00C97D6B" w:rsidRDefault="00C97D6B" w:rsidP="00C97D6B">
      <w:pPr>
        <w:pStyle w:val="PL"/>
        <w:rPr>
          <w:del w:id="1789" w:author="ruiyue"/>
        </w:rPr>
      </w:pPr>
      <w:del w:id="1790" w:author="ruiyue">
        <w:r>
          <w:delText xml:space="preserve">      description: See details in 3GPP TS 32.422 clause 5.10.33.</w:delText>
        </w:r>
      </w:del>
    </w:p>
    <w:p w14:paraId="6606BF1C" w14:textId="77777777" w:rsidR="00C97D6B" w:rsidRDefault="00C97D6B" w:rsidP="00C97D6B">
      <w:pPr>
        <w:pStyle w:val="PL"/>
        <w:rPr>
          <w:del w:id="1791" w:author="ruiyue"/>
        </w:rPr>
      </w:pPr>
      <w:del w:id="1792" w:author="ruiyue">
        <w:r>
          <w:delText xml:space="preserve">      type: integer</w:delText>
        </w:r>
      </w:del>
    </w:p>
    <w:p w14:paraId="2BDE7CE0" w14:textId="77777777" w:rsidR="00C97D6B" w:rsidRDefault="00C97D6B" w:rsidP="00C97D6B">
      <w:pPr>
        <w:pStyle w:val="PL"/>
        <w:rPr>
          <w:del w:id="1793" w:author="ruiyue"/>
        </w:rPr>
      </w:pPr>
      <w:del w:id="1794" w:author="ruiyue">
        <w:r>
          <w:delText xml:space="preserve">      minimum: 1</w:delText>
        </w:r>
      </w:del>
    </w:p>
    <w:p w14:paraId="11695FD7" w14:textId="77777777" w:rsidR="00C97D6B" w:rsidRDefault="00C97D6B" w:rsidP="00C97D6B">
      <w:pPr>
        <w:pStyle w:val="PL"/>
        <w:rPr>
          <w:del w:id="1795" w:author="ruiyue"/>
        </w:rPr>
      </w:pPr>
      <w:del w:id="1796" w:author="ruiyue">
        <w:r>
          <w:delText xml:space="preserve">      maximum: 60</w:delText>
        </w:r>
      </w:del>
    </w:p>
    <w:p w14:paraId="128E7301" w14:textId="77777777" w:rsidR="00C97D6B" w:rsidRDefault="00C97D6B" w:rsidP="00C97D6B">
      <w:pPr>
        <w:pStyle w:val="PL"/>
        <w:rPr>
          <w:del w:id="1797" w:author="ruiyue"/>
        </w:rPr>
      </w:pPr>
    </w:p>
    <w:p w14:paraId="7DDEB42B" w14:textId="77777777" w:rsidR="00C97D6B" w:rsidRDefault="00C97D6B" w:rsidP="00C97D6B">
      <w:pPr>
        <w:pStyle w:val="PL"/>
        <w:rPr>
          <w:del w:id="1798" w:author="ruiyue"/>
        </w:rPr>
      </w:pPr>
      <w:del w:id="1799" w:author="ruiyue">
        <w:r>
          <w:delText xml:space="preserve">    collectionPeriodRrmUmts-Type:</w:delText>
        </w:r>
      </w:del>
    </w:p>
    <w:p w14:paraId="63B2C869" w14:textId="77777777" w:rsidR="00C97D6B" w:rsidRDefault="00C97D6B" w:rsidP="00C97D6B">
      <w:pPr>
        <w:pStyle w:val="PL"/>
        <w:rPr>
          <w:del w:id="1800" w:author="ruiyue"/>
        </w:rPr>
      </w:pPr>
      <w:del w:id="1801" w:author="ruiyue">
        <w:r>
          <w:delText xml:space="preserve">      description: See details in 3GPP TS 32.422 clause 5.10.21.</w:delText>
        </w:r>
      </w:del>
    </w:p>
    <w:p w14:paraId="5CBF4879" w14:textId="77777777" w:rsidR="00C97D6B" w:rsidRDefault="00C97D6B" w:rsidP="00C97D6B">
      <w:pPr>
        <w:pStyle w:val="PL"/>
        <w:rPr>
          <w:del w:id="1802" w:author="ruiyue"/>
        </w:rPr>
      </w:pPr>
      <w:del w:id="1803" w:author="ruiyue">
        <w:r>
          <w:delText xml:space="preserve">      type: string</w:delText>
        </w:r>
      </w:del>
    </w:p>
    <w:p w14:paraId="314C2C1D" w14:textId="77777777" w:rsidR="00C97D6B" w:rsidRDefault="00C97D6B" w:rsidP="00C97D6B">
      <w:pPr>
        <w:pStyle w:val="PL"/>
        <w:rPr>
          <w:del w:id="1804" w:author="ruiyue"/>
        </w:rPr>
      </w:pPr>
      <w:del w:id="1805" w:author="ruiyue">
        <w:r>
          <w:delText xml:space="preserve">      enum:</w:delText>
        </w:r>
      </w:del>
    </w:p>
    <w:p w14:paraId="52452C6D" w14:textId="77777777" w:rsidR="00C97D6B" w:rsidRDefault="00C97D6B" w:rsidP="00C97D6B">
      <w:pPr>
        <w:pStyle w:val="PL"/>
        <w:rPr>
          <w:del w:id="1806" w:author="ruiyue"/>
        </w:rPr>
      </w:pPr>
      <w:del w:id="1807" w:author="ruiyue">
        <w:r>
          <w:delText xml:space="preserve">        - 100ms</w:delText>
        </w:r>
      </w:del>
    </w:p>
    <w:p w14:paraId="42C62DE9" w14:textId="77777777" w:rsidR="00C97D6B" w:rsidRDefault="00C97D6B" w:rsidP="00C97D6B">
      <w:pPr>
        <w:pStyle w:val="PL"/>
        <w:rPr>
          <w:del w:id="1808" w:author="ruiyue"/>
        </w:rPr>
      </w:pPr>
      <w:del w:id="1809" w:author="ruiyue">
        <w:r>
          <w:delText xml:space="preserve">        - 250ms</w:delText>
        </w:r>
      </w:del>
    </w:p>
    <w:p w14:paraId="47DC1517" w14:textId="77777777" w:rsidR="00C97D6B" w:rsidRDefault="00C97D6B" w:rsidP="00C97D6B">
      <w:pPr>
        <w:pStyle w:val="PL"/>
        <w:rPr>
          <w:del w:id="1810" w:author="ruiyue"/>
        </w:rPr>
      </w:pPr>
      <w:del w:id="1811" w:author="ruiyue">
        <w:r>
          <w:delText xml:space="preserve">        - 500ms</w:delText>
        </w:r>
      </w:del>
    </w:p>
    <w:p w14:paraId="6121FE34" w14:textId="77777777" w:rsidR="00C97D6B" w:rsidRDefault="00C97D6B" w:rsidP="00C97D6B">
      <w:pPr>
        <w:pStyle w:val="PL"/>
        <w:rPr>
          <w:del w:id="1812" w:author="ruiyue"/>
        </w:rPr>
      </w:pPr>
      <w:del w:id="1813" w:author="ruiyue">
        <w:r>
          <w:delText xml:space="preserve">        - 1000ms</w:delText>
        </w:r>
      </w:del>
    </w:p>
    <w:p w14:paraId="7021EB7A" w14:textId="77777777" w:rsidR="00C97D6B" w:rsidRDefault="00C97D6B" w:rsidP="00C97D6B">
      <w:pPr>
        <w:pStyle w:val="PL"/>
        <w:rPr>
          <w:del w:id="1814" w:author="ruiyue"/>
        </w:rPr>
      </w:pPr>
      <w:del w:id="1815" w:author="ruiyue">
        <w:r>
          <w:delText xml:space="preserve">        - 2000ms</w:delText>
        </w:r>
      </w:del>
    </w:p>
    <w:p w14:paraId="6053984F" w14:textId="77777777" w:rsidR="00C97D6B" w:rsidRDefault="00C97D6B" w:rsidP="00C97D6B">
      <w:pPr>
        <w:pStyle w:val="PL"/>
        <w:rPr>
          <w:del w:id="1816" w:author="ruiyue"/>
        </w:rPr>
      </w:pPr>
      <w:del w:id="1817" w:author="ruiyue">
        <w:r>
          <w:delText xml:space="preserve">        - 3000ms</w:delText>
        </w:r>
      </w:del>
    </w:p>
    <w:p w14:paraId="02070B9C" w14:textId="77777777" w:rsidR="00C97D6B" w:rsidRDefault="00C97D6B" w:rsidP="00C97D6B">
      <w:pPr>
        <w:pStyle w:val="PL"/>
        <w:rPr>
          <w:del w:id="1818" w:author="ruiyue"/>
        </w:rPr>
      </w:pPr>
      <w:del w:id="1819" w:author="ruiyue">
        <w:r>
          <w:delText xml:space="preserve">        - 4000ms</w:delText>
        </w:r>
      </w:del>
    </w:p>
    <w:p w14:paraId="63550B47" w14:textId="77777777" w:rsidR="00C97D6B" w:rsidRDefault="00C97D6B" w:rsidP="00C97D6B">
      <w:pPr>
        <w:pStyle w:val="PL"/>
        <w:rPr>
          <w:del w:id="1820" w:author="ruiyue"/>
        </w:rPr>
      </w:pPr>
      <w:del w:id="1821" w:author="ruiyue">
        <w:r>
          <w:delText xml:space="preserve">        - 6000ms</w:delText>
        </w:r>
      </w:del>
    </w:p>
    <w:p w14:paraId="509E980F" w14:textId="77777777" w:rsidR="00C97D6B" w:rsidRDefault="00C97D6B" w:rsidP="00C97D6B">
      <w:pPr>
        <w:pStyle w:val="PL"/>
        <w:rPr>
          <w:del w:id="1822" w:author="ruiyue"/>
        </w:rPr>
      </w:pPr>
      <w:del w:id="1823" w:author="ruiyue">
        <w:r>
          <w:delText xml:space="preserve">    </w:delText>
        </w:r>
      </w:del>
    </w:p>
    <w:p w14:paraId="6F3C4C31" w14:textId="77777777" w:rsidR="00C97D6B" w:rsidRDefault="00C97D6B" w:rsidP="00C97D6B">
      <w:pPr>
        <w:pStyle w:val="PL"/>
        <w:rPr>
          <w:del w:id="1824" w:author="ruiyue"/>
        </w:rPr>
      </w:pPr>
      <w:del w:id="1825" w:author="ruiyue">
        <w:r>
          <w:delText xml:space="preserve">    collectionPeriodRrmNr-Type:</w:delText>
        </w:r>
      </w:del>
    </w:p>
    <w:p w14:paraId="7743DE59" w14:textId="77777777" w:rsidR="00C97D6B" w:rsidRDefault="00C97D6B" w:rsidP="00C97D6B">
      <w:pPr>
        <w:pStyle w:val="PL"/>
        <w:rPr>
          <w:del w:id="1826" w:author="ruiyue"/>
        </w:rPr>
      </w:pPr>
      <w:del w:id="1827" w:author="ruiyue">
        <w:r>
          <w:delText xml:space="preserve">      description: See details in 3GPP TS 32.422 clause 5.10.30.</w:delText>
        </w:r>
      </w:del>
    </w:p>
    <w:p w14:paraId="01B5E190" w14:textId="77777777" w:rsidR="00C97D6B" w:rsidRDefault="00C97D6B" w:rsidP="00C97D6B">
      <w:pPr>
        <w:pStyle w:val="PL"/>
        <w:rPr>
          <w:del w:id="1828" w:author="ruiyue"/>
        </w:rPr>
      </w:pPr>
      <w:del w:id="1829" w:author="ruiyue">
        <w:r>
          <w:delText xml:space="preserve">      type: string</w:delText>
        </w:r>
      </w:del>
    </w:p>
    <w:p w14:paraId="399B1413" w14:textId="77777777" w:rsidR="00C97D6B" w:rsidRDefault="00C97D6B" w:rsidP="00C97D6B">
      <w:pPr>
        <w:pStyle w:val="PL"/>
        <w:rPr>
          <w:del w:id="1830" w:author="ruiyue"/>
        </w:rPr>
      </w:pPr>
      <w:del w:id="1831" w:author="ruiyue">
        <w:r>
          <w:delText xml:space="preserve">      enum:</w:delText>
        </w:r>
      </w:del>
    </w:p>
    <w:p w14:paraId="0D5DF0AE" w14:textId="77777777" w:rsidR="00C97D6B" w:rsidRDefault="00C97D6B" w:rsidP="00C97D6B">
      <w:pPr>
        <w:pStyle w:val="PL"/>
        <w:rPr>
          <w:del w:id="1832" w:author="ruiyue"/>
        </w:rPr>
      </w:pPr>
      <w:del w:id="1833" w:author="ruiyue">
        <w:r>
          <w:delText xml:space="preserve">        - 1024ms</w:delText>
        </w:r>
      </w:del>
    </w:p>
    <w:p w14:paraId="67E6EA2C" w14:textId="77777777" w:rsidR="00C97D6B" w:rsidRDefault="00C97D6B" w:rsidP="00C97D6B">
      <w:pPr>
        <w:pStyle w:val="PL"/>
        <w:rPr>
          <w:del w:id="1834" w:author="ruiyue"/>
        </w:rPr>
      </w:pPr>
      <w:del w:id="1835" w:author="ruiyue">
        <w:r>
          <w:delText xml:space="preserve">        - 2048ms</w:delText>
        </w:r>
      </w:del>
    </w:p>
    <w:p w14:paraId="20B28536" w14:textId="77777777" w:rsidR="00C97D6B" w:rsidRDefault="00C97D6B" w:rsidP="00C97D6B">
      <w:pPr>
        <w:pStyle w:val="PL"/>
        <w:rPr>
          <w:del w:id="1836" w:author="ruiyue"/>
        </w:rPr>
      </w:pPr>
      <w:del w:id="1837" w:author="ruiyue">
        <w:r>
          <w:delText xml:space="preserve">        - 5120ms</w:delText>
        </w:r>
      </w:del>
    </w:p>
    <w:p w14:paraId="7BAD1951" w14:textId="77777777" w:rsidR="00C97D6B" w:rsidRDefault="00C97D6B" w:rsidP="00C97D6B">
      <w:pPr>
        <w:pStyle w:val="PL"/>
        <w:rPr>
          <w:del w:id="1838" w:author="ruiyue"/>
        </w:rPr>
      </w:pPr>
      <w:del w:id="1839" w:author="ruiyue">
        <w:r>
          <w:lastRenderedPageBreak/>
          <w:delText xml:space="preserve">        - 10240ms</w:delText>
        </w:r>
      </w:del>
    </w:p>
    <w:p w14:paraId="3AB13B2D" w14:textId="77777777" w:rsidR="00C97D6B" w:rsidRDefault="00C97D6B" w:rsidP="00C97D6B">
      <w:pPr>
        <w:pStyle w:val="PL"/>
        <w:rPr>
          <w:del w:id="1840" w:author="ruiyue"/>
        </w:rPr>
      </w:pPr>
      <w:del w:id="1841" w:author="ruiyue">
        <w:r>
          <w:delText xml:space="preserve">        - 60000ms</w:delText>
        </w:r>
      </w:del>
    </w:p>
    <w:p w14:paraId="3C3805D7" w14:textId="77777777" w:rsidR="00C97D6B" w:rsidRDefault="00C97D6B" w:rsidP="00C97D6B">
      <w:pPr>
        <w:pStyle w:val="PL"/>
        <w:rPr>
          <w:del w:id="1842" w:author="ruiyue"/>
        </w:rPr>
      </w:pPr>
    </w:p>
    <w:p w14:paraId="4C44D070" w14:textId="77777777" w:rsidR="00C97D6B" w:rsidRDefault="00C97D6B" w:rsidP="00C97D6B">
      <w:pPr>
        <w:pStyle w:val="PL"/>
        <w:rPr>
          <w:del w:id="1843" w:author="ruiyue"/>
        </w:rPr>
      </w:pPr>
      <w:del w:id="1844" w:author="ruiyue">
        <w:r>
          <w:delText xml:space="preserve">    collectionPeriodM6Nr-Type:</w:delText>
        </w:r>
      </w:del>
    </w:p>
    <w:p w14:paraId="06FD2F88" w14:textId="77777777" w:rsidR="00C97D6B" w:rsidRDefault="00C97D6B" w:rsidP="00C97D6B">
      <w:pPr>
        <w:pStyle w:val="PL"/>
        <w:rPr>
          <w:del w:id="1845" w:author="ruiyue"/>
        </w:rPr>
      </w:pPr>
      <w:del w:id="1846" w:author="ruiyue">
        <w:r>
          <w:delText xml:space="preserve">      description: See details in 3GPP TS 32.422 clause 5.10.34.</w:delText>
        </w:r>
      </w:del>
    </w:p>
    <w:p w14:paraId="3A153BE3" w14:textId="77777777" w:rsidR="00C97D6B" w:rsidRDefault="00C97D6B" w:rsidP="00C97D6B">
      <w:pPr>
        <w:pStyle w:val="PL"/>
        <w:rPr>
          <w:del w:id="1847" w:author="ruiyue"/>
        </w:rPr>
      </w:pPr>
      <w:del w:id="1848" w:author="ruiyue">
        <w:r>
          <w:delText xml:space="preserve">      type: string</w:delText>
        </w:r>
      </w:del>
    </w:p>
    <w:p w14:paraId="5BA7583E" w14:textId="77777777" w:rsidR="00C97D6B" w:rsidRDefault="00C97D6B" w:rsidP="00C97D6B">
      <w:pPr>
        <w:pStyle w:val="PL"/>
        <w:rPr>
          <w:del w:id="1849" w:author="ruiyue"/>
        </w:rPr>
      </w:pPr>
      <w:del w:id="1850" w:author="ruiyue">
        <w:r>
          <w:delText xml:space="preserve">      enum:</w:delText>
        </w:r>
      </w:del>
    </w:p>
    <w:p w14:paraId="3DF12820" w14:textId="77777777" w:rsidR="00C97D6B" w:rsidRDefault="00C97D6B" w:rsidP="00C97D6B">
      <w:pPr>
        <w:pStyle w:val="PL"/>
        <w:rPr>
          <w:del w:id="1851" w:author="ruiyue"/>
        </w:rPr>
      </w:pPr>
      <w:del w:id="1852" w:author="ruiyue">
        <w:r>
          <w:delText xml:space="preserve">        - 120ms</w:delText>
        </w:r>
      </w:del>
    </w:p>
    <w:p w14:paraId="679D3927" w14:textId="77777777" w:rsidR="00C97D6B" w:rsidRDefault="00C97D6B" w:rsidP="00C97D6B">
      <w:pPr>
        <w:pStyle w:val="PL"/>
        <w:rPr>
          <w:del w:id="1853" w:author="ruiyue"/>
        </w:rPr>
      </w:pPr>
      <w:del w:id="1854" w:author="ruiyue">
        <w:r>
          <w:delText xml:space="preserve">        - 240ms</w:delText>
        </w:r>
      </w:del>
    </w:p>
    <w:p w14:paraId="15A66BBB" w14:textId="77777777" w:rsidR="00C97D6B" w:rsidRDefault="00C97D6B" w:rsidP="00C97D6B">
      <w:pPr>
        <w:pStyle w:val="PL"/>
        <w:rPr>
          <w:del w:id="1855" w:author="ruiyue"/>
        </w:rPr>
      </w:pPr>
      <w:del w:id="1856" w:author="ruiyue">
        <w:r>
          <w:delText xml:space="preserve">        - 480ms</w:delText>
        </w:r>
      </w:del>
    </w:p>
    <w:p w14:paraId="2C7FA141" w14:textId="77777777" w:rsidR="00C97D6B" w:rsidRDefault="00C97D6B" w:rsidP="00C97D6B">
      <w:pPr>
        <w:pStyle w:val="PL"/>
        <w:rPr>
          <w:del w:id="1857" w:author="ruiyue"/>
        </w:rPr>
      </w:pPr>
      <w:del w:id="1858" w:author="ruiyue">
        <w:r>
          <w:delText xml:space="preserve">        - 640ms</w:delText>
        </w:r>
      </w:del>
    </w:p>
    <w:p w14:paraId="3759F68F" w14:textId="77777777" w:rsidR="00C97D6B" w:rsidRDefault="00C97D6B" w:rsidP="00C97D6B">
      <w:pPr>
        <w:pStyle w:val="PL"/>
        <w:rPr>
          <w:del w:id="1859" w:author="ruiyue"/>
        </w:rPr>
      </w:pPr>
      <w:del w:id="1860" w:author="ruiyue">
        <w:r>
          <w:delText xml:space="preserve">        - 1024ms</w:delText>
        </w:r>
      </w:del>
    </w:p>
    <w:p w14:paraId="11548B6B" w14:textId="77777777" w:rsidR="00C97D6B" w:rsidRDefault="00C97D6B" w:rsidP="00C97D6B">
      <w:pPr>
        <w:pStyle w:val="PL"/>
        <w:rPr>
          <w:del w:id="1861" w:author="ruiyue"/>
        </w:rPr>
      </w:pPr>
      <w:del w:id="1862" w:author="ruiyue">
        <w:r>
          <w:delText xml:space="preserve">        - 2048ms</w:delText>
        </w:r>
      </w:del>
    </w:p>
    <w:p w14:paraId="73753593" w14:textId="77777777" w:rsidR="00C97D6B" w:rsidRDefault="00C97D6B" w:rsidP="00C97D6B">
      <w:pPr>
        <w:pStyle w:val="PL"/>
        <w:rPr>
          <w:del w:id="1863" w:author="ruiyue"/>
        </w:rPr>
      </w:pPr>
      <w:del w:id="1864" w:author="ruiyue">
        <w:r>
          <w:delText xml:space="preserve">        - 5120ms</w:delText>
        </w:r>
      </w:del>
    </w:p>
    <w:p w14:paraId="729540F6" w14:textId="77777777" w:rsidR="00C97D6B" w:rsidRDefault="00C97D6B" w:rsidP="00C97D6B">
      <w:pPr>
        <w:pStyle w:val="PL"/>
        <w:rPr>
          <w:del w:id="1865" w:author="ruiyue"/>
        </w:rPr>
      </w:pPr>
      <w:del w:id="1866" w:author="ruiyue">
        <w:r>
          <w:delText xml:space="preserve">        - 10240ms</w:delText>
        </w:r>
      </w:del>
    </w:p>
    <w:p w14:paraId="62EA013F" w14:textId="77777777" w:rsidR="00C97D6B" w:rsidRDefault="00C97D6B" w:rsidP="00C97D6B">
      <w:pPr>
        <w:pStyle w:val="PL"/>
        <w:rPr>
          <w:del w:id="1867" w:author="ruiyue"/>
        </w:rPr>
      </w:pPr>
      <w:del w:id="1868" w:author="ruiyue">
        <w:r>
          <w:delText xml:space="preserve">        - 20480ms</w:delText>
        </w:r>
      </w:del>
    </w:p>
    <w:p w14:paraId="463EACAC" w14:textId="77777777" w:rsidR="00C97D6B" w:rsidRDefault="00C97D6B" w:rsidP="00C97D6B">
      <w:pPr>
        <w:pStyle w:val="PL"/>
        <w:rPr>
          <w:del w:id="1869" w:author="ruiyue"/>
        </w:rPr>
      </w:pPr>
      <w:del w:id="1870" w:author="ruiyue">
        <w:r>
          <w:delText xml:space="preserve">        - 40960ms</w:delText>
        </w:r>
      </w:del>
    </w:p>
    <w:p w14:paraId="6D7313B4" w14:textId="77777777" w:rsidR="00C97D6B" w:rsidRDefault="00C97D6B" w:rsidP="00C97D6B">
      <w:pPr>
        <w:pStyle w:val="PL"/>
        <w:rPr>
          <w:del w:id="1871" w:author="ruiyue"/>
        </w:rPr>
      </w:pPr>
      <w:del w:id="1872" w:author="ruiyue">
        <w:r>
          <w:delText xml:space="preserve">        - 1min</w:delText>
        </w:r>
      </w:del>
    </w:p>
    <w:p w14:paraId="72C7DCB2" w14:textId="77777777" w:rsidR="00C97D6B" w:rsidRDefault="00C97D6B" w:rsidP="00C97D6B">
      <w:pPr>
        <w:pStyle w:val="PL"/>
        <w:rPr>
          <w:del w:id="1873" w:author="ruiyue"/>
        </w:rPr>
      </w:pPr>
      <w:del w:id="1874" w:author="ruiyue">
        <w:r>
          <w:delText xml:space="preserve">        - 6min</w:delText>
        </w:r>
      </w:del>
    </w:p>
    <w:p w14:paraId="786A7FB0" w14:textId="77777777" w:rsidR="00C97D6B" w:rsidRDefault="00C97D6B" w:rsidP="00C97D6B">
      <w:pPr>
        <w:pStyle w:val="PL"/>
        <w:rPr>
          <w:del w:id="1875" w:author="ruiyue"/>
        </w:rPr>
      </w:pPr>
      <w:del w:id="1876" w:author="ruiyue">
        <w:r>
          <w:delText xml:space="preserve">        - 12min</w:delText>
        </w:r>
      </w:del>
    </w:p>
    <w:p w14:paraId="28B179DA" w14:textId="77777777" w:rsidR="00C97D6B" w:rsidRDefault="00C97D6B" w:rsidP="00C97D6B">
      <w:pPr>
        <w:pStyle w:val="PL"/>
        <w:rPr>
          <w:del w:id="1877" w:author="ruiyue"/>
        </w:rPr>
      </w:pPr>
      <w:del w:id="1878" w:author="ruiyue">
        <w:r>
          <w:delText xml:space="preserve">        - 30min</w:delText>
        </w:r>
      </w:del>
    </w:p>
    <w:p w14:paraId="3B9C5DDD" w14:textId="77777777" w:rsidR="00C97D6B" w:rsidRDefault="00C97D6B" w:rsidP="00C97D6B">
      <w:pPr>
        <w:pStyle w:val="PL"/>
        <w:rPr>
          <w:del w:id="1879" w:author="ruiyue"/>
        </w:rPr>
      </w:pPr>
    </w:p>
    <w:p w14:paraId="78C9AD91" w14:textId="77777777" w:rsidR="00C97D6B" w:rsidRDefault="00C97D6B" w:rsidP="00C97D6B">
      <w:pPr>
        <w:pStyle w:val="PL"/>
        <w:rPr>
          <w:del w:id="1880" w:author="ruiyue"/>
        </w:rPr>
      </w:pPr>
      <w:del w:id="1881" w:author="ruiyue">
        <w:r>
          <w:delText xml:space="preserve">    collectionPeriodM7Nr-Type:</w:delText>
        </w:r>
      </w:del>
    </w:p>
    <w:p w14:paraId="6C147C0C" w14:textId="77777777" w:rsidR="00C97D6B" w:rsidRDefault="00C97D6B" w:rsidP="00C97D6B">
      <w:pPr>
        <w:pStyle w:val="PL"/>
        <w:rPr>
          <w:del w:id="1882" w:author="ruiyue"/>
        </w:rPr>
      </w:pPr>
      <w:del w:id="1883" w:author="ruiyue">
        <w:r>
          <w:delText xml:space="preserve">      description: See details in 3GPP TS 32.422 clause 5.10.35.</w:delText>
        </w:r>
      </w:del>
    </w:p>
    <w:p w14:paraId="68E7D99C" w14:textId="77777777" w:rsidR="00C97D6B" w:rsidRDefault="00C97D6B" w:rsidP="00C97D6B">
      <w:pPr>
        <w:pStyle w:val="PL"/>
        <w:rPr>
          <w:del w:id="1884" w:author="ruiyue"/>
        </w:rPr>
      </w:pPr>
      <w:del w:id="1885" w:author="ruiyue">
        <w:r>
          <w:delText xml:space="preserve">      type: integer</w:delText>
        </w:r>
      </w:del>
    </w:p>
    <w:p w14:paraId="21941C40" w14:textId="77777777" w:rsidR="00C97D6B" w:rsidRDefault="00C97D6B" w:rsidP="00C97D6B">
      <w:pPr>
        <w:pStyle w:val="PL"/>
        <w:rPr>
          <w:del w:id="1886" w:author="ruiyue"/>
        </w:rPr>
      </w:pPr>
      <w:del w:id="1887" w:author="ruiyue">
        <w:r>
          <w:delText xml:space="preserve">      minimum: 1</w:delText>
        </w:r>
      </w:del>
    </w:p>
    <w:p w14:paraId="4A0C9047" w14:textId="77777777" w:rsidR="00C97D6B" w:rsidRDefault="00C97D6B" w:rsidP="00C97D6B">
      <w:pPr>
        <w:pStyle w:val="PL"/>
        <w:rPr>
          <w:del w:id="1888" w:author="ruiyue"/>
        </w:rPr>
      </w:pPr>
      <w:del w:id="1889" w:author="ruiyue">
        <w:r>
          <w:delText xml:space="preserve">      maximum: 60</w:delText>
        </w:r>
      </w:del>
    </w:p>
    <w:p w14:paraId="5F07C324" w14:textId="77777777" w:rsidR="00C97D6B" w:rsidRDefault="00C97D6B" w:rsidP="00C97D6B">
      <w:pPr>
        <w:pStyle w:val="PL"/>
        <w:rPr>
          <w:del w:id="1890" w:author="ruiyue"/>
        </w:rPr>
      </w:pPr>
    </w:p>
    <w:p w14:paraId="47D623A1" w14:textId="77777777" w:rsidR="00C97D6B" w:rsidRDefault="00C97D6B" w:rsidP="00C97D6B">
      <w:pPr>
        <w:pStyle w:val="PL"/>
        <w:rPr>
          <w:del w:id="1891" w:author="ruiyue"/>
        </w:rPr>
      </w:pPr>
      <w:del w:id="1892" w:author="ruiyue">
        <w:r>
          <w:delText xml:space="preserve">    eventListForEventTriggeredMeasurement-Type:</w:delText>
        </w:r>
      </w:del>
    </w:p>
    <w:p w14:paraId="7D21B25F" w14:textId="77777777" w:rsidR="00C97D6B" w:rsidRDefault="00C97D6B" w:rsidP="00C97D6B">
      <w:pPr>
        <w:pStyle w:val="PL"/>
        <w:rPr>
          <w:del w:id="1893" w:author="ruiyue"/>
        </w:rPr>
      </w:pPr>
      <w:del w:id="1894" w:author="ruiyue">
        <w:r>
          <w:delText xml:space="preserve">      description: See details in 3GPP TS 32.422 clause 5.10.28.</w:delText>
        </w:r>
      </w:del>
    </w:p>
    <w:p w14:paraId="10C4F361" w14:textId="77777777" w:rsidR="00C97D6B" w:rsidRDefault="00C97D6B" w:rsidP="00C97D6B">
      <w:pPr>
        <w:pStyle w:val="PL"/>
        <w:rPr>
          <w:del w:id="1895" w:author="ruiyue"/>
        </w:rPr>
      </w:pPr>
      <w:del w:id="1896" w:author="ruiyue">
        <w:r>
          <w:delText xml:space="preserve">      type: string</w:delText>
        </w:r>
      </w:del>
    </w:p>
    <w:p w14:paraId="6EB9964B" w14:textId="77777777" w:rsidR="00C97D6B" w:rsidRDefault="00C97D6B" w:rsidP="00C97D6B">
      <w:pPr>
        <w:pStyle w:val="PL"/>
        <w:rPr>
          <w:del w:id="1897" w:author="ruiyue"/>
        </w:rPr>
      </w:pPr>
      <w:del w:id="1898" w:author="ruiyue">
        <w:r>
          <w:delText xml:space="preserve">      enum:</w:delText>
        </w:r>
      </w:del>
    </w:p>
    <w:p w14:paraId="60C7B514" w14:textId="77777777" w:rsidR="00C97D6B" w:rsidRDefault="00C97D6B" w:rsidP="00C97D6B">
      <w:pPr>
        <w:pStyle w:val="PL"/>
        <w:rPr>
          <w:del w:id="1899" w:author="ruiyue"/>
        </w:rPr>
      </w:pPr>
      <w:del w:id="1900" w:author="ruiyue">
        <w:r>
          <w:delText xml:space="preserve">        - OUT_OF_COVERAGE</w:delText>
        </w:r>
      </w:del>
    </w:p>
    <w:p w14:paraId="687AA797" w14:textId="77777777" w:rsidR="00C97D6B" w:rsidRDefault="00C97D6B" w:rsidP="00C97D6B">
      <w:pPr>
        <w:pStyle w:val="PL"/>
        <w:rPr>
          <w:del w:id="1901" w:author="ruiyue"/>
        </w:rPr>
      </w:pPr>
      <w:del w:id="1902" w:author="ruiyue">
        <w:r>
          <w:delText xml:space="preserve">        - A2_EVENT</w:delText>
        </w:r>
      </w:del>
    </w:p>
    <w:p w14:paraId="447C3834" w14:textId="77777777" w:rsidR="00C97D6B" w:rsidRDefault="00C97D6B" w:rsidP="00C97D6B">
      <w:pPr>
        <w:pStyle w:val="PL"/>
        <w:rPr>
          <w:del w:id="1903" w:author="ruiyue"/>
        </w:rPr>
      </w:pPr>
    </w:p>
    <w:p w14:paraId="6C84EF64" w14:textId="77777777" w:rsidR="00C97D6B" w:rsidRDefault="00C97D6B" w:rsidP="00C97D6B">
      <w:pPr>
        <w:pStyle w:val="PL"/>
        <w:rPr>
          <w:del w:id="1904" w:author="ruiyue"/>
        </w:rPr>
      </w:pPr>
      <w:del w:id="1905" w:author="ruiyue">
        <w:r>
          <w:delText xml:space="preserve">    eventThreshold-Type:</w:delText>
        </w:r>
      </w:del>
    </w:p>
    <w:p w14:paraId="42E0BAA0" w14:textId="77777777" w:rsidR="00C97D6B" w:rsidRDefault="00C97D6B" w:rsidP="00C97D6B">
      <w:pPr>
        <w:pStyle w:val="PL"/>
        <w:rPr>
          <w:del w:id="1906" w:author="ruiyue"/>
        </w:rPr>
      </w:pPr>
      <w:del w:id="1907" w:author="ruiyue">
        <w:r>
          <w:delText xml:space="preserve">      description: See details in 3GPP TS 32.422 clause 5.10.7, 5.10.7a, 5.10.13 and 5.10.14.</w:delText>
        </w:r>
      </w:del>
    </w:p>
    <w:p w14:paraId="42646A29" w14:textId="77777777" w:rsidR="00C97D6B" w:rsidRDefault="00C97D6B" w:rsidP="00C97D6B">
      <w:pPr>
        <w:pStyle w:val="PL"/>
        <w:rPr>
          <w:del w:id="1908" w:author="ruiyue"/>
        </w:rPr>
      </w:pPr>
      <w:del w:id="1909" w:author="ruiyue">
        <w:r>
          <w:delText xml:space="preserve">      type: object</w:delText>
        </w:r>
      </w:del>
    </w:p>
    <w:p w14:paraId="21497F2A" w14:textId="77777777" w:rsidR="00C97D6B" w:rsidRDefault="00C97D6B" w:rsidP="00C97D6B">
      <w:pPr>
        <w:pStyle w:val="PL"/>
        <w:rPr>
          <w:del w:id="1910" w:author="ruiyue"/>
        </w:rPr>
      </w:pPr>
      <w:del w:id="1911" w:author="ruiyue">
        <w:r>
          <w:delText xml:space="preserve">      properties:</w:delText>
        </w:r>
      </w:del>
    </w:p>
    <w:p w14:paraId="1BA020B0" w14:textId="77777777" w:rsidR="00C97D6B" w:rsidRDefault="00C97D6B" w:rsidP="00C97D6B">
      <w:pPr>
        <w:pStyle w:val="PL"/>
        <w:rPr>
          <w:del w:id="1912" w:author="ruiyue"/>
        </w:rPr>
      </w:pPr>
      <w:del w:id="1913" w:author="ruiyue">
        <w:r>
          <w:delText xml:space="preserve">        EventThresholdRSRP:</w:delText>
        </w:r>
      </w:del>
    </w:p>
    <w:p w14:paraId="6912BCC7" w14:textId="77777777" w:rsidR="00C97D6B" w:rsidRDefault="00C97D6B" w:rsidP="00C97D6B">
      <w:pPr>
        <w:pStyle w:val="PL"/>
        <w:rPr>
          <w:del w:id="1914" w:author="ruiyue"/>
        </w:rPr>
      </w:pPr>
      <w:del w:id="1915" w:author="ruiyue">
        <w:r>
          <w:delText xml:space="preserve">          oneOf:</w:delText>
        </w:r>
      </w:del>
    </w:p>
    <w:p w14:paraId="0EE10B04" w14:textId="77777777" w:rsidR="00C97D6B" w:rsidRDefault="00C97D6B" w:rsidP="00C97D6B">
      <w:pPr>
        <w:pStyle w:val="PL"/>
        <w:rPr>
          <w:del w:id="1916" w:author="ruiyue"/>
        </w:rPr>
      </w:pPr>
      <w:del w:id="1917" w:author="ruiyue">
        <w:r>
          <w:delText xml:space="preserve">          - type: integer</w:delText>
        </w:r>
      </w:del>
    </w:p>
    <w:p w14:paraId="6A70616E" w14:textId="77777777" w:rsidR="00C97D6B" w:rsidRDefault="00C97D6B" w:rsidP="00C97D6B">
      <w:pPr>
        <w:pStyle w:val="PL"/>
        <w:rPr>
          <w:del w:id="1918" w:author="ruiyue"/>
        </w:rPr>
      </w:pPr>
      <w:del w:id="1919" w:author="ruiyue">
        <w:r>
          <w:delText xml:space="preserve">            minimum: 0</w:delText>
        </w:r>
      </w:del>
    </w:p>
    <w:p w14:paraId="7456B603" w14:textId="77777777" w:rsidR="00C97D6B" w:rsidRDefault="00C97D6B" w:rsidP="00C97D6B">
      <w:pPr>
        <w:pStyle w:val="PL"/>
        <w:rPr>
          <w:del w:id="1920" w:author="ruiyue"/>
        </w:rPr>
      </w:pPr>
      <w:del w:id="1921" w:author="ruiyue">
        <w:r>
          <w:delText xml:space="preserve">            maximum: 97</w:delText>
        </w:r>
      </w:del>
    </w:p>
    <w:p w14:paraId="3D91975D" w14:textId="77777777" w:rsidR="00C97D6B" w:rsidRDefault="00C97D6B" w:rsidP="00C97D6B">
      <w:pPr>
        <w:pStyle w:val="PL"/>
        <w:rPr>
          <w:del w:id="1922" w:author="ruiyue"/>
        </w:rPr>
      </w:pPr>
      <w:del w:id="1923" w:author="ruiyue">
        <w:r>
          <w:delText xml:space="preserve">          - type: integer</w:delText>
        </w:r>
      </w:del>
    </w:p>
    <w:p w14:paraId="15689172" w14:textId="77777777" w:rsidR="00C97D6B" w:rsidRDefault="00C97D6B" w:rsidP="00C97D6B">
      <w:pPr>
        <w:pStyle w:val="PL"/>
        <w:rPr>
          <w:del w:id="1924" w:author="ruiyue"/>
        </w:rPr>
      </w:pPr>
      <w:del w:id="1925" w:author="ruiyue">
        <w:r>
          <w:delText xml:space="preserve">            minimum: 0</w:delText>
        </w:r>
      </w:del>
    </w:p>
    <w:p w14:paraId="67A080E7" w14:textId="77777777" w:rsidR="00C97D6B" w:rsidRDefault="00C97D6B" w:rsidP="00C97D6B">
      <w:pPr>
        <w:pStyle w:val="PL"/>
        <w:rPr>
          <w:del w:id="1926" w:author="ruiyue"/>
        </w:rPr>
      </w:pPr>
      <w:del w:id="1927" w:author="ruiyue">
        <w:r>
          <w:delText xml:space="preserve">            maximum: 127</w:delText>
        </w:r>
      </w:del>
    </w:p>
    <w:p w14:paraId="137E0A7E" w14:textId="77777777" w:rsidR="00C97D6B" w:rsidRDefault="00C97D6B" w:rsidP="00C97D6B">
      <w:pPr>
        <w:pStyle w:val="PL"/>
        <w:rPr>
          <w:del w:id="1928" w:author="ruiyue"/>
        </w:rPr>
      </w:pPr>
      <w:del w:id="1929" w:author="ruiyue">
        <w:r>
          <w:delText xml:space="preserve">        EventThresholdRSRQ:      </w:delText>
        </w:r>
      </w:del>
    </w:p>
    <w:p w14:paraId="65653ED1" w14:textId="77777777" w:rsidR="00C97D6B" w:rsidRDefault="00C97D6B" w:rsidP="00C97D6B">
      <w:pPr>
        <w:pStyle w:val="PL"/>
        <w:rPr>
          <w:del w:id="1930" w:author="ruiyue"/>
        </w:rPr>
      </w:pPr>
      <w:del w:id="1931" w:author="ruiyue">
        <w:r>
          <w:delText xml:space="preserve">          oneOf:</w:delText>
        </w:r>
      </w:del>
    </w:p>
    <w:p w14:paraId="7827B6DB" w14:textId="77777777" w:rsidR="00C97D6B" w:rsidRDefault="00C97D6B" w:rsidP="00C97D6B">
      <w:pPr>
        <w:pStyle w:val="PL"/>
        <w:rPr>
          <w:del w:id="1932" w:author="ruiyue"/>
        </w:rPr>
      </w:pPr>
      <w:del w:id="1933" w:author="ruiyue">
        <w:r>
          <w:delText xml:space="preserve">          - type: integer</w:delText>
        </w:r>
      </w:del>
    </w:p>
    <w:p w14:paraId="269EF515" w14:textId="77777777" w:rsidR="00C97D6B" w:rsidRDefault="00C97D6B" w:rsidP="00C97D6B">
      <w:pPr>
        <w:pStyle w:val="PL"/>
        <w:rPr>
          <w:del w:id="1934" w:author="ruiyue"/>
        </w:rPr>
      </w:pPr>
      <w:del w:id="1935" w:author="ruiyue">
        <w:r>
          <w:delText xml:space="preserve">            minimum: 0</w:delText>
        </w:r>
      </w:del>
    </w:p>
    <w:p w14:paraId="3B2CF47B" w14:textId="77777777" w:rsidR="00C97D6B" w:rsidRDefault="00C97D6B" w:rsidP="00C97D6B">
      <w:pPr>
        <w:pStyle w:val="PL"/>
        <w:rPr>
          <w:del w:id="1936" w:author="ruiyue"/>
        </w:rPr>
      </w:pPr>
      <w:del w:id="1937" w:author="ruiyue">
        <w:r>
          <w:delText xml:space="preserve">            maximum: 34</w:delText>
        </w:r>
      </w:del>
    </w:p>
    <w:p w14:paraId="46ABE1F5" w14:textId="77777777" w:rsidR="00C97D6B" w:rsidRDefault="00C97D6B" w:rsidP="00C97D6B">
      <w:pPr>
        <w:pStyle w:val="PL"/>
        <w:rPr>
          <w:del w:id="1938" w:author="ruiyue"/>
        </w:rPr>
      </w:pPr>
      <w:del w:id="1939" w:author="ruiyue">
        <w:r>
          <w:delText xml:space="preserve">          - type: integer</w:delText>
        </w:r>
      </w:del>
    </w:p>
    <w:p w14:paraId="4B085496" w14:textId="77777777" w:rsidR="00C97D6B" w:rsidRDefault="00C97D6B" w:rsidP="00C97D6B">
      <w:pPr>
        <w:pStyle w:val="PL"/>
        <w:rPr>
          <w:del w:id="1940" w:author="ruiyue"/>
        </w:rPr>
      </w:pPr>
      <w:del w:id="1941" w:author="ruiyue">
        <w:r>
          <w:delText xml:space="preserve">            minimum: 0</w:delText>
        </w:r>
      </w:del>
    </w:p>
    <w:p w14:paraId="19A1DD81" w14:textId="77777777" w:rsidR="00C97D6B" w:rsidRDefault="00C97D6B" w:rsidP="00C97D6B">
      <w:pPr>
        <w:pStyle w:val="PL"/>
        <w:rPr>
          <w:del w:id="1942" w:author="ruiyue"/>
        </w:rPr>
      </w:pPr>
      <w:del w:id="1943" w:author="ruiyue">
        <w:r>
          <w:delText xml:space="preserve">            maximum: 127</w:delText>
        </w:r>
      </w:del>
    </w:p>
    <w:p w14:paraId="71BB5DA0" w14:textId="77777777" w:rsidR="00C97D6B" w:rsidRDefault="00C97D6B" w:rsidP="00C97D6B">
      <w:pPr>
        <w:pStyle w:val="PL"/>
        <w:rPr>
          <w:del w:id="1944" w:author="ruiyue"/>
        </w:rPr>
      </w:pPr>
      <w:del w:id="1945" w:author="ruiyue">
        <w:r>
          <w:delText xml:space="preserve">        EventThreshold1F:</w:delText>
        </w:r>
      </w:del>
    </w:p>
    <w:p w14:paraId="3C03B312" w14:textId="77777777" w:rsidR="00C97D6B" w:rsidRDefault="00C97D6B" w:rsidP="00C97D6B">
      <w:pPr>
        <w:pStyle w:val="PL"/>
        <w:rPr>
          <w:del w:id="1946" w:author="ruiyue"/>
        </w:rPr>
      </w:pPr>
      <w:del w:id="1947" w:author="ruiyue">
        <w:r>
          <w:delText xml:space="preserve">          type: object</w:delText>
        </w:r>
      </w:del>
    </w:p>
    <w:p w14:paraId="74F97B66" w14:textId="77777777" w:rsidR="00C97D6B" w:rsidRDefault="00C97D6B" w:rsidP="00C97D6B">
      <w:pPr>
        <w:pStyle w:val="PL"/>
        <w:rPr>
          <w:del w:id="1948" w:author="ruiyue"/>
        </w:rPr>
      </w:pPr>
      <w:del w:id="1949" w:author="ruiyue">
        <w:r>
          <w:delText xml:space="preserve">          properties:</w:delText>
        </w:r>
      </w:del>
    </w:p>
    <w:p w14:paraId="21FFEB4C" w14:textId="77777777" w:rsidR="00C97D6B" w:rsidRDefault="00C97D6B" w:rsidP="00C97D6B">
      <w:pPr>
        <w:pStyle w:val="PL"/>
        <w:rPr>
          <w:del w:id="1950" w:author="ruiyue"/>
        </w:rPr>
      </w:pPr>
      <w:del w:id="1951" w:author="ruiyue">
        <w:r>
          <w:delText xml:space="preserve">            CPICH_RSCP:</w:delText>
        </w:r>
      </w:del>
    </w:p>
    <w:p w14:paraId="71F2842B" w14:textId="77777777" w:rsidR="00C97D6B" w:rsidRDefault="00C97D6B" w:rsidP="00C97D6B">
      <w:pPr>
        <w:pStyle w:val="PL"/>
        <w:rPr>
          <w:del w:id="1952" w:author="ruiyue"/>
        </w:rPr>
      </w:pPr>
      <w:del w:id="1953" w:author="ruiyue">
        <w:r>
          <w:delText xml:space="preserve">              type: integer</w:delText>
        </w:r>
      </w:del>
    </w:p>
    <w:p w14:paraId="7FC56359" w14:textId="77777777" w:rsidR="00C97D6B" w:rsidRDefault="00C97D6B" w:rsidP="00C97D6B">
      <w:pPr>
        <w:pStyle w:val="PL"/>
        <w:rPr>
          <w:del w:id="1954" w:author="ruiyue"/>
        </w:rPr>
      </w:pPr>
      <w:del w:id="1955" w:author="ruiyue">
        <w:r>
          <w:delText xml:space="preserve">              minimum: -120</w:delText>
        </w:r>
      </w:del>
    </w:p>
    <w:p w14:paraId="528145BE" w14:textId="77777777" w:rsidR="00C97D6B" w:rsidRDefault="00C97D6B" w:rsidP="00C97D6B">
      <w:pPr>
        <w:pStyle w:val="PL"/>
        <w:rPr>
          <w:del w:id="1956" w:author="ruiyue"/>
        </w:rPr>
      </w:pPr>
      <w:del w:id="1957" w:author="ruiyue">
        <w:r>
          <w:delText xml:space="preserve">              maximum: 25</w:delText>
        </w:r>
      </w:del>
    </w:p>
    <w:p w14:paraId="445D5FF7" w14:textId="77777777" w:rsidR="00C97D6B" w:rsidRDefault="00C97D6B" w:rsidP="00C97D6B">
      <w:pPr>
        <w:pStyle w:val="PL"/>
        <w:rPr>
          <w:del w:id="1958" w:author="ruiyue"/>
        </w:rPr>
      </w:pPr>
      <w:del w:id="1959" w:author="ruiyue">
        <w:r>
          <w:delText xml:space="preserve">            CPICH_EcNo:</w:delText>
        </w:r>
      </w:del>
    </w:p>
    <w:p w14:paraId="4D376DAE" w14:textId="77777777" w:rsidR="00C97D6B" w:rsidRDefault="00C97D6B" w:rsidP="00C97D6B">
      <w:pPr>
        <w:pStyle w:val="PL"/>
        <w:rPr>
          <w:del w:id="1960" w:author="ruiyue"/>
        </w:rPr>
      </w:pPr>
      <w:del w:id="1961" w:author="ruiyue">
        <w:r>
          <w:delText xml:space="preserve">              type: integer</w:delText>
        </w:r>
      </w:del>
    </w:p>
    <w:p w14:paraId="62779C14" w14:textId="77777777" w:rsidR="00C97D6B" w:rsidRDefault="00C97D6B" w:rsidP="00C97D6B">
      <w:pPr>
        <w:pStyle w:val="PL"/>
        <w:rPr>
          <w:del w:id="1962" w:author="ruiyue"/>
        </w:rPr>
      </w:pPr>
      <w:del w:id="1963" w:author="ruiyue">
        <w:r>
          <w:delText xml:space="preserve">              minimum: -24</w:delText>
        </w:r>
      </w:del>
    </w:p>
    <w:p w14:paraId="21AB8C60" w14:textId="77777777" w:rsidR="00C97D6B" w:rsidRDefault="00C97D6B" w:rsidP="00C97D6B">
      <w:pPr>
        <w:pStyle w:val="PL"/>
        <w:rPr>
          <w:del w:id="1964" w:author="ruiyue"/>
        </w:rPr>
      </w:pPr>
      <w:del w:id="1965" w:author="ruiyue">
        <w:r>
          <w:delText xml:space="preserve">              maximum: 0</w:delText>
        </w:r>
      </w:del>
    </w:p>
    <w:p w14:paraId="4D3501EF" w14:textId="77777777" w:rsidR="00C97D6B" w:rsidRDefault="00C97D6B" w:rsidP="00C97D6B">
      <w:pPr>
        <w:pStyle w:val="PL"/>
        <w:rPr>
          <w:del w:id="1966" w:author="ruiyue"/>
        </w:rPr>
      </w:pPr>
      <w:del w:id="1967" w:author="ruiyue">
        <w:r>
          <w:delText xml:space="preserve">            PathLoss:</w:delText>
        </w:r>
      </w:del>
    </w:p>
    <w:p w14:paraId="05981D79" w14:textId="77777777" w:rsidR="00C97D6B" w:rsidRDefault="00C97D6B" w:rsidP="00C97D6B">
      <w:pPr>
        <w:pStyle w:val="PL"/>
        <w:rPr>
          <w:del w:id="1968" w:author="ruiyue"/>
        </w:rPr>
      </w:pPr>
      <w:del w:id="1969" w:author="ruiyue">
        <w:r>
          <w:delText xml:space="preserve">              type: integer</w:delText>
        </w:r>
      </w:del>
    </w:p>
    <w:p w14:paraId="37AF50CC" w14:textId="77777777" w:rsidR="00C97D6B" w:rsidRDefault="00C97D6B" w:rsidP="00C97D6B">
      <w:pPr>
        <w:pStyle w:val="PL"/>
        <w:rPr>
          <w:del w:id="1970" w:author="ruiyue"/>
        </w:rPr>
      </w:pPr>
      <w:del w:id="1971" w:author="ruiyue">
        <w:r>
          <w:delText xml:space="preserve">              minimum: 30</w:delText>
        </w:r>
      </w:del>
    </w:p>
    <w:p w14:paraId="5BBB7188" w14:textId="77777777" w:rsidR="00C97D6B" w:rsidRDefault="00C97D6B" w:rsidP="00C97D6B">
      <w:pPr>
        <w:pStyle w:val="PL"/>
        <w:rPr>
          <w:del w:id="1972" w:author="ruiyue"/>
        </w:rPr>
      </w:pPr>
      <w:del w:id="1973" w:author="ruiyue">
        <w:r>
          <w:delText xml:space="preserve">              maximum: 165</w:delText>
        </w:r>
      </w:del>
    </w:p>
    <w:p w14:paraId="40FF5CED" w14:textId="77777777" w:rsidR="00C97D6B" w:rsidRDefault="00C97D6B" w:rsidP="00C97D6B">
      <w:pPr>
        <w:pStyle w:val="PL"/>
        <w:rPr>
          <w:del w:id="1974" w:author="ruiyue"/>
        </w:rPr>
      </w:pPr>
      <w:del w:id="1975" w:author="ruiyue">
        <w:r>
          <w:delText xml:space="preserve">        EventThreshold1I:</w:delText>
        </w:r>
      </w:del>
    </w:p>
    <w:p w14:paraId="1F9CC6DE" w14:textId="77777777" w:rsidR="00C97D6B" w:rsidRDefault="00C97D6B" w:rsidP="00C97D6B">
      <w:pPr>
        <w:pStyle w:val="PL"/>
        <w:rPr>
          <w:del w:id="1976" w:author="ruiyue"/>
        </w:rPr>
      </w:pPr>
      <w:del w:id="1977" w:author="ruiyue">
        <w:r>
          <w:delText xml:space="preserve">          type: integer</w:delText>
        </w:r>
      </w:del>
    </w:p>
    <w:p w14:paraId="5C85F329" w14:textId="77777777" w:rsidR="00C97D6B" w:rsidRDefault="00C97D6B" w:rsidP="00C97D6B">
      <w:pPr>
        <w:pStyle w:val="PL"/>
        <w:rPr>
          <w:del w:id="1978" w:author="ruiyue"/>
        </w:rPr>
      </w:pPr>
      <w:del w:id="1979" w:author="ruiyue">
        <w:r>
          <w:delText xml:space="preserve">          minimum: -120</w:delText>
        </w:r>
      </w:del>
    </w:p>
    <w:p w14:paraId="19CE54CC" w14:textId="77777777" w:rsidR="00C97D6B" w:rsidRDefault="00C97D6B" w:rsidP="00C97D6B">
      <w:pPr>
        <w:pStyle w:val="PL"/>
        <w:rPr>
          <w:del w:id="1980" w:author="ruiyue"/>
        </w:rPr>
      </w:pPr>
      <w:del w:id="1981" w:author="ruiyue">
        <w:r>
          <w:delText xml:space="preserve">          maximum: 25</w:delText>
        </w:r>
      </w:del>
    </w:p>
    <w:p w14:paraId="1B97D4FA" w14:textId="77777777" w:rsidR="00C97D6B" w:rsidRDefault="00C97D6B" w:rsidP="00C97D6B">
      <w:pPr>
        <w:pStyle w:val="PL"/>
        <w:rPr>
          <w:del w:id="1982" w:author="ruiyue"/>
        </w:rPr>
      </w:pPr>
    </w:p>
    <w:p w14:paraId="2AD23D82" w14:textId="77777777" w:rsidR="00C97D6B" w:rsidRDefault="00C97D6B" w:rsidP="00C97D6B">
      <w:pPr>
        <w:pStyle w:val="PL"/>
        <w:rPr>
          <w:del w:id="1983" w:author="ruiyue"/>
        </w:rPr>
      </w:pPr>
      <w:del w:id="1984" w:author="ruiyue">
        <w:r>
          <w:delText xml:space="preserve">    listOfMeasurements-Type:</w:delText>
        </w:r>
      </w:del>
    </w:p>
    <w:p w14:paraId="5E8E7107" w14:textId="77777777" w:rsidR="00C97D6B" w:rsidRDefault="00C97D6B" w:rsidP="00C97D6B">
      <w:pPr>
        <w:pStyle w:val="PL"/>
        <w:rPr>
          <w:del w:id="1985" w:author="ruiyue"/>
        </w:rPr>
      </w:pPr>
      <w:del w:id="1986" w:author="ruiyue">
        <w:r>
          <w:delText xml:space="preserve">      description: See details in 3GPP TS 32.422 clause 5.10.3 for details.</w:delText>
        </w:r>
      </w:del>
    </w:p>
    <w:p w14:paraId="1992FA5A" w14:textId="77777777" w:rsidR="00C97D6B" w:rsidRDefault="00C97D6B" w:rsidP="00C97D6B">
      <w:pPr>
        <w:pStyle w:val="PL"/>
        <w:rPr>
          <w:del w:id="1987" w:author="ruiyue"/>
        </w:rPr>
      </w:pPr>
      <w:del w:id="1988" w:author="ruiyue">
        <w:r>
          <w:delText xml:space="preserve">      type: object</w:delText>
        </w:r>
      </w:del>
    </w:p>
    <w:p w14:paraId="369B1C3F" w14:textId="77777777" w:rsidR="00C97D6B" w:rsidRDefault="00C97D6B" w:rsidP="00C97D6B">
      <w:pPr>
        <w:pStyle w:val="PL"/>
        <w:rPr>
          <w:del w:id="1989" w:author="ruiyue"/>
        </w:rPr>
      </w:pPr>
      <w:del w:id="1990" w:author="ruiyue">
        <w:r>
          <w:lastRenderedPageBreak/>
          <w:delText xml:space="preserve">      properties:</w:delText>
        </w:r>
      </w:del>
    </w:p>
    <w:p w14:paraId="779776A6" w14:textId="77777777" w:rsidR="00C97D6B" w:rsidRDefault="00C97D6B" w:rsidP="00C97D6B">
      <w:pPr>
        <w:pStyle w:val="PL"/>
        <w:rPr>
          <w:del w:id="1991" w:author="ruiyue"/>
        </w:rPr>
      </w:pPr>
      <w:del w:id="1992" w:author="ruiyue">
        <w:r>
          <w:delText xml:space="preserve">        UMTS:</w:delText>
        </w:r>
      </w:del>
    </w:p>
    <w:p w14:paraId="08AFAF60" w14:textId="77777777" w:rsidR="00C97D6B" w:rsidRDefault="00C97D6B" w:rsidP="00C97D6B">
      <w:pPr>
        <w:pStyle w:val="PL"/>
        <w:rPr>
          <w:del w:id="1993" w:author="ruiyue"/>
        </w:rPr>
      </w:pPr>
      <w:del w:id="1994" w:author="ruiyue">
        <w:r>
          <w:delText xml:space="preserve">          type: array</w:delText>
        </w:r>
      </w:del>
    </w:p>
    <w:p w14:paraId="56E7AD19" w14:textId="77777777" w:rsidR="00C97D6B" w:rsidRDefault="00C97D6B" w:rsidP="00C97D6B">
      <w:pPr>
        <w:pStyle w:val="PL"/>
        <w:rPr>
          <w:del w:id="1995" w:author="ruiyue"/>
        </w:rPr>
      </w:pPr>
      <w:del w:id="1996" w:author="ruiyue">
        <w:r>
          <w:delText xml:space="preserve">          items:</w:delText>
        </w:r>
      </w:del>
    </w:p>
    <w:p w14:paraId="10E86CE7" w14:textId="77777777" w:rsidR="00C97D6B" w:rsidRDefault="00C97D6B" w:rsidP="00C97D6B">
      <w:pPr>
        <w:pStyle w:val="PL"/>
        <w:rPr>
          <w:del w:id="1997" w:author="ruiyue"/>
        </w:rPr>
      </w:pPr>
      <w:del w:id="1998" w:author="ruiyue">
        <w:r>
          <w:delText xml:space="preserve">            type: string</w:delText>
        </w:r>
      </w:del>
    </w:p>
    <w:p w14:paraId="3FA6A512" w14:textId="77777777" w:rsidR="00C97D6B" w:rsidRDefault="00C97D6B" w:rsidP="00C97D6B">
      <w:pPr>
        <w:pStyle w:val="PL"/>
        <w:rPr>
          <w:del w:id="1999" w:author="ruiyue"/>
        </w:rPr>
      </w:pPr>
      <w:del w:id="2000" w:author="ruiyue">
        <w:r>
          <w:delText xml:space="preserve">            enum:</w:delText>
        </w:r>
      </w:del>
    </w:p>
    <w:p w14:paraId="7717847E" w14:textId="77777777" w:rsidR="00C97D6B" w:rsidRDefault="00C97D6B" w:rsidP="00C97D6B">
      <w:pPr>
        <w:pStyle w:val="PL"/>
        <w:rPr>
          <w:del w:id="2001" w:author="ruiyue"/>
        </w:rPr>
      </w:pPr>
      <w:del w:id="2002" w:author="ruiyue">
        <w:r>
          <w:delText xml:space="preserve">              - M1</w:delText>
        </w:r>
      </w:del>
    </w:p>
    <w:p w14:paraId="5C42D79F" w14:textId="77777777" w:rsidR="00C97D6B" w:rsidRDefault="00C97D6B" w:rsidP="00C97D6B">
      <w:pPr>
        <w:pStyle w:val="PL"/>
        <w:rPr>
          <w:del w:id="2003" w:author="ruiyue"/>
        </w:rPr>
      </w:pPr>
      <w:del w:id="2004" w:author="ruiyue">
        <w:r>
          <w:delText xml:space="preserve">              - M2</w:delText>
        </w:r>
      </w:del>
    </w:p>
    <w:p w14:paraId="0B56E6BA" w14:textId="77777777" w:rsidR="00C97D6B" w:rsidRDefault="00C97D6B" w:rsidP="00C97D6B">
      <w:pPr>
        <w:pStyle w:val="PL"/>
        <w:rPr>
          <w:del w:id="2005" w:author="ruiyue"/>
        </w:rPr>
      </w:pPr>
      <w:del w:id="2006" w:author="ruiyue">
        <w:r>
          <w:delText xml:space="preserve">              - M3</w:delText>
        </w:r>
      </w:del>
    </w:p>
    <w:p w14:paraId="1FDE19A1" w14:textId="77777777" w:rsidR="00C97D6B" w:rsidRDefault="00C97D6B" w:rsidP="00C97D6B">
      <w:pPr>
        <w:pStyle w:val="PL"/>
        <w:rPr>
          <w:del w:id="2007" w:author="ruiyue"/>
        </w:rPr>
      </w:pPr>
      <w:del w:id="2008" w:author="ruiyue">
        <w:r>
          <w:delText xml:space="preserve">              - M4</w:delText>
        </w:r>
      </w:del>
    </w:p>
    <w:p w14:paraId="268A07D6" w14:textId="77777777" w:rsidR="00C97D6B" w:rsidRDefault="00C97D6B" w:rsidP="00C97D6B">
      <w:pPr>
        <w:pStyle w:val="PL"/>
        <w:rPr>
          <w:del w:id="2009" w:author="ruiyue"/>
        </w:rPr>
      </w:pPr>
      <w:del w:id="2010" w:author="ruiyue">
        <w:r>
          <w:delText xml:space="preserve">              - M5</w:delText>
        </w:r>
      </w:del>
    </w:p>
    <w:p w14:paraId="185B681F" w14:textId="77777777" w:rsidR="00C97D6B" w:rsidRDefault="00C97D6B" w:rsidP="00C97D6B">
      <w:pPr>
        <w:pStyle w:val="PL"/>
        <w:rPr>
          <w:del w:id="2011" w:author="ruiyue"/>
        </w:rPr>
      </w:pPr>
      <w:del w:id="2012" w:author="ruiyue">
        <w:r>
          <w:delText xml:space="preserve">              - M6_DL</w:delText>
        </w:r>
      </w:del>
    </w:p>
    <w:p w14:paraId="05B63CC4" w14:textId="77777777" w:rsidR="00C97D6B" w:rsidRDefault="00C97D6B" w:rsidP="00C97D6B">
      <w:pPr>
        <w:pStyle w:val="PL"/>
        <w:rPr>
          <w:del w:id="2013" w:author="ruiyue"/>
        </w:rPr>
      </w:pPr>
      <w:del w:id="2014" w:author="ruiyue">
        <w:r>
          <w:delText xml:space="preserve">              - M6_UL</w:delText>
        </w:r>
      </w:del>
    </w:p>
    <w:p w14:paraId="3B45D3F7" w14:textId="77777777" w:rsidR="00C97D6B" w:rsidRDefault="00C97D6B" w:rsidP="00C97D6B">
      <w:pPr>
        <w:pStyle w:val="PL"/>
        <w:rPr>
          <w:del w:id="2015" w:author="ruiyue"/>
        </w:rPr>
      </w:pPr>
      <w:del w:id="2016" w:author="ruiyue">
        <w:r>
          <w:delText xml:space="preserve">              - M7_DL</w:delText>
        </w:r>
      </w:del>
    </w:p>
    <w:p w14:paraId="00E17D61" w14:textId="77777777" w:rsidR="00C97D6B" w:rsidRDefault="00C97D6B" w:rsidP="00C97D6B">
      <w:pPr>
        <w:pStyle w:val="PL"/>
        <w:rPr>
          <w:del w:id="2017" w:author="ruiyue"/>
        </w:rPr>
      </w:pPr>
      <w:del w:id="2018" w:author="ruiyue">
        <w:r>
          <w:delText xml:space="preserve">              - M7_UL</w:delText>
        </w:r>
      </w:del>
    </w:p>
    <w:p w14:paraId="6593B320" w14:textId="77777777" w:rsidR="00C97D6B" w:rsidRDefault="00C97D6B" w:rsidP="00C97D6B">
      <w:pPr>
        <w:pStyle w:val="PL"/>
        <w:rPr>
          <w:del w:id="2019" w:author="ruiyue"/>
        </w:rPr>
      </w:pPr>
      <w:del w:id="2020" w:author="ruiyue">
        <w:r>
          <w:delText xml:space="preserve">        LTE:</w:delText>
        </w:r>
      </w:del>
    </w:p>
    <w:p w14:paraId="6E4BB800" w14:textId="77777777" w:rsidR="00C97D6B" w:rsidRDefault="00C97D6B" w:rsidP="00C97D6B">
      <w:pPr>
        <w:pStyle w:val="PL"/>
        <w:rPr>
          <w:del w:id="2021" w:author="ruiyue"/>
        </w:rPr>
      </w:pPr>
      <w:del w:id="2022" w:author="ruiyue">
        <w:r>
          <w:delText xml:space="preserve">          type: array</w:delText>
        </w:r>
      </w:del>
    </w:p>
    <w:p w14:paraId="69DEDA73" w14:textId="77777777" w:rsidR="00C97D6B" w:rsidRDefault="00C97D6B" w:rsidP="00C97D6B">
      <w:pPr>
        <w:pStyle w:val="PL"/>
        <w:rPr>
          <w:del w:id="2023" w:author="ruiyue"/>
        </w:rPr>
      </w:pPr>
      <w:del w:id="2024" w:author="ruiyue">
        <w:r>
          <w:delText xml:space="preserve">          items:</w:delText>
        </w:r>
      </w:del>
    </w:p>
    <w:p w14:paraId="256F50C2" w14:textId="77777777" w:rsidR="00C97D6B" w:rsidRDefault="00C97D6B" w:rsidP="00C97D6B">
      <w:pPr>
        <w:pStyle w:val="PL"/>
        <w:rPr>
          <w:del w:id="2025" w:author="ruiyue"/>
        </w:rPr>
      </w:pPr>
      <w:del w:id="2026" w:author="ruiyue">
        <w:r>
          <w:delText xml:space="preserve">            type: string</w:delText>
        </w:r>
      </w:del>
    </w:p>
    <w:p w14:paraId="3A79FA4B" w14:textId="77777777" w:rsidR="00C97D6B" w:rsidRDefault="00C97D6B" w:rsidP="00C97D6B">
      <w:pPr>
        <w:pStyle w:val="PL"/>
        <w:rPr>
          <w:del w:id="2027" w:author="ruiyue"/>
        </w:rPr>
      </w:pPr>
      <w:del w:id="2028" w:author="ruiyue">
        <w:r>
          <w:delText xml:space="preserve">            enum:</w:delText>
        </w:r>
      </w:del>
    </w:p>
    <w:p w14:paraId="7483E496" w14:textId="77777777" w:rsidR="00C97D6B" w:rsidRDefault="00C97D6B" w:rsidP="00C97D6B">
      <w:pPr>
        <w:pStyle w:val="PL"/>
        <w:rPr>
          <w:del w:id="2029" w:author="ruiyue"/>
        </w:rPr>
      </w:pPr>
      <w:del w:id="2030" w:author="ruiyue">
        <w:r>
          <w:delText xml:space="preserve">              - M1</w:delText>
        </w:r>
      </w:del>
    </w:p>
    <w:p w14:paraId="02E54A6D" w14:textId="77777777" w:rsidR="00C97D6B" w:rsidRDefault="00C97D6B" w:rsidP="00C97D6B">
      <w:pPr>
        <w:pStyle w:val="PL"/>
        <w:rPr>
          <w:del w:id="2031" w:author="ruiyue"/>
        </w:rPr>
      </w:pPr>
      <w:del w:id="2032" w:author="ruiyue">
        <w:r>
          <w:delText xml:space="preserve">              - M2</w:delText>
        </w:r>
      </w:del>
    </w:p>
    <w:p w14:paraId="3164FBDC" w14:textId="77777777" w:rsidR="00C97D6B" w:rsidRDefault="00C97D6B" w:rsidP="00C97D6B">
      <w:pPr>
        <w:pStyle w:val="PL"/>
        <w:rPr>
          <w:del w:id="2033" w:author="ruiyue"/>
        </w:rPr>
      </w:pPr>
      <w:del w:id="2034" w:author="ruiyue">
        <w:r>
          <w:delText xml:space="preserve">              - M3</w:delText>
        </w:r>
      </w:del>
    </w:p>
    <w:p w14:paraId="0A1EEC9C" w14:textId="77777777" w:rsidR="00C97D6B" w:rsidRDefault="00C97D6B" w:rsidP="00C97D6B">
      <w:pPr>
        <w:pStyle w:val="PL"/>
        <w:rPr>
          <w:del w:id="2035" w:author="ruiyue"/>
        </w:rPr>
      </w:pPr>
      <w:del w:id="2036" w:author="ruiyue">
        <w:r>
          <w:delText xml:space="preserve">              - M4</w:delText>
        </w:r>
      </w:del>
    </w:p>
    <w:p w14:paraId="5F67E44D" w14:textId="77777777" w:rsidR="00C97D6B" w:rsidRDefault="00C97D6B" w:rsidP="00C97D6B">
      <w:pPr>
        <w:pStyle w:val="PL"/>
        <w:rPr>
          <w:del w:id="2037" w:author="ruiyue"/>
        </w:rPr>
      </w:pPr>
      <w:del w:id="2038" w:author="ruiyue">
        <w:r>
          <w:delText xml:space="preserve">              - M5</w:delText>
        </w:r>
      </w:del>
    </w:p>
    <w:p w14:paraId="2FAE50B0" w14:textId="77777777" w:rsidR="00C97D6B" w:rsidRDefault="00C97D6B" w:rsidP="00C97D6B">
      <w:pPr>
        <w:pStyle w:val="PL"/>
        <w:rPr>
          <w:del w:id="2039" w:author="ruiyue"/>
        </w:rPr>
      </w:pPr>
      <w:del w:id="2040" w:author="ruiyue">
        <w:r>
          <w:delText xml:space="preserve">              - M1_EVENT_TRIGGERED</w:delText>
        </w:r>
      </w:del>
    </w:p>
    <w:p w14:paraId="4D5A4D4C" w14:textId="77777777" w:rsidR="00C97D6B" w:rsidRDefault="00C97D6B" w:rsidP="00C97D6B">
      <w:pPr>
        <w:pStyle w:val="PL"/>
        <w:rPr>
          <w:del w:id="2041" w:author="ruiyue"/>
        </w:rPr>
      </w:pPr>
      <w:del w:id="2042" w:author="ruiyue">
        <w:r>
          <w:delText xml:space="preserve">              - M6</w:delText>
        </w:r>
      </w:del>
    </w:p>
    <w:p w14:paraId="1C5442E4" w14:textId="77777777" w:rsidR="00C97D6B" w:rsidRDefault="00C97D6B" w:rsidP="00C97D6B">
      <w:pPr>
        <w:pStyle w:val="PL"/>
        <w:rPr>
          <w:del w:id="2043" w:author="ruiyue"/>
        </w:rPr>
      </w:pPr>
      <w:del w:id="2044" w:author="ruiyue">
        <w:r>
          <w:delText xml:space="preserve">              - M7</w:delText>
        </w:r>
      </w:del>
    </w:p>
    <w:p w14:paraId="6796D5FB" w14:textId="77777777" w:rsidR="00C97D6B" w:rsidRDefault="00C97D6B" w:rsidP="00C97D6B">
      <w:pPr>
        <w:pStyle w:val="PL"/>
        <w:rPr>
          <w:del w:id="2045" w:author="ruiyue"/>
        </w:rPr>
      </w:pPr>
      <w:del w:id="2046" w:author="ruiyue">
        <w:r>
          <w:delText xml:space="preserve">              - M8</w:delText>
        </w:r>
      </w:del>
    </w:p>
    <w:p w14:paraId="209BDE05" w14:textId="77777777" w:rsidR="00C97D6B" w:rsidRDefault="00C97D6B" w:rsidP="00C97D6B">
      <w:pPr>
        <w:pStyle w:val="PL"/>
        <w:rPr>
          <w:del w:id="2047" w:author="ruiyue"/>
        </w:rPr>
      </w:pPr>
      <w:del w:id="2048" w:author="ruiyue">
        <w:r>
          <w:delText xml:space="preserve">              - M9</w:delText>
        </w:r>
      </w:del>
    </w:p>
    <w:p w14:paraId="16A12582" w14:textId="77777777" w:rsidR="00C97D6B" w:rsidRDefault="00C97D6B" w:rsidP="00C97D6B">
      <w:pPr>
        <w:pStyle w:val="PL"/>
        <w:rPr>
          <w:del w:id="2049" w:author="ruiyue"/>
        </w:rPr>
      </w:pPr>
      <w:del w:id="2050" w:author="ruiyue">
        <w:r>
          <w:delText xml:space="preserve">        NR:</w:delText>
        </w:r>
      </w:del>
    </w:p>
    <w:p w14:paraId="3F28AED7" w14:textId="77777777" w:rsidR="00C97D6B" w:rsidRDefault="00C97D6B" w:rsidP="00C97D6B">
      <w:pPr>
        <w:pStyle w:val="PL"/>
        <w:rPr>
          <w:del w:id="2051" w:author="ruiyue"/>
        </w:rPr>
      </w:pPr>
      <w:del w:id="2052" w:author="ruiyue">
        <w:r>
          <w:delText xml:space="preserve">          type: array</w:delText>
        </w:r>
      </w:del>
    </w:p>
    <w:p w14:paraId="16C833F1" w14:textId="77777777" w:rsidR="00C97D6B" w:rsidRDefault="00C97D6B" w:rsidP="00C97D6B">
      <w:pPr>
        <w:pStyle w:val="PL"/>
        <w:rPr>
          <w:del w:id="2053" w:author="ruiyue"/>
        </w:rPr>
      </w:pPr>
      <w:del w:id="2054" w:author="ruiyue">
        <w:r>
          <w:delText xml:space="preserve">          items:</w:delText>
        </w:r>
      </w:del>
    </w:p>
    <w:p w14:paraId="197D631E" w14:textId="77777777" w:rsidR="00C97D6B" w:rsidRDefault="00C97D6B" w:rsidP="00C97D6B">
      <w:pPr>
        <w:pStyle w:val="PL"/>
        <w:rPr>
          <w:del w:id="2055" w:author="ruiyue"/>
        </w:rPr>
      </w:pPr>
      <w:del w:id="2056" w:author="ruiyue">
        <w:r>
          <w:delText xml:space="preserve">            type: string</w:delText>
        </w:r>
      </w:del>
    </w:p>
    <w:p w14:paraId="7A504312" w14:textId="77777777" w:rsidR="00C97D6B" w:rsidRDefault="00C97D6B" w:rsidP="00C97D6B">
      <w:pPr>
        <w:pStyle w:val="PL"/>
        <w:rPr>
          <w:del w:id="2057" w:author="ruiyue"/>
        </w:rPr>
      </w:pPr>
      <w:del w:id="2058" w:author="ruiyue">
        <w:r>
          <w:delText xml:space="preserve">            enum:</w:delText>
        </w:r>
      </w:del>
    </w:p>
    <w:p w14:paraId="742A0D2F" w14:textId="77777777" w:rsidR="00C97D6B" w:rsidRDefault="00C97D6B" w:rsidP="00C97D6B">
      <w:pPr>
        <w:pStyle w:val="PL"/>
        <w:rPr>
          <w:del w:id="2059" w:author="ruiyue"/>
        </w:rPr>
      </w:pPr>
      <w:del w:id="2060" w:author="ruiyue">
        <w:r>
          <w:delText xml:space="preserve">              - M1</w:delText>
        </w:r>
      </w:del>
    </w:p>
    <w:p w14:paraId="0C48C9D3" w14:textId="77777777" w:rsidR="00C97D6B" w:rsidRDefault="00C97D6B" w:rsidP="00C97D6B">
      <w:pPr>
        <w:pStyle w:val="PL"/>
        <w:rPr>
          <w:del w:id="2061" w:author="ruiyue"/>
        </w:rPr>
      </w:pPr>
      <w:del w:id="2062" w:author="ruiyue">
        <w:r>
          <w:delText xml:space="preserve">              - M2</w:delText>
        </w:r>
      </w:del>
    </w:p>
    <w:p w14:paraId="5F735FF8" w14:textId="77777777" w:rsidR="00C97D6B" w:rsidRDefault="00C97D6B" w:rsidP="00C97D6B">
      <w:pPr>
        <w:pStyle w:val="PL"/>
        <w:rPr>
          <w:del w:id="2063" w:author="ruiyue"/>
        </w:rPr>
      </w:pPr>
      <w:del w:id="2064" w:author="ruiyue">
        <w:r>
          <w:delText xml:space="preserve">              - M3</w:delText>
        </w:r>
      </w:del>
    </w:p>
    <w:p w14:paraId="68358F66" w14:textId="77777777" w:rsidR="00C97D6B" w:rsidRDefault="00C97D6B" w:rsidP="00C97D6B">
      <w:pPr>
        <w:pStyle w:val="PL"/>
        <w:rPr>
          <w:del w:id="2065" w:author="ruiyue"/>
        </w:rPr>
      </w:pPr>
      <w:del w:id="2066" w:author="ruiyue">
        <w:r>
          <w:delText xml:space="preserve">              - M4</w:delText>
        </w:r>
      </w:del>
    </w:p>
    <w:p w14:paraId="69CB21E1" w14:textId="77777777" w:rsidR="00C97D6B" w:rsidRDefault="00C97D6B" w:rsidP="00C97D6B">
      <w:pPr>
        <w:pStyle w:val="PL"/>
        <w:rPr>
          <w:del w:id="2067" w:author="ruiyue"/>
        </w:rPr>
      </w:pPr>
      <w:del w:id="2068" w:author="ruiyue">
        <w:r>
          <w:delText xml:space="preserve">              - M5</w:delText>
        </w:r>
      </w:del>
    </w:p>
    <w:p w14:paraId="30DFAF2C" w14:textId="77777777" w:rsidR="00C97D6B" w:rsidRDefault="00C97D6B" w:rsidP="00C97D6B">
      <w:pPr>
        <w:pStyle w:val="PL"/>
        <w:rPr>
          <w:del w:id="2069" w:author="ruiyue"/>
        </w:rPr>
      </w:pPr>
      <w:del w:id="2070" w:author="ruiyue">
        <w:r>
          <w:delText xml:space="preserve">              - M6</w:delText>
        </w:r>
      </w:del>
    </w:p>
    <w:p w14:paraId="104FFD2F" w14:textId="77777777" w:rsidR="00C97D6B" w:rsidRDefault="00C97D6B" w:rsidP="00C97D6B">
      <w:pPr>
        <w:pStyle w:val="PL"/>
        <w:rPr>
          <w:del w:id="2071" w:author="ruiyue"/>
        </w:rPr>
      </w:pPr>
      <w:del w:id="2072" w:author="ruiyue">
        <w:r>
          <w:delText xml:space="preserve">              - M7</w:delText>
        </w:r>
      </w:del>
    </w:p>
    <w:p w14:paraId="67B0B183" w14:textId="77777777" w:rsidR="00C97D6B" w:rsidRDefault="00C97D6B" w:rsidP="00C97D6B">
      <w:pPr>
        <w:pStyle w:val="PL"/>
        <w:rPr>
          <w:del w:id="2073" w:author="ruiyue"/>
        </w:rPr>
      </w:pPr>
      <w:del w:id="2074" w:author="ruiyue">
        <w:r>
          <w:delText xml:space="preserve">              - M1_EVENT_TRIGGERED</w:delText>
        </w:r>
      </w:del>
    </w:p>
    <w:p w14:paraId="0096ECB3" w14:textId="77777777" w:rsidR="00C97D6B" w:rsidRDefault="00C97D6B" w:rsidP="00C97D6B">
      <w:pPr>
        <w:pStyle w:val="PL"/>
        <w:rPr>
          <w:del w:id="2075" w:author="ruiyue"/>
        </w:rPr>
      </w:pPr>
      <w:del w:id="2076" w:author="ruiyue">
        <w:r>
          <w:delText xml:space="preserve">              - M8</w:delText>
        </w:r>
      </w:del>
    </w:p>
    <w:p w14:paraId="3903370A" w14:textId="77777777" w:rsidR="00C97D6B" w:rsidRDefault="00C97D6B" w:rsidP="00C97D6B">
      <w:pPr>
        <w:pStyle w:val="PL"/>
        <w:rPr>
          <w:del w:id="2077" w:author="ruiyue"/>
        </w:rPr>
      </w:pPr>
      <w:del w:id="2078" w:author="ruiyue">
        <w:r>
          <w:delText xml:space="preserve">              - M9</w:delText>
        </w:r>
      </w:del>
    </w:p>
    <w:p w14:paraId="4B635453" w14:textId="77777777" w:rsidR="00C97D6B" w:rsidRDefault="00C97D6B" w:rsidP="00C97D6B">
      <w:pPr>
        <w:pStyle w:val="PL"/>
        <w:rPr>
          <w:del w:id="2079" w:author="ruiyue"/>
        </w:rPr>
      </w:pPr>
    </w:p>
    <w:p w14:paraId="3CA6C35A" w14:textId="77777777" w:rsidR="00C97D6B" w:rsidRDefault="00C97D6B" w:rsidP="00C97D6B">
      <w:pPr>
        <w:pStyle w:val="PL"/>
        <w:rPr>
          <w:del w:id="2080" w:author="ruiyue"/>
        </w:rPr>
      </w:pPr>
      <w:del w:id="2081" w:author="ruiyue">
        <w:r>
          <w:delText xml:space="preserve">    loggingDuration-Type:</w:delText>
        </w:r>
      </w:del>
    </w:p>
    <w:p w14:paraId="64A12D4F" w14:textId="77777777" w:rsidR="00C97D6B" w:rsidRDefault="00C97D6B" w:rsidP="00C97D6B">
      <w:pPr>
        <w:pStyle w:val="PL"/>
        <w:rPr>
          <w:del w:id="2082" w:author="ruiyue"/>
        </w:rPr>
      </w:pPr>
      <w:del w:id="2083" w:author="ruiyue">
        <w:r>
          <w:delText xml:space="preserve">      description: See details in 3GPP TS 32.422 clause 5.10.9.</w:delText>
        </w:r>
      </w:del>
    </w:p>
    <w:p w14:paraId="165412D5" w14:textId="77777777" w:rsidR="00C97D6B" w:rsidRDefault="00C97D6B" w:rsidP="00C97D6B">
      <w:pPr>
        <w:pStyle w:val="PL"/>
        <w:rPr>
          <w:del w:id="2084" w:author="ruiyue"/>
        </w:rPr>
      </w:pPr>
      <w:del w:id="2085" w:author="ruiyue">
        <w:r>
          <w:delText xml:space="preserve">      type: string</w:delText>
        </w:r>
      </w:del>
    </w:p>
    <w:p w14:paraId="326334C5" w14:textId="77777777" w:rsidR="00C97D6B" w:rsidRDefault="00C97D6B" w:rsidP="00C97D6B">
      <w:pPr>
        <w:pStyle w:val="PL"/>
        <w:rPr>
          <w:del w:id="2086" w:author="ruiyue"/>
        </w:rPr>
      </w:pPr>
      <w:del w:id="2087" w:author="ruiyue">
        <w:r>
          <w:delText xml:space="preserve">      enum:</w:delText>
        </w:r>
      </w:del>
    </w:p>
    <w:p w14:paraId="22EC36AB" w14:textId="77777777" w:rsidR="00C97D6B" w:rsidRDefault="00C97D6B" w:rsidP="00C97D6B">
      <w:pPr>
        <w:pStyle w:val="PL"/>
        <w:rPr>
          <w:del w:id="2088" w:author="ruiyue"/>
        </w:rPr>
      </w:pPr>
      <w:del w:id="2089" w:author="ruiyue">
        <w:r>
          <w:delText xml:space="preserve">        - 600s</w:delText>
        </w:r>
      </w:del>
    </w:p>
    <w:p w14:paraId="5AFA1470" w14:textId="77777777" w:rsidR="00C97D6B" w:rsidRDefault="00C97D6B" w:rsidP="00C97D6B">
      <w:pPr>
        <w:pStyle w:val="PL"/>
        <w:rPr>
          <w:del w:id="2090" w:author="ruiyue"/>
        </w:rPr>
      </w:pPr>
      <w:del w:id="2091" w:author="ruiyue">
        <w:r>
          <w:delText xml:space="preserve">        - 1200s</w:delText>
        </w:r>
      </w:del>
    </w:p>
    <w:p w14:paraId="46EEF01E" w14:textId="77777777" w:rsidR="00C97D6B" w:rsidRDefault="00C97D6B" w:rsidP="00C97D6B">
      <w:pPr>
        <w:pStyle w:val="PL"/>
        <w:rPr>
          <w:del w:id="2092" w:author="ruiyue"/>
        </w:rPr>
      </w:pPr>
      <w:del w:id="2093" w:author="ruiyue">
        <w:r>
          <w:delText xml:space="preserve">        - 2400s</w:delText>
        </w:r>
      </w:del>
    </w:p>
    <w:p w14:paraId="577E8A29" w14:textId="77777777" w:rsidR="00C97D6B" w:rsidRDefault="00C97D6B" w:rsidP="00C97D6B">
      <w:pPr>
        <w:pStyle w:val="PL"/>
        <w:rPr>
          <w:del w:id="2094" w:author="ruiyue"/>
        </w:rPr>
      </w:pPr>
      <w:del w:id="2095" w:author="ruiyue">
        <w:r>
          <w:delText xml:space="preserve">        - 3600s</w:delText>
        </w:r>
      </w:del>
    </w:p>
    <w:p w14:paraId="2C8729E0" w14:textId="77777777" w:rsidR="00C97D6B" w:rsidRDefault="00C97D6B" w:rsidP="00C97D6B">
      <w:pPr>
        <w:pStyle w:val="PL"/>
        <w:rPr>
          <w:del w:id="2096" w:author="ruiyue"/>
        </w:rPr>
      </w:pPr>
      <w:del w:id="2097" w:author="ruiyue">
        <w:r>
          <w:delText xml:space="preserve">        - 5400s</w:delText>
        </w:r>
      </w:del>
    </w:p>
    <w:p w14:paraId="585E4E31" w14:textId="77777777" w:rsidR="00C97D6B" w:rsidRDefault="00C97D6B" w:rsidP="00C97D6B">
      <w:pPr>
        <w:pStyle w:val="PL"/>
        <w:rPr>
          <w:del w:id="2098" w:author="ruiyue"/>
        </w:rPr>
      </w:pPr>
      <w:del w:id="2099" w:author="ruiyue">
        <w:r>
          <w:delText xml:space="preserve">        - 7200s</w:delText>
        </w:r>
      </w:del>
    </w:p>
    <w:p w14:paraId="34EA8325" w14:textId="77777777" w:rsidR="00C97D6B" w:rsidRDefault="00C97D6B" w:rsidP="00C97D6B">
      <w:pPr>
        <w:pStyle w:val="PL"/>
        <w:rPr>
          <w:del w:id="2100" w:author="ruiyue"/>
        </w:rPr>
      </w:pPr>
      <w:del w:id="2101" w:author="ruiyue">
        <w:r>
          <w:delText xml:space="preserve">    </w:delText>
        </w:r>
      </w:del>
    </w:p>
    <w:p w14:paraId="23B5F803" w14:textId="77777777" w:rsidR="00C97D6B" w:rsidRDefault="00C97D6B" w:rsidP="00C97D6B">
      <w:pPr>
        <w:pStyle w:val="PL"/>
        <w:rPr>
          <w:del w:id="2102" w:author="ruiyue"/>
        </w:rPr>
      </w:pPr>
      <w:del w:id="2103" w:author="ruiyue">
        <w:r>
          <w:delText xml:space="preserve">    loggingInterval-Type:</w:delText>
        </w:r>
      </w:del>
    </w:p>
    <w:p w14:paraId="16F84F34" w14:textId="77777777" w:rsidR="00C97D6B" w:rsidRDefault="00C97D6B" w:rsidP="00C97D6B">
      <w:pPr>
        <w:pStyle w:val="PL"/>
        <w:rPr>
          <w:del w:id="2104" w:author="ruiyue"/>
        </w:rPr>
      </w:pPr>
      <w:del w:id="2105" w:author="ruiyue">
        <w:r>
          <w:delText xml:space="preserve">      description: See details in 3GPP TS 32.422 clause 5.10.8.</w:delText>
        </w:r>
      </w:del>
    </w:p>
    <w:p w14:paraId="4F0335A3" w14:textId="77777777" w:rsidR="00C97D6B" w:rsidRDefault="00C97D6B" w:rsidP="00C97D6B">
      <w:pPr>
        <w:pStyle w:val="PL"/>
        <w:rPr>
          <w:del w:id="2106" w:author="ruiyue"/>
        </w:rPr>
      </w:pPr>
      <w:del w:id="2107" w:author="ruiyue">
        <w:r>
          <w:delText xml:space="preserve">      type: object</w:delText>
        </w:r>
      </w:del>
    </w:p>
    <w:p w14:paraId="492D8D73" w14:textId="77777777" w:rsidR="00C97D6B" w:rsidRDefault="00C97D6B" w:rsidP="00C97D6B">
      <w:pPr>
        <w:pStyle w:val="PL"/>
        <w:rPr>
          <w:del w:id="2108" w:author="ruiyue"/>
        </w:rPr>
      </w:pPr>
      <w:del w:id="2109" w:author="ruiyue">
        <w:r>
          <w:delText xml:space="preserve">      properties:</w:delText>
        </w:r>
      </w:del>
    </w:p>
    <w:p w14:paraId="73984972" w14:textId="77777777" w:rsidR="00C97D6B" w:rsidRDefault="00C97D6B" w:rsidP="00C97D6B">
      <w:pPr>
        <w:pStyle w:val="PL"/>
        <w:rPr>
          <w:del w:id="2110" w:author="ruiyue"/>
        </w:rPr>
      </w:pPr>
      <w:del w:id="2111" w:author="ruiyue">
        <w:r>
          <w:delText xml:space="preserve">        UMTS:</w:delText>
        </w:r>
      </w:del>
    </w:p>
    <w:p w14:paraId="34467DFF" w14:textId="77777777" w:rsidR="00C97D6B" w:rsidRDefault="00C97D6B" w:rsidP="00C97D6B">
      <w:pPr>
        <w:pStyle w:val="PL"/>
        <w:rPr>
          <w:del w:id="2112" w:author="ruiyue"/>
        </w:rPr>
      </w:pPr>
      <w:del w:id="2113" w:author="ruiyue">
        <w:r>
          <w:delText xml:space="preserve">          type: array</w:delText>
        </w:r>
      </w:del>
    </w:p>
    <w:p w14:paraId="0F5C628D" w14:textId="77777777" w:rsidR="00C97D6B" w:rsidRDefault="00C97D6B" w:rsidP="00C97D6B">
      <w:pPr>
        <w:pStyle w:val="PL"/>
        <w:rPr>
          <w:del w:id="2114" w:author="ruiyue"/>
        </w:rPr>
      </w:pPr>
      <w:del w:id="2115" w:author="ruiyue">
        <w:r>
          <w:delText xml:space="preserve">          items:</w:delText>
        </w:r>
      </w:del>
    </w:p>
    <w:p w14:paraId="663D7690" w14:textId="77777777" w:rsidR="00C97D6B" w:rsidRDefault="00C97D6B" w:rsidP="00C97D6B">
      <w:pPr>
        <w:pStyle w:val="PL"/>
        <w:rPr>
          <w:del w:id="2116" w:author="ruiyue"/>
        </w:rPr>
      </w:pPr>
      <w:del w:id="2117" w:author="ruiyue">
        <w:r>
          <w:delText xml:space="preserve">            type: string</w:delText>
        </w:r>
      </w:del>
    </w:p>
    <w:p w14:paraId="5EFA6D1E" w14:textId="77777777" w:rsidR="00C97D6B" w:rsidRDefault="00C97D6B" w:rsidP="00C97D6B">
      <w:pPr>
        <w:pStyle w:val="PL"/>
        <w:rPr>
          <w:del w:id="2118" w:author="ruiyue"/>
        </w:rPr>
      </w:pPr>
      <w:del w:id="2119" w:author="ruiyue">
        <w:r>
          <w:delText xml:space="preserve">            enum:</w:delText>
        </w:r>
      </w:del>
    </w:p>
    <w:p w14:paraId="48390CF0" w14:textId="77777777" w:rsidR="00C97D6B" w:rsidRDefault="00C97D6B" w:rsidP="00C97D6B">
      <w:pPr>
        <w:pStyle w:val="PL"/>
        <w:rPr>
          <w:del w:id="2120" w:author="ruiyue"/>
        </w:rPr>
      </w:pPr>
      <w:del w:id="2121" w:author="ruiyue">
        <w:r>
          <w:delText xml:space="preserve">              - 1.28s</w:delText>
        </w:r>
      </w:del>
    </w:p>
    <w:p w14:paraId="4FB22263" w14:textId="77777777" w:rsidR="00C97D6B" w:rsidRDefault="00C97D6B" w:rsidP="00C97D6B">
      <w:pPr>
        <w:pStyle w:val="PL"/>
        <w:rPr>
          <w:del w:id="2122" w:author="ruiyue"/>
        </w:rPr>
      </w:pPr>
      <w:del w:id="2123" w:author="ruiyue">
        <w:r>
          <w:delText xml:space="preserve">              - 2.56s</w:delText>
        </w:r>
      </w:del>
    </w:p>
    <w:p w14:paraId="7FDE0993" w14:textId="77777777" w:rsidR="00C97D6B" w:rsidRDefault="00C97D6B" w:rsidP="00C97D6B">
      <w:pPr>
        <w:pStyle w:val="PL"/>
        <w:rPr>
          <w:del w:id="2124" w:author="ruiyue"/>
        </w:rPr>
      </w:pPr>
      <w:del w:id="2125" w:author="ruiyue">
        <w:r>
          <w:delText xml:space="preserve">              - 5.12s</w:delText>
        </w:r>
      </w:del>
    </w:p>
    <w:p w14:paraId="042255E6" w14:textId="77777777" w:rsidR="00C97D6B" w:rsidRDefault="00C97D6B" w:rsidP="00C97D6B">
      <w:pPr>
        <w:pStyle w:val="PL"/>
        <w:rPr>
          <w:del w:id="2126" w:author="ruiyue"/>
        </w:rPr>
      </w:pPr>
      <w:del w:id="2127" w:author="ruiyue">
        <w:r>
          <w:delText xml:space="preserve">              - 10.24s</w:delText>
        </w:r>
      </w:del>
    </w:p>
    <w:p w14:paraId="34461805" w14:textId="77777777" w:rsidR="00C97D6B" w:rsidRDefault="00C97D6B" w:rsidP="00C97D6B">
      <w:pPr>
        <w:pStyle w:val="PL"/>
        <w:rPr>
          <w:del w:id="2128" w:author="ruiyue"/>
        </w:rPr>
      </w:pPr>
      <w:del w:id="2129" w:author="ruiyue">
        <w:r>
          <w:delText xml:space="preserve">              - 20.48s</w:delText>
        </w:r>
      </w:del>
    </w:p>
    <w:p w14:paraId="00144BE4" w14:textId="77777777" w:rsidR="00C97D6B" w:rsidRDefault="00C97D6B" w:rsidP="00C97D6B">
      <w:pPr>
        <w:pStyle w:val="PL"/>
        <w:rPr>
          <w:del w:id="2130" w:author="ruiyue"/>
        </w:rPr>
      </w:pPr>
      <w:del w:id="2131" w:author="ruiyue">
        <w:r>
          <w:delText xml:space="preserve">              - 30.72s</w:delText>
        </w:r>
      </w:del>
    </w:p>
    <w:p w14:paraId="25B015AA" w14:textId="77777777" w:rsidR="00C97D6B" w:rsidRDefault="00C97D6B" w:rsidP="00C97D6B">
      <w:pPr>
        <w:pStyle w:val="PL"/>
        <w:rPr>
          <w:del w:id="2132" w:author="ruiyue"/>
        </w:rPr>
      </w:pPr>
      <w:del w:id="2133" w:author="ruiyue">
        <w:r>
          <w:delText xml:space="preserve">              - 40.96s</w:delText>
        </w:r>
      </w:del>
    </w:p>
    <w:p w14:paraId="6F3BD833" w14:textId="77777777" w:rsidR="00C97D6B" w:rsidRDefault="00C97D6B" w:rsidP="00C97D6B">
      <w:pPr>
        <w:pStyle w:val="PL"/>
        <w:rPr>
          <w:del w:id="2134" w:author="ruiyue"/>
        </w:rPr>
      </w:pPr>
      <w:del w:id="2135" w:author="ruiyue">
        <w:r>
          <w:delText xml:space="preserve">              - 61.44s</w:delText>
        </w:r>
      </w:del>
    </w:p>
    <w:p w14:paraId="65E201E7" w14:textId="77777777" w:rsidR="00C97D6B" w:rsidRDefault="00C97D6B" w:rsidP="00C97D6B">
      <w:pPr>
        <w:pStyle w:val="PL"/>
        <w:rPr>
          <w:del w:id="2136" w:author="ruiyue"/>
        </w:rPr>
      </w:pPr>
      <w:del w:id="2137" w:author="ruiyue">
        <w:r>
          <w:delText xml:space="preserve">        LTE:</w:delText>
        </w:r>
      </w:del>
    </w:p>
    <w:p w14:paraId="2A6FF1FB" w14:textId="77777777" w:rsidR="00C97D6B" w:rsidRDefault="00C97D6B" w:rsidP="00C97D6B">
      <w:pPr>
        <w:pStyle w:val="PL"/>
        <w:rPr>
          <w:del w:id="2138" w:author="ruiyue"/>
        </w:rPr>
      </w:pPr>
      <w:del w:id="2139" w:author="ruiyue">
        <w:r>
          <w:delText xml:space="preserve">          type: array</w:delText>
        </w:r>
      </w:del>
    </w:p>
    <w:p w14:paraId="23A2F5B7" w14:textId="77777777" w:rsidR="00C97D6B" w:rsidRDefault="00C97D6B" w:rsidP="00C97D6B">
      <w:pPr>
        <w:pStyle w:val="PL"/>
        <w:rPr>
          <w:del w:id="2140" w:author="ruiyue"/>
        </w:rPr>
      </w:pPr>
      <w:del w:id="2141" w:author="ruiyue">
        <w:r>
          <w:delText xml:space="preserve">          items:</w:delText>
        </w:r>
      </w:del>
    </w:p>
    <w:p w14:paraId="3DB9248E" w14:textId="77777777" w:rsidR="00C97D6B" w:rsidRDefault="00C97D6B" w:rsidP="00C97D6B">
      <w:pPr>
        <w:pStyle w:val="PL"/>
        <w:rPr>
          <w:del w:id="2142" w:author="ruiyue"/>
        </w:rPr>
      </w:pPr>
      <w:del w:id="2143" w:author="ruiyue">
        <w:r>
          <w:delText xml:space="preserve">            type: string</w:delText>
        </w:r>
      </w:del>
    </w:p>
    <w:p w14:paraId="02BC2279" w14:textId="77777777" w:rsidR="00C97D6B" w:rsidRDefault="00C97D6B" w:rsidP="00C97D6B">
      <w:pPr>
        <w:pStyle w:val="PL"/>
        <w:rPr>
          <w:del w:id="2144" w:author="ruiyue"/>
        </w:rPr>
      </w:pPr>
      <w:del w:id="2145" w:author="ruiyue">
        <w:r>
          <w:lastRenderedPageBreak/>
          <w:delText xml:space="preserve">            enum:</w:delText>
        </w:r>
      </w:del>
    </w:p>
    <w:p w14:paraId="068328FE" w14:textId="77777777" w:rsidR="00C97D6B" w:rsidRDefault="00C97D6B" w:rsidP="00C97D6B">
      <w:pPr>
        <w:pStyle w:val="PL"/>
        <w:rPr>
          <w:del w:id="2146" w:author="ruiyue"/>
        </w:rPr>
      </w:pPr>
      <w:del w:id="2147" w:author="ruiyue">
        <w:r>
          <w:delText xml:space="preserve">              - 1.28s</w:delText>
        </w:r>
      </w:del>
    </w:p>
    <w:p w14:paraId="70C8521E" w14:textId="77777777" w:rsidR="00C97D6B" w:rsidRDefault="00C97D6B" w:rsidP="00C97D6B">
      <w:pPr>
        <w:pStyle w:val="PL"/>
        <w:rPr>
          <w:del w:id="2148" w:author="ruiyue"/>
        </w:rPr>
      </w:pPr>
      <w:del w:id="2149" w:author="ruiyue">
        <w:r>
          <w:delText xml:space="preserve">              - 2.56s</w:delText>
        </w:r>
      </w:del>
    </w:p>
    <w:p w14:paraId="5003426C" w14:textId="77777777" w:rsidR="00C97D6B" w:rsidRDefault="00C97D6B" w:rsidP="00C97D6B">
      <w:pPr>
        <w:pStyle w:val="PL"/>
        <w:rPr>
          <w:del w:id="2150" w:author="ruiyue"/>
        </w:rPr>
      </w:pPr>
      <w:del w:id="2151" w:author="ruiyue">
        <w:r>
          <w:delText xml:space="preserve">              - 5.12s</w:delText>
        </w:r>
      </w:del>
    </w:p>
    <w:p w14:paraId="28180BC4" w14:textId="77777777" w:rsidR="00C97D6B" w:rsidRDefault="00C97D6B" w:rsidP="00C97D6B">
      <w:pPr>
        <w:pStyle w:val="PL"/>
        <w:rPr>
          <w:del w:id="2152" w:author="ruiyue"/>
        </w:rPr>
      </w:pPr>
      <w:del w:id="2153" w:author="ruiyue">
        <w:r>
          <w:delText xml:space="preserve">              - 10.24s</w:delText>
        </w:r>
      </w:del>
    </w:p>
    <w:p w14:paraId="3D883293" w14:textId="77777777" w:rsidR="00C97D6B" w:rsidRDefault="00C97D6B" w:rsidP="00C97D6B">
      <w:pPr>
        <w:pStyle w:val="PL"/>
        <w:rPr>
          <w:del w:id="2154" w:author="ruiyue"/>
        </w:rPr>
      </w:pPr>
      <w:del w:id="2155" w:author="ruiyue">
        <w:r>
          <w:delText xml:space="preserve">              - 20.48s</w:delText>
        </w:r>
      </w:del>
    </w:p>
    <w:p w14:paraId="2D08F91C" w14:textId="77777777" w:rsidR="00C97D6B" w:rsidRDefault="00C97D6B" w:rsidP="00C97D6B">
      <w:pPr>
        <w:pStyle w:val="PL"/>
        <w:rPr>
          <w:del w:id="2156" w:author="ruiyue"/>
        </w:rPr>
      </w:pPr>
      <w:del w:id="2157" w:author="ruiyue">
        <w:r>
          <w:delText xml:space="preserve">              - 30.72s</w:delText>
        </w:r>
      </w:del>
    </w:p>
    <w:p w14:paraId="4C497A7E" w14:textId="77777777" w:rsidR="00C97D6B" w:rsidRDefault="00C97D6B" w:rsidP="00C97D6B">
      <w:pPr>
        <w:pStyle w:val="PL"/>
        <w:rPr>
          <w:del w:id="2158" w:author="ruiyue"/>
        </w:rPr>
      </w:pPr>
      <w:del w:id="2159" w:author="ruiyue">
        <w:r>
          <w:delText xml:space="preserve">              - 40.96s</w:delText>
        </w:r>
      </w:del>
    </w:p>
    <w:p w14:paraId="39ED0D04" w14:textId="77777777" w:rsidR="00C97D6B" w:rsidRDefault="00C97D6B" w:rsidP="00C97D6B">
      <w:pPr>
        <w:pStyle w:val="PL"/>
        <w:rPr>
          <w:del w:id="2160" w:author="ruiyue"/>
        </w:rPr>
      </w:pPr>
      <w:del w:id="2161" w:author="ruiyue">
        <w:r>
          <w:delText xml:space="preserve">              - 61.44s</w:delText>
        </w:r>
      </w:del>
    </w:p>
    <w:p w14:paraId="561912BE" w14:textId="77777777" w:rsidR="00C97D6B" w:rsidRDefault="00C97D6B" w:rsidP="00C97D6B">
      <w:pPr>
        <w:pStyle w:val="PL"/>
        <w:rPr>
          <w:del w:id="2162" w:author="ruiyue"/>
        </w:rPr>
      </w:pPr>
      <w:del w:id="2163" w:author="ruiyue">
        <w:r>
          <w:delText xml:space="preserve">        NR:</w:delText>
        </w:r>
      </w:del>
    </w:p>
    <w:p w14:paraId="1AF0D705" w14:textId="77777777" w:rsidR="00C97D6B" w:rsidRDefault="00C97D6B" w:rsidP="00C97D6B">
      <w:pPr>
        <w:pStyle w:val="PL"/>
        <w:rPr>
          <w:del w:id="2164" w:author="ruiyue"/>
        </w:rPr>
      </w:pPr>
      <w:del w:id="2165" w:author="ruiyue">
        <w:r>
          <w:delText xml:space="preserve">          type: array</w:delText>
        </w:r>
      </w:del>
    </w:p>
    <w:p w14:paraId="2475A60C" w14:textId="77777777" w:rsidR="00C97D6B" w:rsidRDefault="00C97D6B" w:rsidP="00C97D6B">
      <w:pPr>
        <w:pStyle w:val="PL"/>
        <w:rPr>
          <w:del w:id="2166" w:author="ruiyue"/>
        </w:rPr>
      </w:pPr>
      <w:del w:id="2167" w:author="ruiyue">
        <w:r>
          <w:delText xml:space="preserve">          items:</w:delText>
        </w:r>
      </w:del>
    </w:p>
    <w:p w14:paraId="506FDBEC" w14:textId="77777777" w:rsidR="00C97D6B" w:rsidRDefault="00C97D6B" w:rsidP="00C97D6B">
      <w:pPr>
        <w:pStyle w:val="PL"/>
        <w:rPr>
          <w:del w:id="2168" w:author="ruiyue"/>
        </w:rPr>
      </w:pPr>
      <w:del w:id="2169" w:author="ruiyue">
        <w:r>
          <w:delText xml:space="preserve">            type: string</w:delText>
        </w:r>
      </w:del>
    </w:p>
    <w:p w14:paraId="6E54C419" w14:textId="77777777" w:rsidR="00C97D6B" w:rsidRDefault="00C97D6B" w:rsidP="00C97D6B">
      <w:pPr>
        <w:pStyle w:val="PL"/>
        <w:rPr>
          <w:del w:id="2170" w:author="ruiyue"/>
        </w:rPr>
      </w:pPr>
      <w:del w:id="2171" w:author="ruiyue">
        <w:r>
          <w:delText xml:space="preserve">            enum:</w:delText>
        </w:r>
      </w:del>
    </w:p>
    <w:p w14:paraId="44F3EB58" w14:textId="77777777" w:rsidR="00C97D6B" w:rsidRDefault="00C97D6B" w:rsidP="00C97D6B">
      <w:pPr>
        <w:pStyle w:val="PL"/>
        <w:rPr>
          <w:del w:id="2172" w:author="ruiyue"/>
        </w:rPr>
      </w:pPr>
      <w:del w:id="2173" w:author="ruiyue">
        <w:r>
          <w:delText xml:space="preserve">              - 0.32s</w:delText>
        </w:r>
      </w:del>
    </w:p>
    <w:p w14:paraId="5C9856F9" w14:textId="77777777" w:rsidR="00C97D6B" w:rsidRDefault="00C97D6B" w:rsidP="00C97D6B">
      <w:pPr>
        <w:pStyle w:val="PL"/>
        <w:rPr>
          <w:del w:id="2174" w:author="ruiyue"/>
        </w:rPr>
      </w:pPr>
      <w:del w:id="2175" w:author="ruiyue">
        <w:r>
          <w:delText xml:space="preserve">              - 0.64s</w:delText>
        </w:r>
      </w:del>
    </w:p>
    <w:p w14:paraId="5B4D7DA6" w14:textId="77777777" w:rsidR="00C97D6B" w:rsidRDefault="00C97D6B" w:rsidP="00C97D6B">
      <w:pPr>
        <w:pStyle w:val="PL"/>
        <w:rPr>
          <w:del w:id="2176" w:author="ruiyue"/>
        </w:rPr>
      </w:pPr>
      <w:del w:id="2177" w:author="ruiyue">
        <w:r>
          <w:delText xml:space="preserve">              - 1.28s</w:delText>
        </w:r>
      </w:del>
    </w:p>
    <w:p w14:paraId="46DA386C" w14:textId="77777777" w:rsidR="00C97D6B" w:rsidRDefault="00C97D6B" w:rsidP="00C97D6B">
      <w:pPr>
        <w:pStyle w:val="PL"/>
        <w:rPr>
          <w:del w:id="2178" w:author="ruiyue"/>
        </w:rPr>
      </w:pPr>
      <w:del w:id="2179" w:author="ruiyue">
        <w:r>
          <w:delText xml:space="preserve">              - 2.56s</w:delText>
        </w:r>
      </w:del>
    </w:p>
    <w:p w14:paraId="3CB36F63" w14:textId="77777777" w:rsidR="00C97D6B" w:rsidRDefault="00C97D6B" w:rsidP="00C97D6B">
      <w:pPr>
        <w:pStyle w:val="PL"/>
        <w:rPr>
          <w:del w:id="2180" w:author="ruiyue"/>
        </w:rPr>
      </w:pPr>
      <w:del w:id="2181" w:author="ruiyue">
        <w:r>
          <w:delText xml:space="preserve">              - 5.12s</w:delText>
        </w:r>
      </w:del>
    </w:p>
    <w:p w14:paraId="4AC4EEDF" w14:textId="77777777" w:rsidR="00C97D6B" w:rsidRDefault="00C97D6B" w:rsidP="00C97D6B">
      <w:pPr>
        <w:pStyle w:val="PL"/>
        <w:rPr>
          <w:del w:id="2182" w:author="ruiyue"/>
        </w:rPr>
      </w:pPr>
      <w:del w:id="2183" w:author="ruiyue">
        <w:r>
          <w:delText xml:space="preserve">              - 10.24s</w:delText>
        </w:r>
      </w:del>
    </w:p>
    <w:p w14:paraId="000CCCEA" w14:textId="77777777" w:rsidR="00C97D6B" w:rsidRDefault="00C97D6B" w:rsidP="00C97D6B">
      <w:pPr>
        <w:pStyle w:val="PL"/>
        <w:rPr>
          <w:del w:id="2184" w:author="ruiyue"/>
        </w:rPr>
      </w:pPr>
      <w:del w:id="2185" w:author="ruiyue">
        <w:r>
          <w:delText xml:space="preserve">              - 20.48s</w:delText>
        </w:r>
      </w:del>
    </w:p>
    <w:p w14:paraId="061DCFB4" w14:textId="77777777" w:rsidR="00C97D6B" w:rsidRDefault="00C97D6B" w:rsidP="00C97D6B">
      <w:pPr>
        <w:pStyle w:val="PL"/>
        <w:rPr>
          <w:del w:id="2186" w:author="ruiyue"/>
        </w:rPr>
      </w:pPr>
      <w:del w:id="2187" w:author="ruiyue">
        <w:r>
          <w:delText xml:space="preserve">              - 30.72s</w:delText>
        </w:r>
      </w:del>
    </w:p>
    <w:p w14:paraId="40B5E3B0" w14:textId="77777777" w:rsidR="00C97D6B" w:rsidRDefault="00C97D6B" w:rsidP="00C97D6B">
      <w:pPr>
        <w:pStyle w:val="PL"/>
        <w:rPr>
          <w:del w:id="2188" w:author="ruiyue"/>
        </w:rPr>
      </w:pPr>
      <w:del w:id="2189" w:author="ruiyue">
        <w:r>
          <w:delText xml:space="preserve">              - 40.96s</w:delText>
        </w:r>
      </w:del>
    </w:p>
    <w:p w14:paraId="1CECC062" w14:textId="77777777" w:rsidR="00C97D6B" w:rsidRDefault="00C97D6B" w:rsidP="00C97D6B">
      <w:pPr>
        <w:pStyle w:val="PL"/>
        <w:rPr>
          <w:del w:id="2190" w:author="ruiyue"/>
        </w:rPr>
      </w:pPr>
      <w:del w:id="2191" w:author="ruiyue">
        <w:r>
          <w:delText xml:space="preserve">              - 61.44s</w:delText>
        </w:r>
      </w:del>
    </w:p>
    <w:p w14:paraId="419D3104" w14:textId="77777777" w:rsidR="00C97D6B" w:rsidRDefault="00C97D6B" w:rsidP="00C97D6B">
      <w:pPr>
        <w:pStyle w:val="PL"/>
        <w:rPr>
          <w:del w:id="2192" w:author="ruiyue"/>
        </w:rPr>
      </w:pPr>
      <w:del w:id="2193" w:author="ruiyue">
        <w:r>
          <w:delText xml:space="preserve">              - INFINITY</w:delText>
        </w:r>
      </w:del>
    </w:p>
    <w:p w14:paraId="466E2FE2" w14:textId="77777777" w:rsidR="00C97D6B" w:rsidRDefault="00C97D6B" w:rsidP="00C97D6B">
      <w:pPr>
        <w:pStyle w:val="PL"/>
        <w:rPr>
          <w:del w:id="2194" w:author="ruiyue"/>
        </w:rPr>
      </w:pPr>
    </w:p>
    <w:p w14:paraId="0C2FCB3E" w14:textId="77777777" w:rsidR="00C97D6B" w:rsidRDefault="00C97D6B" w:rsidP="00C97D6B">
      <w:pPr>
        <w:pStyle w:val="PL"/>
        <w:rPr>
          <w:del w:id="2195" w:author="ruiyue"/>
        </w:rPr>
      </w:pPr>
      <w:del w:id="2196" w:author="ruiyue">
        <w:r>
          <w:delText xml:space="preserve">    eventThresholdL1-Type:</w:delText>
        </w:r>
      </w:del>
    </w:p>
    <w:p w14:paraId="2094D0B5" w14:textId="77777777" w:rsidR="00C97D6B" w:rsidRDefault="00C97D6B" w:rsidP="00C97D6B">
      <w:pPr>
        <w:pStyle w:val="PL"/>
        <w:rPr>
          <w:del w:id="2197" w:author="ruiyue"/>
        </w:rPr>
      </w:pPr>
      <w:del w:id="2198" w:author="ruiyue">
        <w:r>
          <w:delText xml:space="preserve">      description: See details in 3GPP TS 32.422 clause 5.10.X.</w:delText>
        </w:r>
      </w:del>
    </w:p>
    <w:p w14:paraId="081778AA" w14:textId="77777777" w:rsidR="00C97D6B" w:rsidRDefault="00C97D6B" w:rsidP="00C97D6B">
      <w:pPr>
        <w:pStyle w:val="PL"/>
        <w:rPr>
          <w:del w:id="2199" w:author="ruiyue"/>
        </w:rPr>
      </w:pPr>
      <w:del w:id="2200" w:author="ruiyue">
        <w:r>
          <w:delText xml:space="preserve">      type: object</w:delText>
        </w:r>
      </w:del>
    </w:p>
    <w:p w14:paraId="077CBB1F" w14:textId="77777777" w:rsidR="00C97D6B" w:rsidRDefault="00C97D6B" w:rsidP="00C97D6B">
      <w:pPr>
        <w:pStyle w:val="PL"/>
        <w:rPr>
          <w:del w:id="2201" w:author="ruiyue"/>
        </w:rPr>
      </w:pPr>
      <w:del w:id="2202" w:author="ruiyue">
        <w:r>
          <w:delText xml:space="preserve">      properties:</w:delText>
        </w:r>
      </w:del>
    </w:p>
    <w:p w14:paraId="572351ED" w14:textId="77777777" w:rsidR="00C97D6B" w:rsidRDefault="00C97D6B" w:rsidP="00C97D6B">
      <w:pPr>
        <w:pStyle w:val="PL"/>
        <w:rPr>
          <w:del w:id="2203" w:author="ruiyue"/>
        </w:rPr>
      </w:pPr>
      <w:del w:id="2204" w:author="ruiyue">
        <w:r>
          <w:delText xml:space="preserve">            RSRP:</w:delText>
        </w:r>
      </w:del>
    </w:p>
    <w:p w14:paraId="010ADDBF" w14:textId="77777777" w:rsidR="00C97D6B" w:rsidRDefault="00C97D6B" w:rsidP="00C97D6B">
      <w:pPr>
        <w:pStyle w:val="PL"/>
        <w:rPr>
          <w:del w:id="2205" w:author="ruiyue"/>
        </w:rPr>
      </w:pPr>
      <w:del w:id="2206" w:author="ruiyue">
        <w:r>
          <w:delText xml:space="preserve">              type: integer</w:delText>
        </w:r>
      </w:del>
    </w:p>
    <w:p w14:paraId="18E9AA67" w14:textId="77777777" w:rsidR="00C97D6B" w:rsidRDefault="00C97D6B" w:rsidP="00C97D6B">
      <w:pPr>
        <w:pStyle w:val="PL"/>
        <w:rPr>
          <w:del w:id="2207" w:author="ruiyue"/>
        </w:rPr>
      </w:pPr>
      <w:del w:id="2208" w:author="ruiyue">
        <w:r>
          <w:delText xml:space="preserve">              minimum: 0</w:delText>
        </w:r>
      </w:del>
    </w:p>
    <w:p w14:paraId="573AE5DE" w14:textId="77777777" w:rsidR="00C97D6B" w:rsidRDefault="00C97D6B" w:rsidP="00C97D6B">
      <w:pPr>
        <w:pStyle w:val="PL"/>
        <w:rPr>
          <w:del w:id="2209" w:author="ruiyue"/>
        </w:rPr>
      </w:pPr>
      <w:del w:id="2210" w:author="ruiyue">
        <w:r>
          <w:delText xml:space="preserve">              maximum: 127</w:delText>
        </w:r>
      </w:del>
    </w:p>
    <w:p w14:paraId="099160B0" w14:textId="77777777" w:rsidR="00C97D6B" w:rsidRDefault="00C97D6B" w:rsidP="00C97D6B">
      <w:pPr>
        <w:pStyle w:val="PL"/>
        <w:rPr>
          <w:del w:id="2211" w:author="ruiyue"/>
        </w:rPr>
      </w:pPr>
      <w:del w:id="2212" w:author="ruiyue">
        <w:r>
          <w:delText xml:space="preserve">            RSRQ:</w:delText>
        </w:r>
      </w:del>
    </w:p>
    <w:p w14:paraId="2936F271" w14:textId="77777777" w:rsidR="00C97D6B" w:rsidRDefault="00C97D6B" w:rsidP="00C97D6B">
      <w:pPr>
        <w:pStyle w:val="PL"/>
        <w:rPr>
          <w:del w:id="2213" w:author="ruiyue"/>
        </w:rPr>
      </w:pPr>
      <w:del w:id="2214" w:author="ruiyue">
        <w:r>
          <w:delText xml:space="preserve">              type: integer</w:delText>
        </w:r>
      </w:del>
    </w:p>
    <w:p w14:paraId="3BFF9CDD" w14:textId="77777777" w:rsidR="00C97D6B" w:rsidRDefault="00C97D6B" w:rsidP="00C97D6B">
      <w:pPr>
        <w:pStyle w:val="PL"/>
        <w:rPr>
          <w:del w:id="2215" w:author="ruiyue"/>
        </w:rPr>
      </w:pPr>
      <w:del w:id="2216" w:author="ruiyue">
        <w:r>
          <w:delText xml:space="preserve">              minimum: 0</w:delText>
        </w:r>
      </w:del>
    </w:p>
    <w:p w14:paraId="58318C85" w14:textId="77777777" w:rsidR="00C97D6B" w:rsidRDefault="00C97D6B" w:rsidP="00C97D6B">
      <w:pPr>
        <w:pStyle w:val="PL"/>
        <w:rPr>
          <w:del w:id="2217" w:author="ruiyue"/>
        </w:rPr>
      </w:pPr>
      <w:del w:id="2218" w:author="ruiyue">
        <w:r>
          <w:delText xml:space="preserve">              maximum: 127</w:delText>
        </w:r>
      </w:del>
    </w:p>
    <w:p w14:paraId="7FE8BA08" w14:textId="77777777" w:rsidR="00C97D6B" w:rsidRDefault="00C97D6B" w:rsidP="00C97D6B">
      <w:pPr>
        <w:pStyle w:val="PL"/>
        <w:rPr>
          <w:del w:id="2219" w:author="ruiyue"/>
        </w:rPr>
      </w:pPr>
      <w:del w:id="2220" w:author="ruiyue">
        <w:r>
          <w:delText xml:space="preserve">    </w:delText>
        </w:r>
      </w:del>
    </w:p>
    <w:p w14:paraId="1E35BE71" w14:textId="77777777" w:rsidR="00C97D6B" w:rsidRDefault="00C97D6B" w:rsidP="00C97D6B">
      <w:pPr>
        <w:pStyle w:val="PL"/>
        <w:rPr>
          <w:del w:id="2221" w:author="ruiyue"/>
        </w:rPr>
      </w:pPr>
      <w:del w:id="2222" w:author="ruiyue">
        <w:r>
          <w:delText xml:space="preserve">    hysteresisL1-Type:</w:delText>
        </w:r>
      </w:del>
    </w:p>
    <w:p w14:paraId="0ED7C082" w14:textId="77777777" w:rsidR="00C97D6B" w:rsidRDefault="00C97D6B" w:rsidP="00C97D6B">
      <w:pPr>
        <w:pStyle w:val="PL"/>
        <w:rPr>
          <w:del w:id="2223" w:author="ruiyue"/>
        </w:rPr>
      </w:pPr>
      <w:del w:id="2224" w:author="ruiyue">
        <w:r>
          <w:delText xml:space="preserve">      description: See details in 3GPP TS 32.422 clause 5.10.Y.</w:delText>
        </w:r>
      </w:del>
    </w:p>
    <w:p w14:paraId="0600EB56" w14:textId="77777777" w:rsidR="00C97D6B" w:rsidRDefault="00C97D6B" w:rsidP="00C97D6B">
      <w:pPr>
        <w:pStyle w:val="PL"/>
        <w:rPr>
          <w:del w:id="2225" w:author="ruiyue"/>
        </w:rPr>
      </w:pPr>
      <w:del w:id="2226" w:author="ruiyue">
        <w:r>
          <w:delText xml:space="preserve">      type: integer</w:delText>
        </w:r>
      </w:del>
    </w:p>
    <w:p w14:paraId="6C50E6E1" w14:textId="77777777" w:rsidR="00C97D6B" w:rsidRDefault="00C97D6B" w:rsidP="00C97D6B">
      <w:pPr>
        <w:pStyle w:val="PL"/>
        <w:rPr>
          <w:del w:id="2227" w:author="ruiyue"/>
        </w:rPr>
      </w:pPr>
      <w:del w:id="2228" w:author="ruiyue">
        <w:r>
          <w:delText xml:space="preserve">      minimum: 0</w:delText>
        </w:r>
      </w:del>
    </w:p>
    <w:p w14:paraId="76B63F1E" w14:textId="77777777" w:rsidR="00C97D6B" w:rsidRDefault="00C97D6B" w:rsidP="00C97D6B">
      <w:pPr>
        <w:pStyle w:val="PL"/>
        <w:rPr>
          <w:del w:id="2229" w:author="ruiyue"/>
        </w:rPr>
      </w:pPr>
      <w:del w:id="2230" w:author="ruiyue">
        <w:r>
          <w:delText xml:space="preserve">      maximum: 30</w:delText>
        </w:r>
      </w:del>
    </w:p>
    <w:p w14:paraId="48A06BFE" w14:textId="77777777" w:rsidR="00C97D6B" w:rsidRDefault="00C97D6B" w:rsidP="00C97D6B">
      <w:pPr>
        <w:pStyle w:val="PL"/>
        <w:rPr>
          <w:del w:id="2231" w:author="ruiyue"/>
        </w:rPr>
      </w:pPr>
      <w:del w:id="2232" w:author="ruiyue">
        <w:r>
          <w:delText xml:space="preserve">    </w:delText>
        </w:r>
      </w:del>
    </w:p>
    <w:p w14:paraId="4D5BC01F" w14:textId="77777777" w:rsidR="00C97D6B" w:rsidRDefault="00C97D6B" w:rsidP="00C97D6B">
      <w:pPr>
        <w:pStyle w:val="PL"/>
        <w:rPr>
          <w:del w:id="2233" w:author="ruiyue"/>
        </w:rPr>
      </w:pPr>
      <w:del w:id="2234" w:author="ruiyue">
        <w:r>
          <w:delText xml:space="preserve">    timeToTriggerL1-Type:</w:delText>
        </w:r>
      </w:del>
    </w:p>
    <w:p w14:paraId="53E63EBA" w14:textId="77777777" w:rsidR="00C97D6B" w:rsidRDefault="00C97D6B" w:rsidP="00C97D6B">
      <w:pPr>
        <w:pStyle w:val="PL"/>
        <w:rPr>
          <w:del w:id="2235" w:author="ruiyue"/>
        </w:rPr>
      </w:pPr>
      <w:del w:id="2236" w:author="ruiyue">
        <w:r>
          <w:delText xml:space="preserve">      description: See details in 3GPP TS 32.422 clause 5.10.Z.</w:delText>
        </w:r>
      </w:del>
    </w:p>
    <w:p w14:paraId="43013AC4" w14:textId="77777777" w:rsidR="00C97D6B" w:rsidRDefault="00C97D6B" w:rsidP="00C97D6B">
      <w:pPr>
        <w:pStyle w:val="PL"/>
        <w:rPr>
          <w:del w:id="2237" w:author="ruiyue"/>
        </w:rPr>
      </w:pPr>
      <w:del w:id="2238" w:author="ruiyue">
        <w:r>
          <w:delText xml:space="preserve">      type: string</w:delText>
        </w:r>
      </w:del>
    </w:p>
    <w:p w14:paraId="213838D6" w14:textId="77777777" w:rsidR="00C97D6B" w:rsidRDefault="00C97D6B" w:rsidP="00C97D6B">
      <w:pPr>
        <w:pStyle w:val="PL"/>
        <w:rPr>
          <w:del w:id="2239" w:author="ruiyue"/>
        </w:rPr>
      </w:pPr>
      <w:del w:id="2240" w:author="ruiyue">
        <w:r>
          <w:delText xml:space="preserve">      enum:</w:delText>
        </w:r>
      </w:del>
    </w:p>
    <w:p w14:paraId="04E93619" w14:textId="77777777" w:rsidR="00C97D6B" w:rsidRDefault="00C97D6B" w:rsidP="00C97D6B">
      <w:pPr>
        <w:pStyle w:val="PL"/>
        <w:rPr>
          <w:del w:id="2241" w:author="ruiyue"/>
        </w:rPr>
      </w:pPr>
      <w:del w:id="2242" w:author="ruiyue">
        <w:r>
          <w:delText xml:space="preserve">        - 0ms</w:delText>
        </w:r>
      </w:del>
    </w:p>
    <w:p w14:paraId="01CD1415" w14:textId="77777777" w:rsidR="00C97D6B" w:rsidRDefault="00C97D6B" w:rsidP="00C97D6B">
      <w:pPr>
        <w:pStyle w:val="PL"/>
        <w:rPr>
          <w:del w:id="2243" w:author="ruiyue"/>
        </w:rPr>
      </w:pPr>
      <w:del w:id="2244" w:author="ruiyue">
        <w:r>
          <w:delText xml:space="preserve">        - 40ms</w:delText>
        </w:r>
      </w:del>
    </w:p>
    <w:p w14:paraId="3388298B" w14:textId="77777777" w:rsidR="00C97D6B" w:rsidRDefault="00C97D6B" w:rsidP="00C97D6B">
      <w:pPr>
        <w:pStyle w:val="PL"/>
        <w:rPr>
          <w:del w:id="2245" w:author="ruiyue"/>
        </w:rPr>
      </w:pPr>
      <w:del w:id="2246" w:author="ruiyue">
        <w:r>
          <w:delText xml:space="preserve">        - 64ms</w:delText>
        </w:r>
      </w:del>
    </w:p>
    <w:p w14:paraId="09AE9105" w14:textId="77777777" w:rsidR="00C97D6B" w:rsidRDefault="00C97D6B" w:rsidP="00C97D6B">
      <w:pPr>
        <w:pStyle w:val="PL"/>
        <w:rPr>
          <w:del w:id="2247" w:author="ruiyue"/>
        </w:rPr>
      </w:pPr>
      <w:del w:id="2248" w:author="ruiyue">
        <w:r>
          <w:delText xml:space="preserve">        - 80ms</w:delText>
        </w:r>
      </w:del>
    </w:p>
    <w:p w14:paraId="08FE16EE" w14:textId="77777777" w:rsidR="00C97D6B" w:rsidRDefault="00C97D6B" w:rsidP="00C97D6B">
      <w:pPr>
        <w:pStyle w:val="PL"/>
        <w:rPr>
          <w:del w:id="2249" w:author="ruiyue"/>
        </w:rPr>
      </w:pPr>
      <w:del w:id="2250" w:author="ruiyue">
        <w:r>
          <w:delText xml:space="preserve">        - 100ms</w:delText>
        </w:r>
      </w:del>
    </w:p>
    <w:p w14:paraId="16C25F16" w14:textId="77777777" w:rsidR="00C97D6B" w:rsidRDefault="00C97D6B" w:rsidP="00C97D6B">
      <w:pPr>
        <w:pStyle w:val="PL"/>
        <w:rPr>
          <w:del w:id="2251" w:author="ruiyue"/>
        </w:rPr>
      </w:pPr>
      <w:del w:id="2252" w:author="ruiyue">
        <w:r>
          <w:delText xml:space="preserve">        - 128ms</w:delText>
        </w:r>
      </w:del>
    </w:p>
    <w:p w14:paraId="39C6926E" w14:textId="77777777" w:rsidR="00C97D6B" w:rsidRDefault="00C97D6B" w:rsidP="00C97D6B">
      <w:pPr>
        <w:pStyle w:val="PL"/>
        <w:rPr>
          <w:del w:id="2253" w:author="ruiyue"/>
        </w:rPr>
      </w:pPr>
      <w:del w:id="2254" w:author="ruiyue">
        <w:r>
          <w:delText xml:space="preserve">        - 160ms</w:delText>
        </w:r>
      </w:del>
    </w:p>
    <w:p w14:paraId="11EC4BB9" w14:textId="77777777" w:rsidR="00C97D6B" w:rsidRDefault="00C97D6B" w:rsidP="00C97D6B">
      <w:pPr>
        <w:pStyle w:val="PL"/>
        <w:rPr>
          <w:del w:id="2255" w:author="ruiyue"/>
        </w:rPr>
      </w:pPr>
      <w:del w:id="2256" w:author="ruiyue">
        <w:r>
          <w:delText xml:space="preserve">        - 256ms</w:delText>
        </w:r>
      </w:del>
    </w:p>
    <w:p w14:paraId="3121AFCE" w14:textId="77777777" w:rsidR="00C97D6B" w:rsidRDefault="00C97D6B" w:rsidP="00C97D6B">
      <w:pPr>
        <w:pStyle w:val="PL"/>
        <w:rPr>
          <w:del w:id="2257" w:author="ruiyue"/>
        </w:rPr>
      </w:pPr>
      <w:del w:id="2258" w:author="ruiyue">
        <w:r>
          <w:delText xml:space="preserve">        - 320ms</w:delText>
        </w:r>
      </w:del>
    </w:p>
    <w:p w14:paraId="74624321" w14:textId="77777777" w:rsidR="00C97D6B" w:rsidRDefault="00C97D6B" w:rsidP="00C97D6B">
      <w:pPr>
        <w:pStyle w:val="PL"/>
        <w:rPr>
          <w:del w:id="2259" w:author="ruiyue"/>
        </w:rPr>
      </w:pPr>
      <w:del w:id="2260" w:author="ruiyue">
        <w:r>
          <w:delText xml:space="preserve">        - 480ms</w:delText>
        </w:r>
      </w:del>
    </w:p>
    <w:p w14:paraId="78B64C42" w14:textId="77777777" w:rsidR="00C97D6B" w:rsidRDefault="00C97D6B" w:rsidP="00C97D6B">
      <w:pPr>
        <w:pStyle w:val="PL"/>
        <w:rPr>
          <w:del w:id="2261" w:author="ruiyue"/>
        </w:rPr>
      </w:pPr>
      <w:del w:id="2262" w:author="ruiyue">
        <w:r>
          <w:delText xml:space="preserve">        - 512ms</w:delText>
        </w:r>
      </w:del>
    </w:p>
    <w:p w14:paraId="0498892D" w14:textId="77777777" w:rsidR="00C97D6B" w:rsidRDefault="00C97D6B" w:rsidP="00C97D6B">
      <w:pPr>
        <w:pStyle w:val="PL"/>
        <w:rPr>
          <w:del w:id="2263" w:author="ruiyue"/>
        </w:rPr>
      </w:pPr>
      <w:del w:id="2264" w:author="ruiyue">
        <w:r>
          <w:delText xml:space="preserve">        - 640ms</w:delText>
        </w:r>
      </w:del>
    </w:p>
    <w:p w14:paraId="6AD326F0" w14:textId="77777777" w:rsidR="00C97D6B" w:rsidRDefault="00C97D6B" w:rsidP="00C97D6B">
      <w:pPr>
        <w:pStyle w:val="PL"/>
        <w:rPr>
          <w:del w:id="2265" w:author="ruiyue"/>
        </w:rPr>
      </w:pPr>
      <w:del w:id="2266" w:author="ruiyue">
        <w:r>
          <w:delText xml:space="preserve">        - 1024ms</w:delText>
        </w:r>
      </w:del>
    </w:p>
    <w:p w14:paraId="4189A9BE" w14:textId="77777777" w:rsidR="00C97D6B" w:rsidRDefault="00C97D6B" w:rsidP="00C97D6B">
      <w:pPr>
        <w:pStyle w:val="PL"/>
        <w:rPr>
          <w:del w:id="2267" w:author="ruiyue"/>
        </w:rPr>
      </w:pPr>
      <w:del w:id="2268" w:author="ruiyue">
        <w:r>
          <w:delText xml:space="preserve">        - 1280ms</w:delText>
        </w:r>
      </w:del>
    </w:p>
    <w:p w14:paraId="5941AEDF" w14:textId="77777777" w:rsidR="00C97D6B" w:rsidRDefault="00C97D6B" w:rsidP="00C97D6B">
      <w:pPr>
        <w:pStyle w:val="PL"/>
        <w:rPr>
          <w:del w:id="2269" w:author="ruiyue"/>
        </w:rPr>
      </w:pPr>
      <w:del w:id="2270" w:author="ruiyue">
        <w:r>
          <w:delText xml:space="preserve">        - 2560ms</w:delText>
        </w:r>
      </w:del>
    </w:p>
    <w:p w14:paraId="47DE7A7A" w14:textId="77777777" w:rsidR="00C97D6B" w:rsidRDefault="00C97D6B" w:rsidP="00C97D6B">
      <w:pPr>
        <w:pStyle w:val="PL"/>
        <w:rPr>
          <w:del w:id="2271" w:author="ruiyue"/>
        </w:rPr>
      </w:pPr>
      <w:del w:id="2272" w:author="ruiyue">
        <w:r>
          <w:delText xml:space="preserve">        - 5120ms</w:delText>
        </w:r>
      </w:del>
    </w:p>
    <w:p w14:paraId="3D0D6F84" w14:textId="77777777" w:rsidR="00C97D6B" w:rsidRDefault="00C97D6B" w:rsidP="00C97D6B">
      <w:pPr>
        <w:pStyle w:val="PL"/>
        <w:rPr>
          <w:del w:id="2273" w:author="ruiyue"/>
        </w:rPr>
      </w:pPr>
    </w:p>
    <w:p w14:paraId="477BE296" w14:textId="77777777" w:rsidR="00C97D6B" w:rsidRDefault="00C97D6B" w:rsidP="00C97D6B">
      <w:pPr>
        <w:pStyle w:val="PL"/>
        <w:rPr>
          <w:del w:id="2274" w:author="ruiyue"/>
        </w:rPr>
      </w:pPr>
      <w:del w:id="2275" w:author="ruiyue">
        <w:r>
          <w:delText xml:space="preserve">    measurementPeriodLte-Type:</w:delText>
        </w:r>
      </w:del>
    </w:p>
    <w:p w14:paraId="76B060D7" w14:textId="77777777" w:rsidR="00C97D6B" w:rsidRDefault="00C97D6B" w:rsidP="00C97D6B">
      <w:pPr>
        <w:pStyle w:val="PL"/>
        <w:rPr>
          <w:del w:id="2276" w:author="ruiyue"/>
        </w:rPr>
      </w:pPr>
      <w:del w:id="2277" w:author="ruiyue">
        <w:r>
          <w:delText xml:space="preserve">      description: See details in 3GPP TS 32.422 clause 5.10.23.</w:delText>
        </w:r>
      </w:del>
    </w:p>
    <w:p w14:paraId="67801BD4" w14:textId="77777777" w:rsidR="00C97D6B" w:rsidRDefault="00C97D6B" w:rsidP="00C97D6B">
      <w:pPr>
        <w:pStyle w:val="PL"/>
        <w:rPr>
          <w:del w:id="2278" w:author="ruiyue"/>
        </w:rPr>
      </w:pPr>
      <w:del w:id="2279" w:author="ruiyue">
        <w:r>
          <w:delText xml:space="preserve">      type: string</w:delText>
        </w:r>
      </w:del>
    </w:p>
    <w:p w14:paraId="38B87A72" w14:textId="77777777" w:rsidR="00C97D6B" w:rsidRDefault="00C97D6B" w:rsidP="00C97D6B">
      <w:pPr>
        <w:pStyle w:val="PL"/>
        <w:rPr>
          <w:del w:id="2280" w:author="ruiyue"/>
        </w:rPr>
      </w:pPr>
      <w:del w:id="2281" w:author="ruiyue">
        <w:r>
          <w:delText xml:space="preserve">      enum:</w:delText>
        </w:r>
      </w:del>
    </w:p>
    <w:p w14:paraId="183E2682" w14:textId="77777777" w:rsidR="00C97D6B" w:rsidRDefault="00C97D6B" w:rsidP="00C97D6B">
      <w:pPr>
        <w:pStyle w:val="PL"/>
        <w:rPr>
          <w:del w:id="2282" w:author="ruiyue"/>
        </w:rPr>
      </w:pPr>
      <w:del w:id="2283" w:author="ruiyue">
        <w:r>
          <w:delText xml:space="preserve">        - 1024ms</w:delText>
        </w:r>
      </w:del>
    </w:p>
    <w:p w14:paraId="2357FA75" w14:textId="77777777" w:rsidR="00C97D6B" w:rsidRDefault="00C97D6B" w:rsidP="00C97D6B">
      <w:pPr>
        <w:pStyle w:val="PL"/>
        <w:rPr>
          <w:del w:id="2284" w:author="ruiyue"/>
        </w:rPr>
      </w:pPr>
      <w:del w:id="2285" w:author="ruiyue">
        <w:r>
          <w:delText xml:space="preserve">        - 2048ms</w:delText>
        </w:r>
      </w:del>
    </w:p>
    <w:p w14:paraId="01301AF2" w14:textId="77777777" w:rsidR="00C97D6B" w:rsidRDefault="00C97D6B" w:rsidP="00C97D6B">
      <w:pPr>
        <w:pStyle w:val="PL"/>
        <w:rPr>
          <w:del w:id="2286" w:author="ruiyue"/>
        </w:rPr>
      </w:pPr>
      <w:del w:id="2287" w:author="ruiyue">
        <w:r>
          <w:delText xml:space="preserve">        - 5120ms</w:delText>
        </w:r>
      </w:del>
    </w:p>
    <w:p w14:paraId="2D86717C" w14:textId="77777777" w:rsidR="00C97D6B" w:rsidRDefault="00C97D6B" w:rsidP="00C97D6B">
      <w:pPr>
        <w:pStyle w:val="PL"/>
        <w:rPr>
          <w:del w:id="2288" w:author="ruiyue"/>
        </w:rPr>
      </w:pPr>
      <w:del w:id="2289" w:author="ruiyue">
        <w:r>
          <w:delText xml:space="preserve">        - 10240ms</w:delText>
        </w:r>
      </w:del>
    </w:p>
    <w:p w14:paraId="19BC6509" w14:textId="77777777" w:rsidR="00C97D6B" w:rsidRDefault="00C97D6B" w:rsidP="00C97D6B">
      <w:pPr>
        <w:pStyle w:val="PL"/>
        <w:rPr>
          <w:del w:id="2290" w:author="ruiyue"/>
        </w:rPr>
      </w:pPr>
      <w:del w:id="2291" w:author="ruiyue">
        <w:r>
          <w:delText xml:space="preserve">        - 1min</w:delText>
        </w:r>
      </w:del>
    </w:p>
    <w:p w14:paraId="6B7CD815" w14:textId="77777777" w:rsidR="00C97D6B" w:rsidRDefault="00C97D6B" w:rsidP="00C97D6B">
      <w:pPr>
        <w:pStyle w:val="PL"/>
        <w:rPr>
          <w:del w:id="2292" w:author="ruiyue"/>
        </w:rPr>
      </w:pPr>
    </w:p>
    <w:p w14:paraId="2F7A7C9A" w14:textId="77777777" w:rsidR="00C97D6B" w:rsidRDefault="00C97D6B" w:rsidP="00C97D6B">
      <w:pPr>
        <w:pStyle w:val="PL"/>
        <w:rPr>
          <w:del w:id="2293" w:author="ruiyue"/>
        </w:rPr>
      </w:pPr>
      <w:del w:id="2294" w:author="ruiyue">
        <w:r>
          <w:delText xml:space="preserve">    measurementPeriodUmts-Type:</w:delText>
        </w:r>
      </w:del>
    </w:p>
    <w:p w14:paraId="090AEF73" w14:textId="77777777" w:rsidR="00C97D6B" w:rsidRDefault="00C97D6B" w:rsidP="00C97D6B">
      <w:pPr>
        <w:pStyle w:val="PL"/>
        <w:rPr>
          <w:del w:id="2295" w:author="ruiyue"/>
        </w:rPr>
      </w:pPr>
      <w:del w:id="2296" w:author="ruiyue">
        <w:r>
          <w:delText xml:space="preserve">      description: See details in 3GPP TS 32.422 clause 5.10.22.</w:delText>
        </w:r>
      </w:del>
    </w:p>
    <w:p w14:paraId="0390B78B" w14:textId="77777777" w:rsidR="00C97D6B" w:rsidRDefault="00C97D6B" w:rsidP="00C97D6B">
      <w:pPr>
        <w:pStyle w:val="PL"/>
        <w:rPr>
          <w:del w:id="2297" w:author="ruiyue"/>
        </w:rPr>
      </w:pPr>
      <w:del w:id="2298" w:author="ruiyue">
        <w:r>
          <w:lastRenderedPageBreak/>
          <w:delText xml:space="preserve">      type: string</w:delText>
        </w:r>
      </w:del>
    </w:p>
    <w:p w14:paraId="61DDFBC7" w14:textId="77777777" w:rsidR="00C97D6B" w:rsidRDefault="00C97D6B" w:rsidP="00C97D6B">
      <w:pPr>
        <w:pStyle w:val="PL"/>
        <w:rPr>
          <w:del w:id="2299" w:author="ruiyue"/>
        </w:rPr>
      </w:pPr>
      <w:del w:id="2300" w:author="ruiyue">
        <w:r>
          <w:delText xml:space="preserve">      enum:</w:delText>
        </w:r>
      </w:del>
    </w:p>
    <w:p w14:paraId="1C10E88C" w14:textId="77777777" w:rsidR="00C97D6B" w:rsidRDefault="00C97D6B" w:rsidP="00C97D6B">
      <w:pPr>
        <w:pStyle w:val="PL"/>
        <w:rPr>
          <w:del w:id="2301" w:author="ruiyue"/>
        </w:rPr>
      </w:pPr>
      <w:del w:id="2302" w:author="ruiyue">
        <w:r>
          <w:delText xml:space="preserve">        - 1000ms</w:delText>
        </w:r>
      </w:del>
    </w:p>
    <w:p w14:paraId="4FB601E0" w14:textId="77777777" w:rsidR="00C97D6B" w:rsidRDefault="00C97D6B" w:rsidP="00C97D6B">
      <w:pPr>
        <w:pStyle w:val="PL"/>
        <w:rPr>
          <w:del w:id="2303" w:author="ruiyue"/>
        </w:rPr>
      </w:pPr>
      <w:del w:id="2304" w:author="ruiyue">
        <w:r>
          <w:delText xml:space="preserve">        - 2000ms</w:delText>
        </w:r>
      </w:del>
    </w:p>
    <w:p w14:paraId="1472BF00" w14:textId="77777777" w:rsidR="00C97D6B" w:rsidRDefault="00C97D6B" w:rsidP="00C97D6B">
      <w:pPr>
        <w:pStyle w:val="PL"/>
        <w:rPr>
          <w:del w:id="2305" w:author="ruiyue"/>
        </w:rPr>
      </w:pPr>
      <w:del w:id="2306" w:author="ruiyue">
        <w:r>
          <w:delText xml:space="preserve">        - 3000ms</w:delText>
        </w:r>
      </w:del>
    </w:p>
    <w:p w14:paraId="11162790" w14:textId="77777777" w:rsidR="00C97D6B" w:rsidRDefault="00C97D6B" w:rsidP="00C97D6B">
      <w:pPr>
        <w:pStyle w:val="PL"/>
        <w:rPr>
          <w:del w:id="2307" w:author="ruiyue"/>
        </w:rPr>
      </w:pPr>
      <w:del w:id="2308" w:author="ruiyue">
        <w:r>
          <w:delText xml:space="preserve">        - 4000ms</w:delText>
        </w:r>
      </w:del>
    </w:p>
    <w:p w14:paraId="19F87A82" w14:textId="77777777" w:rsidR="00C97D6B" w:rsidRDefault="00C97D6B" w:rsidP="00C97D6B">
      <w:pPr>
        <w:pStyle w:val="PL"/>
        <w:rPr>
          <w:del w:id="2309" w:author="ruiyue"/>
        </w:rPr>
      </w:pPr>
      <w:del w:id="2310" w:author="ruiyue">
        <w:r>
          <w:delText xml:space="preserve">        - 6000ms</w:delText>
        </w:r>
      </w:del>
    </w:p>
    <w:p w14:paraId="6C8093BB" w14:textId="77777777" w:rsidR="00C97D6B" w:rsidRDefault="00C97D6B" w:rsidP="00C97D6B">
      <w:pPr>
        <w:pStyle w:val="PL"/>
        <w:rPr>
          <w:del w:id="2311" w:author="ruiyue"/>
        </w:rPr>
      </w:pPr>
      <w:del w:id="2312" w:author="ruiyue">
        <w:r>
          <w:delText xml:space="preserve">        - 8000ms</w:delText>
        </w:r>
      </w:del>
    </w:p>
    <w:p w14:paraId="1BB06A37" w14:textId="77777777" w:rsidR="00C97D6B" w:rsidRDefault="00C97D6B" w:rsidP="00C97D6B">
      <w:pPr>
        <w:pStyle w:val="PL"/>
        <w:rPr>
          <w:del w:id="2313" w:author="ruiyue"/>
        </w:rPr>
      </w:pPr>
      <w:del w:id="2314" w:author="ruiyue">
        <w:r>
          <w:delText xml:space="preserve">        - 12000ms</w:delText>
        </w:r>
      </w:del>
    </w:p>
    <w:p w14:paraId="59E78E6E" w14:textId="77777777" w:rsidR="00C97D6B" w:rsidRDefault="00C97D6B" w:rsidP="00C97D6B">
      <w:pPr>
        <w:pStyle w:val="PL"/>
        <w:rPr>
          <w:del w:id="2315" w:author="ruiyue"/>
        </w:rPr>
      </w:pPr>
      <w:del w:id="2316" w:author="ruiyue">
        <w:r>
          <w:delText xml:space="preserve">        - 16000ms</w:delText>
        </w:r>
      </w:del>
    </w:p>
    <w:p w14:paraId="234FF29F" w14:textId="77777777" w:rsidR="00C97D6B" w:rsidRDefault="00C97D6B" w:rsidP="00C97D6B">
      <w:pPr>
        <w:pStyle w:val="PL"/>
        <w:rPr>
          <w:del w:id="2317" w:author="ruiyue"/>
        </w:rPr>
      </w:pPr>
      <w:del w:id="2318" w:author="ruiyue">
        <w:r>
          <w:delText xml:space="preserve">        - 20000ms</w:delText>
        </w:r>
      </w:del>
    </w:p>
    <w:p w14:paraId="4D1B7D60" w14:textId="77777777" w:rsidR="00C97D6B" w:rsidRDefault="00C97D6B" w:rsidP="00C97D6B">
      <w:pPr>
        <w:pStyle w:val="PL"/>
        <w:rPr>
          <w:del w:id="2319" w:author="ruiyue"/>
        </w:rPr>
      </w:pPr>
      <w:del w:id="2320" w:author="ruiyue">
        <w:r>
          <w:delText xml:space="preserve">        - 24000ms</w:delText>
        </w:r>
      </w:del>
    </w:p>
    <w:p w14:paraId="32A5ADE2" w14:textId="77777777" w:rsidR="00C97D6B" w:rsidRDefault="00C97D6B" w:rsidP="00C97D6B">
      <w:pPr>
        <w:pStyle w:val="PL"/>
        <w:rPr>
          <w:del w:id="2321" w:author="ruiyue"/>
        </w:rPr>
      </w:pPr>
      <w:del w:id="2322" w:author="ruiyue">
        <w:r>
          <w:delText xml:space="preserve">        - 28000ms</w:delText>
        </w:r>
      </w:del>
    </w:p>
    <w:p w14:paraId="190C810F" w14:textId="77777777" w:rsidR="00C97D6B" w:rsidRDefault="00C97D6B" w:rsidP="00C97D6B">
      <w:pPr>
        <w:pStyle w:val="PL"/>
        <w:rPr>
          <w:del w:id="2323" w:author="ruiyue"/>
        </w:rPr>
      </w:pPr>
      <w:del w:id="2324" w:author="ruiyue">
        <w:r>
          <w:delText xml:space="preserve">        - 32000ms</w:delText>
        </w:r>
      </w:del>
    </w:p>
    <w:p w14:paraId="0FBFDAA5" w14:textId="77777777" w:rsidR="00C97D6B" w:rsidRDefault="00C97D6B" w:rsidP="00C97D6B">
      <w:pPr>
        <w:pStyle w:val="PL"/>
        <w:rPr>
          <w:del w:id="2325" w:author="ruiyue"/>
        </w:rPr>
      </w:pPr>
      <w:del w:id="2326" w:author="ruiyue">
        <w:r>
          <w:delText xml:space="preserve">        - 64000ms</w:delText>
        </w:r>
      </w:del>
    </w:p>
    <w:p w14:paraId="4E339646" w14:textId="77777777" w:rsidR="00C97D6B" w:rsidRDefault="00C97D6B" w:rsidP="00C97D6B">
      <w:pPr>
        <w:pStyle w:val="PL"/>
        <w:rPr>
          <w:del w:id="2327" w:author="ruiyue"/>
        </w:rPr>
      </w:pPr>
    </w:p>
    <w:p w14:paraId="2C18ED52" w14:textId="77777777" w:rsidR="00C97D6B" w:rsidRDefault="00C97D6B" w:rsidP="00C97D6B">
      <w:pPr>
        <w:pStyle w:val="PL"/>
        <w:rPr>
          <w:del w:id="2328" w:author="ruiyue"/>
        </w:rPr>
      </w:pPr>
      <w:del w:id="2329" w:author="ruiyue">
        <w:r>
          <w:delText xml:space="preserve">    measurementQuantity-Type:</w:delText>
        </w:r>
      </w:del>
    </w:p>
    <w:p w14:paraId="53554039" w14:textId="77777777" w:rsidR="00C97D6B" w:rsidRDefault="00C97D6B" w:rsidP="00C97D6B">
      <w:pPr>
        <w:pStyle w:val="PL"/>
        <w:rPr>
          <w:del w:id="2330" w:author="ruiyue"/>
        </w:rPr>
      </w:pPr>
      <w:del w:id="2331" w:author="ruiyue">
        <w:r>
          <w:delText xml:space="preserve">      description: See details in 3GPP TS 32.422 clause 5.10.15.</w:delText>
        </w:r>
      </w:del>
    </w:p>
    <w:p w14:paraId="088DB7F5" w14:textId="77777777" w:rsidR="00C97D6B" w:rsidRDefault="00C97D6B" w:rsidP="00C97D6B">
      <w:pPr>
        <w:pStyle w:val="PL"/>
        <w:rPr>
          <w:del w:id="2332" w:author="ruiyue"/>
        </w:rPr>
      </w:pPr>
      <w:del w:id="2333" w:author="ruiyue">
        <w:r>
          <w:delText xml:space="preserve">      type: string</w:delText>
        </w:r>
      </w:del>
    </w:p>
    <w:p w14:paraId="3FD6DF09" w14:textId="77777777" w:rsidR="00C97D6B" w:rsidRDefault="00C97D6B" w:rsidP="00C97D6B">
      <w:pPr>
        <w:pStyle w:val="PL"/>
        <w:rPr>
          <w:del w:id="2334" w:author="ruiyue"/>
        </w:rPr>
      </w:pPr>
      <w:del w:id="2335" w:author="ruiyue">
        <w:r>
          <w:delText xml:space="preserve">      enum:</w:delText>
        </w:r>
      </w:del>
    </w:p>
    <w:p w14:paraId="31373C7B" w14:textId="77777777" w:rsidR="00C97D6B" w:rsidRDefault="00C97D6B" w:rsidP="00C97D6B">
      <w:pPr>
        <w:pStyle w:val="PL"/>
        <w:rPr>
          <w:del w:id="2336" w:author="ruiyue"/>
        </w:rPr>
      </w:pPr>
      <w:del w:id="2337" w:author="ruiyue">
        <w:r>
          <w:delText xml:space="preserve">        - CPICH_EcNo</w:delText>
        </w:r>
      </w:del>
    </w:p>
    <w:p w14:paraId="2F17F6DA" w14:textId="77777777" w:rsidR="00C97D6B" w:rsidRDefault="00C97D6B" w:rsidP="00C97D6B">
      <w:pPr>
        <w:pStyle w:val="PL"/>
        <w:rPr>
          <w:del w:id="2338" w:author="ruiyue"/>
        </w:rPr>
      </w:pPr>
      <w:del w:id="2339" w:author="ruiyue">
        <w:r>
          <w:delText xml:space="preserve">        - CPICH_RSCP</w:delText>
        </w:r>
      </w:del>
    </w:p>
    <w:p w14:paraId="4565DD91" w14:textId="77777777" w:rsidR="00C97D6B" w:rsidRDefault="00C97D6B" w:rsidP="00C97D6B">
      <w:pPr>
        <w:pStyle w:val="PL"/>
        <w:rPr>
          <w:del w:id="2340" w:author="ruiyue"/>
        </w:rPr>
      </w:pPr>
      <w:del w:id="2341" w:author="ruiyue">
        <w:r>
          <w:delText xml:space="preserve">        - PathLoss</w:delText>
        </w:r>
      </w:del>
    </w:p>
    <w:p w14:paraId="6FF1CB61" w14:textId="77777777" w:rsidR="00C97D6B" w:rsidRDefault="00C97D6B" w:rsidP="00C97D6B">
      <w:pPr>
        <w:pStyle w:val="PL"/>
        <w:rPr>
          <w:del w:id="2342" w:author="ruiyue"/>
        </w:rPr>
      </w:pPr>
    </w:p>
    <w:p w14:paraId="2A1441EC" w14:textId="77777777" w:rsidR="00C97D6B" w:rsidRDefault="00C97D6B" w:rsidP="00C97D6B">
      <w:pPr>
        <w:pStyle w:val="PL"/>
        <w:rPr>
          <w:del w:id="2343" w:author="ruiyue"/>
        </w:rPr>
      </w:pPr>
      <w:del w:id="2344" w:author="ruiyue">
        <w:r>
          <w:delText xml:space="preserve">    eventThresholdUphUmts-Type:</w:delText>
        </w:r>
      </w:del>
    </w:p>
    <w:p w14:paraId="6631D3F9" w14:textId="77777777" w:rsidR="00C97D6B" w:rsidRDefault="00C97D6B" w:rsidP="00C97D6B">
      <w:pPr>
        <w:pStyle w:val="PL"/>
        <w:rPr>
          <w:del w:id="2345" w:author="ruiyue"/>
        </w:rPr>
      </w:pPr>
      <w:del w:id="2346" w:author="ruiyue">
        <w:r>
          <w:delText xml:space="preserve">      description: See details in 3GPP TS 32.422 clause 5.10.A.</w:delText>
        </w:r>
      </w:del>
    </w:p>
    <w:p w14:paraId="209DDE1C" w14:textId="77777777" w:rsidR="00C97D6B" w:rsidRDefault="00C97D6B" w:rsidP="00C97D6B">
      <w:pPr>
        <w:pStyle w:val="PL"/>
        <w:rPr>
          <w:del w:id="2347" w:author="ruiyue"/>
        </w:rPr>
      </w:pPr>
      <w:del w:id="2348" w:author="ruiyue">
        <w:r>
          <w:delText xml:space="preserve">      type: integer</w:delText>
        </w:r>
      </w:del>
    </w:p>
    <w:p w14:paraId="635EAC2A" w14:textId="77777777" w:rsidR="00C97D6B" w:rsidRDefault="00C97D6B" w:rsidP="00C97D6B">
      <w:pPr>
        <w:pStyle w:val="PL"/>
        <w:rPr>
          <w:del w:id="2349" w:author="ruiyue"/>
        </w:rPr>
      </w:pPr>
      <w:del w:id="2350" w:author="ruiyue">
        <w:r>
          <w:delText xml:space="preserve">      minimum: 0</w:delText>
        </w:r>
      </w:del>
    </w:p>
    <w:p w14:paraId="41FFB8D9" w14:textId="77777777" w:rsidR="00C97D6B" w:rsidRDefault="00C97D6B" w:rsidP="00C97D6B">
      <w:pPr>
        <w:pStyle w:val="PL"/>
        <w:rPr>
          <w:del w:id="2351" w:author="ruiyue"/>
        </w:rPr>
      </w:pPr>
      <w:del w:id="2352" w:author="ruiyue">
        <w:r>
          <w:delText xml:space="preserve">      maximum: 31</w:delText>
        </w:r>
      </w:del>
    </w:p>
    <w:p w14:paraId="0A6344C3" w14:textId="77777777" w:rsidR="00C97D6B" w:rsidRDefault="00C97D6B" w:rsidP="00C97D6B">
      <w:pPr>
        <w:pStyle w:val="PL"/>
        <w:rPr>
          <w:del w:id="2353" w:author="ruiyue"/>
        </w:rPr>
      </w:pPr>
    </w:p>
    <w:p w14:paraId="1D519DD8" w14:textId="77777777" w:rsidR="00C97D6B" w:rsidRDefault="00C97D6B" w:rsidP="00C97D6B">
      <w:pPr>
        <w:pStyle w:val="PL"/>
        <w:rPr>
          <w:del w:id="2354" w:author="ruiyue"/>
        </w:rPr>
      </w:pPr>
      <w:del w:id="2355" w:author="ruiyue">
        <w:r>
          <w:delText xml:space="preserve">    plmnList-Type:</w:delText>
        </w:r>
      </w:del>
    </w:p>
    <w:p w14:paraId="5F21395D" w14:textId="77777777" w:rsidR="00C97D6B" w:rsidRDefault="00C97D6B" w:rsidP="00C97D6B">
      <w:pPr>
        <w:pStyle w:val="PL"/>
        <w:rPr>
          <w:del w:id="2356" w:author="ruiyue"/>
        </w:rPr>
      </w:pPr>
      <w:del w:id="2357" w:author="ruiyue">
        <w:r>
          <w:delText xml:space="preserve">      description: See details in 3GPP TS 32.422 clause 5.10.24.</w:delText>
        </w:r>
      </w:del>
    </w:p>
    <w:p w14:paraId="18A29315" w14:textId="77777777" w:rsidR="00C97D6B" w:rsidRDefault="00C97D6B" w:rsidP="00C97D6B">
      <w:pPr>
        <w:pStyle w:val="PL"/>
        <w:rPr>
          <w:del w:id="2358" w:author="ruiyue"/>
        </w:rPr>
      </w:pPr>
      <w:del w:id="2359" w:author="ruiyue">
        <w:r>
          <w:delText xml:space="preserve">      type: array</w:delText>
        </w:r>
      </w:del>
    </w:p>
    <w:p w14:paraId="2FF14E7E" w14:textId="77777777" w:rsidR="00C97D6B" w:rsidRDefault="00C97D6B" w:rsidP="00C97D6B">
      <w:pPr>
        <w:pStyle w:val="PL"/>
        <w:rPr>
          <w:del w:id="2360" w:author="ruiyue"/>
        </w:rPr>
      </w:pPr>
      <w:del w:id="2361" w:author="ruiyue">
        <w:r>
          <w:delText xml:space="preserve">      items:</w:delText>
        </w:r>
      </w:del>
    </w:p>
    <w:p w14:paraId="575D04A6" w14:textId="77777777" w:rsidR="00C97D6B" w:rsidRDefault="00C97D6B" w:rsidP="00C97D6B">
      <w:pPr>
        <w:pStyle w:val="PL"/>
        <w:rPr>
          <w:del w:id="2362" w:author="ruiyue"/>
        </w:rPr>
      </w:pPr>
      <w:del w:id="2363" w:author="ruiyue">
        <w:r>
          <w:delText xml:space="preserve">        type: object</w:delText>
        </w:r>
      </w:del>
    </w:p>
    <w:p w14:paraId="26883C15" w14:textId="77777777" w:rsidR="00C97D6B" w:rsidRDefault="00C97D6B" w:rsidP="00C97D6B">
      <w:pPr>
        <w:pStyle w:val="PL"/>
        <w:rPr>
          <w:del w:id="2364" w:author="ruiyue"/>
        </w:rPr>
      </w:pPr>
      <w:del w:id="2365" w:author="ruiyue">
        <w:r>
          <w:delText xml:space="preserve">        properties:</w:delText>
        </w:r>
      </w:del>
    </w:p>
    <w:p w14:paraId="5375BB0F" w14:textId="77777777" w:rsidR="00C97D6B" w:rsidRDefault="00C97D6B" w:rsidP="00C97D6B">
      <w:pPr>
        <w:pStyle w:val="PL"/>
        <w:rPr>
          <w:del w:id="2366" w:author="ruiyue"/>
        </w:rPr>
      </w:pPr>
      <w:del w:id="2367" w:author="ruiyue">
        <w:r>
          <w:delText xml:space="preserve">          mcc:</w:delText>
        </w:r>
      </w:del>
    </w:p>
    <w:p w14:paraId="66960896" w14:textId="77777777" w:rsidR="00C97D6B" w:rsidRDefault="00C97D6B" w:rsidP="00C97D6B">
      <w:pPr>
        <w:pStyle w:val="PL"/>
        <w:rPr>
          <w:del w:id="2368" w:author="ruiyue"/>
        </w:rPr>
      </w:pPr>
      <w:del w:id="2369" w:author="ruiyue">
        <w:r>
          <w:delText xml:space="preserve">            $ref: 'TS28623_ComDefs.yaml#/components/schemas/Mcc'</w:delText>
        </w:r>
      </w:del>
    </w:p>
    <w:p w14:paraId="24D4500A" w14:textId="77777777" w:rsidR="00C97D6B" w:rsidRDefault="00C97D6B" w:rsidP="00C97D6B">
      <w:pPr>
        <w:pStyle w:val="PL"/>
        <w:rPr>
          <w:del w:id="2370" w:author="ruiyue"/>
        </w:rPr>
      </w:pPr>
      <w:del w:id="2371" w:author="ruiyue">
        <w:r>
          <w:delText xml:space="preserve">          mnc:</w:delText>
        </w:r>
      </w:del>
    </w:p>
    <w:p w14:paraId="000F588B" w14:textId="77777777" w:rsidR="00C97D6B" w:rsidRDefault="00C97D6B" w:rsidP="00C97D6B">
      <w:pPr>
        <w:pStyle w:val="PL"/>
        <w:rPr>
          <w:del w:id="2372" w:author="ruiyue"/>
        </w:rPr>
      </w:pPr>
      <w:del w:id="2373" w:author="ruiyue">
        <w:r>
          <w:delText xml:space="preserve">            $ref: 'TS28623_ComDefs.yaml#/components/schemas/Mnc'</w:delText>
        </w:r>
      </w:del>
    </w:p>
    <w:p w14:paraId="67C475DB" w14:textId="77777777" w:rsidR="00C97D6B" w:rsidRDefault="00C97D6B" w:rsidP="00C97D6B">
      <w:pPr>
        <w:pStyle w:val="PL"/>
        <w:rPr>
          <w:del w:id="2374" w:author="ruiyue"/>
        </w:rPr>
      </w:pPr>
      <w:del w:id="2375" w:author="ruiyue">
        <w:r>
          <w:delText xml:space="preserve">        required:</w:delText>
        </w:r>
      </w:del>
    </w:p>
    <w:p w14:paraId="76EA3696" w14:textId="77777777" w:rsidR="00C97D6B" w:rsidRDefault="00C97D6B" w:rsidP="00C97D6B">
      <w:pPr>
        <w:pStyle w:val="PL"/>
        <w:rPr>
          <w:del w:id="2376" w:author="ruiyue"/>
        </w:rPr>
      </w:pPr>
      <w:del w:id="2377" w:author="ruiyue">
        <w:r>
          <w:delText xml:space="preserve">          - mcc</w:delText>
        </w:r>
      </w:del>
    </w:p>
    <w:p w14:paraId="123D12C7" w14:textId="77777777" w:rsidR="00C97D6B" w:rsidRDefault="00C97D6B" w:rsidP="00C97D6B">
      <w:pPr>
        <w:pStyle w:val="PL"/>
        <w:rPr>
          <w:del w:id="2378" w:author="ruiyue"/>
        </w:rPr>
      </w:pPr>
      <w:del w:id="2379" w:author="ruiyue">
        <w:r>
          <w:delText xml:space="preserve">          - mnc</w:delText>
        </w:r>
      </w:del>
    </w:p>
    <w:p w14:paraId="4C06208D" w14:textId="77777777" w:rsidR="00C97D6B" w:rsidRDefault="00C97D6B" w:rsidP="00C97D6B">
      <w:pPr>
        <w:pStyle w:val="PL"/>
        <w:rPr>
          <w:del w:id="2380" w:author="ruiyue"/>
        </w:rPr>
      </w:pPr>
      <w:del w:id="2381" w:author="ruiyue">
        <w:r>
          <w:delText xml:space="preserve">      maxItems: 16</w:delText>
        </w:r>
      </w:del>
    </w:p>
    <w:p w14:paraId="221BAD45" w14:textId="77777777" w:rsidR="00C97D6B" w:rsidRDefault="00C97D6B" w:rsidP="00C97D6B">
      <w:pPr>
        <w:pStyle w:val="PL"/>
        <w:rPr>
          <w:del w:id="2382" w:author="ruiyue"/>
        </w:rPr>
      </w:pPr>
    </w:p>
    <w:p w14:paraId="1AD30710" w14:textId="77777777" w:rsidR="00C97D6B" w:rsidRDefault="00C97D6B" w:rsidP="00C97D6B">
      <w:pPr>
        <w:pStyle w:val="PL"/>
        <w:rPr>
          <w:del w:id="2383" w:author="ruiyue"/>
        </w:rPr>
      </w:pPr>
      <w:del w:id="2384" w:author="ruiyue">
        <w:r>
          <w:delText xml:space="preserve">    positioningMethod-Type:</w:delText>
        </w:r>
      </w:del>
    </w:p>
    <w:p w14:paraId="2CC29FDE" w14:textId="77777777" w:rsidR="00C97D6B" w:rsidRDefault="00C97D6B" w:rsidP="00C97D6B">
      <w:pPr>
        <w:pStyle w:val="PL"/>
        <w:rPr>
          <w:del w:id="2385" w:author="ruiyue"/>
        </w:rPr>
      </w:pPr>
      <w:del w:id="2386" w:author="ruiyue">
        <w:r>
          <w:delText xml:space="preserve">      description: See details in 3GPP TS 32.422 clause 5.10.19.</w:delText>
        </w:r>
      </w:del>
    </w:p>
    <w:p w14:paraId="417BE42F" w14:textId="77777777" w:rsidR="00C97D6B" w:rsidRDefault="00C97D6B" w:rsidP="00C97D6B">
      <w:pPr>
        <w:pStyle w:val="PL"/>
        <w:rPr>
          <w:del w:id="2387" w:author="ruiyue"/>
        </w:rPr>
      </w:pPr>
      <w:del w:id="2388" w:author="ruiyue">
        <w:r>
          <w:delText xml:space="preserve">      type: string</w:delText>
        </w:r>
      </w:del>
    </w:p>
    <w:p w14:paraId="48EDC56D" w14:textId="77777777" w:rsidR="00C97D6B" w:rsidRDefault="00C97D6B" w:rsidP="00C97D6B">
      <w:pPr>
        <w:pStyle w:val="PL"/>
        <w:rPr>
          <w:del w:id="2389" w:author="ruiyue"/>
        </w:rPr>
      </w:pPr>
      <w:del w:id="2390" w:author="ruiyue">
        <w:r>
          <w:delText xml:space="preserve">      enum:</w:delText>
        </w:r>
      </w:del>
    </w:p>
    <w:p w14:paraId="64BBC515" w14:textId="77777777" w:rsidR="00C97D6B" w:rsidRDefault="00C97D6B" w:rsidP="00C97D6B">
      <w:pPr>
        <w:pStyle w:val="PL"/>
        <w:rPr>
          <w:del w:id="2391" w:author="ruiyue"/>
        </w:rPr>
      </w:pPr>
      <w:del w:id="2392" w:author="ruiyue">
        <w:r>
          <w:delText xml:space="preserve">        - GNSS</w:delText>
        </w:r>
      </w:del>
    </w:p>
    <w:p w14:paraId="12849258" w14:textId="77777777" w:rsidR="00C97D6B" w:rsidRDefault="00C97D6B" w:rsidP="00C97D6B">
      <w:pPr>
        <w:pStyle w:val="PL"/>
        <w:rPr>
          <w:del w:id="2393" w:author="ruiyue"/>
        </w:rPr>
      </w:pPr>
      <w:del w:id="2394" w:author="ruiyue">
        <w:r>
          <w:delText xml:space="preserve">        - E-CELL_ID</w:delText>
        </w:r>
      </w:del>
    </w:p>
    <w:p w14:paraId="02EEFA09" w14:textId="77777777" w:rsidR="00C97D6B" w:rsidRDefault="00C97D6B" w:rsidP="00C97D6B">
      <w:pPr>
        <w:pStyle w:val="PL"/>
        <w:rPr>
          <w:del w:id="2395" w:author="ruiyue"/>
        </w:rPr>
      </w:pPr>
    </w:p>
    <w:p w14:paraId="24FAEA5C" w14:textId="77777777" w:rsidR="00C97D6B" w:rsidRDefault="00C97D6B" w:rsidP="00C97D6B">
      <w:pPr>
        <w:pStyle w:val="PL"/>
        <w:rPr>
          <w:del w:id="2396" w:author="ruiyue"/>
        </w:rPr>
      </w:pPr>
      <w:del w:id="2397" w:author="ruiyue">
        <w:r>
          <w:delText xml:space="preserve">    reportAmount-Type:</w:delText>
        </w:r>
      </w:del>
    </w:p>
    <w:p w14:paraId="48FDA304" w14:textId="77777777" w:rsidR="00C97D6B" w:rsidRDefault="00C97D6B" w:rsidP="00C97D6B">
      <w:pPr>
        <w:pStyle w:val="PL"/>
        <w:rPr>
          <w:del w:id="2398" w:author="ruiyue"/>
        </w:rPr>
      </w:pPr>
      <w:del w:id="2399" w:author="ruiyue">
        <w:r>
          <w:delText xml:space="preserve">      description: See details in 3GPP TS 32.422 clause 5.10.6.</w:delText>
        </w:r>
      </w:del>
    </w:p>
    <w:p w14:paraId="4563A7E5" w14:textId="77777777" w:rsidR="00C97D6B" w:rsidRDefault="00C97D6B" w:rsidP="00C97D6B">
      <w:pPr>
        <w:pStyle w:val="PL"/>
        <w:rPr>
          <w:del w:id="2400" w:author="ruiyue"/>
        </w:rPr>
      </w:pPr>
      <w:del w:id="2401" w:author="ruiyue">
        <w:r>
          <w:delText xml:space="preserve">      type: string</w:delText>
        </w:r>
      </w:del>
    </w:p>
    <w:p w14:paraId="1B2CD50F" w14:textId="77777777" w:rsidR="00C97D6B" w:rsidRDefault="00C97D6B" w:rsidP="00C97D6B">
      <w:pPr>
        <w:pStyle w:val="PL"/>
        <w:rPr>
          <w:del w:id="2402" w:author="ruiyue"/>
        </w:rPr>
      </w:pPr>
      <w:del w:id="2403" w:author="ruiyue">
        <w:r>
          <w:delText xml:space="preserve">      enum:</w:delText>
        </w:r>
      </w:del>
    </w:p>
    <w:p w14:paraId="21F66443" w14:textId="77777777" w:rsidR="00C97D6B" w:rsidRDefault="00C97D6B" w:rsidP="00C97D6B">
      <w:pPr>
        <w:pStyle w:val="PL"/>
        <w:rPr>
          <w:del w:id="2404" w:author="ruiyue"/>
        </w:rPr>
      </w:pPr>
      <w:del w:id="2405" w:author="ruiyue">
        <w:r>
          <w:delText xml:space="preserve">        - 1</w:delText>
        </w:r>
      </w:del>
    </w:p>
    <w:p w14:paraId="04712095" w14:textId="77777777" w:rsidR="00C97D6B" w:rsidRDefault="00C97D6B" w:rsidP="00C97D6B">
      <w:pPr>
        <w:pStyle w:val="PL"/>
        <w:rPr>
          <w:del w:id="2406" w:author="ruiyue"/>
        </w:rPr>
      </w:pPr>
      <w:del w:id="2407" w:author="ruiyue">
        <w:r>
          <w:delText xml:space="preserve">        - 2</w:delText>
        </w:r>
      </w:del>
    </w:p>
    <w:p w14:paraId="02FB9720" w14:textId="77777777" w:rsidR="00C97D6B" w:rsidRDefault="00C97D6B" w:rsidP="00C97D6B">
      <w:pPr>
        <w:pStyle w:val="PL"/>
        <w:rPr>
          <w:del w:id="2408" w:author="ruiyue"/>
        </w:rPr>
      </w:pPr>
      <w:del w:id="2409" w:author="ruiyue">
        <w:r>
          <w:delText xml:space="preserve">        - 4</w:delText>
        </w:r>
      </w:del>
    </w:p>
    <w:p w14:paraId="08E15370" w14:textId="77777777" w:rsidR="00C97D6B" w:rsidRDefault="00C97D6B" w:rsidP="00C97D6B">
      <w:pPr>
        <w:pStyle w:val="PL"/>
        <w:rPr>
          <w:del w:id="2410" w:author="ruiyue"/>
        </w:rPr>
      </w:pPr>
      <w:del w:id="2411" w:author="ruiyue">
        <w:r>
          <w:delText xml:space="preserve">        - 8</w:delText>
        </w:r>
      </w:del>
    </w:p>
    <w:p w14:paraId="474A94A1" w14:textId="77777777" w:rsidR="00C97D6B" w:rsidRDefault="00C97D6B" w:rsidP="00C97D6B">
      <w:pPr>
        <w:pStyle w:val="PL"/>
        <w:rPr>
          <w:del w:id="2412" w:author="ruiyue"/>
        </w:rPr>
      </w:pPr>
      <w:del w:id="2413" w:author="ruiyue">
        <w:r>
          <w:delText xml:space="preserve">        - 16</w:delText>
        </w:r>
      </w:del>
    </w:p>
    <w:p w14:paraId="1334C404" w14:textId="77777777" w:rsidR="00C97D6B" w:rsidRDefault="00C97D6B" w:rsidP="00C97D6B">
      <w:pPr>
        <w:pStyle w:val="PL"/>
        <w:rPr>
          <w:del w:id="2414" w:author="ruiyue"/>
        </w:rPr>
      </w:pPr>
      <w:del w:id="2415" w:author="ruiyue">
        <w:r>
          <w:delText xml:space="preserve">        - 32</w:delText>
        </w:r>
      </w:del>
    </w:p>
    <w:p w14:paraId="6A508858" w14:textId="77777777" w:rsidR="00C97D6B" w:rsidRDefault="00C97D6B" w:rsidP="00C97D6B">
      <w:pPr>
        <w:pStyle w:val="PL"/>
        <w:rPr>
          <w:del w:id="2416" w:author="ruiyue"/>
        </w:rPr>
      </w:pPr>
      <w:del w:id="2417" w:author="ruiyue">
        <w:r>
          <w:delText xml:space="preserve">        - 64</w:delText>
        </w:r>
      </w:del>
    </w:p>
    <w:p w14:paraId="2E8B8F55" w14:textId="77777777" w:rsidR="00C97D6B" w:rsidRDefault="00C97D6B" w:rsidP="00C97D6B">
      <w:pPr>
        <w:pStyle w:val="PL"/>
        <w:rPr>
          <w:del w:id="2418" w:author="ruiyue"/>
        </w:rPr>
      </w:pPr>
      <w:del w:id="2419" w:author="ruiyue">
        <w:r>
          <w:delText xml:space="preserve">        - INFINITY</w:delText>
        </w:r>
      </w:del>
    </w:p>
    <w:p w14:paraId="3B0670EB" w14:textId="77777777" w:rsidR="00C97D6B" w:rsidRDefault="00C97D6B" w:rsidP="00C97D6B">
      <w:pPr>
        <w:pStyle w:val="PL"/>
        <w:rPr>
          <w:del w:id="2420" w:author="ruiyue"/>
        </w:rPr>
      </w:pPr>
      <w:del w:id="2421" w:author="ruiyue">
        <w:r>
          <w:delText xml:space="preserve">    reportAmountM1LTE-Type:</w:delText>
        </w:r>
      </w:del>
    </w:p>
    <w:p w14:paraId="0126B454" w14:textId="77777777" w:rsidR="00C97D6B" w:rsidRDefault="00C97D6B" w:rsidP="00C97D6B">
      <w:pPr>
        <w:pStyle w:val="PL"/>
        <w:rPr>
          <w:del w:id="2422" w:author="ruiyue"/>
        </w:rPr>
      </w:pPr>
      <w:del w:id="2423" w:author="ruiyue">
        <w:r>
          <w:delText xml:space="preserve">      description: See details in 3GPP TS 32.422 clause 5.10.x.</w:delText>
        </w:r>
      </w:del>
    </w:p>
    <w:p w14:paraId="44E09C88" w14:textId="77777777" w:rsidR="00C97D6B" w:rsidRDefault="00C97D6B" w:rsidP="00C97D6B">
      <w:pPr>
        <w:pStyle w:val="PL"/>
        <w:rPr>
          <w:del w:id="2424" w:author="ruiyue"/>
        </w:rPr>
      </w:pPr>
      <w:del w:id="2425" w:author="ruiyue">
        <w:r>
          <w:delText xml:space="preserve">      type: string</w:delText>
        </w:r>
      </w:del>
    </w:p>
    <w:p w14:paraId="77E1F914" w14:textId="77777777" w:rsidR="00C97D6B" w:rsidRDefault="00C97D6B" w:rsidP="00C97D6B">
      <w:pPr>
        <w:pStyle w:val="PL"/>
        <w:rPr>
          <w:del w:id="2426" w:author="ruiyue"/>
        </w:rPr>
      </w:pPr>
      <w:del w:id="2427" w:author="ruiyue">
        <w:r>
          <w:delText xml:space="preserve">      enum:</w:delText>
        </w:r>
      </w:del>
    </w:p>
    <w:p w14:paraId="331D5A3F" w14:textId="77777777" w:rsidR="00C97D6B" w:rsidRDefault="00C97D6B" w:rsidP="00C97D6B">
      <w:pPr>
        <w:pStyle w:val="PL"/>
        <w:rPr>
          <w:del w:id="2428" w:author="ruiyue"/>
        </w:rPr>
      </w:pPr>
      <w:del w:id="2429" w:author="ruiyue">
        <w:r>
          <w:delText xml:space="preserve">        - 1</w:delText>
        </w:r>
      </w:del>
    </w:p>
    <w:p w14:paraId="081BDE9C" w14:textId="77777777" w:rsidR="00C97D6B" w:rsidRDefault="00C97D6B" w:rsidP="00C97D6B">
      <w:pPr>
        <w:pStyle w:val="PL"/>
        <w:rPr>
          <w:del w:id="2430" w:author="ruiyue"/>
        </w:rPr>
      </w:pPr>
      <w:del w:id="2431" w:author="ruiyue">
        <w:r>
          <w:delText xml:space="preserve">        - 2</w:delText>
        </w:r>
      </w:del>
    </w:p>
    <w:p w14:paraId="3037B13C" w14:textId="77777777" w:rsidR="00C97D6B" w:rsidRDefault="00C97D6B" w:rsidP="00C97D6B">
      <w:pPr>
        <w:pStyle w:val="PL"/>
        <w:rPr>
          <w:del w:id="2432" w:author="ruiyue"/>
        </w:rPr>
      </w:pPr>
      <w:del w:id="2433" w:author="ruiyue">
        <w:r>
          <w:delText xml:space="preserve">        - 4</w:delText>
        </w:r>
      </w:del>
    </w:p>
    <w:p w14:paraId="639704DD" w14:textId="77777777" w:rsidR="00C97D6B" w:rsidRDefault="00C97D6B" w:rsidP="00C97D6B">
      <w:pPr>
        <w:pStyle w:val="PL"/>
        <w:rPr>
          <w:del w:id="2434" w:author="ruiyue"/>
        </w:rPr>
      </w:pPr>
      <w:del w:id="2435" w:author="ruiyue">
        <w:r>
          <w:delText xml:space="preserve">        - 8</w:delText>
        </w:r>
      </w:del>
    </w:p>
    <w:p w14:paraId="33A289B9" w14:textId="77777777" w:rsidR="00C97D6B" w:rsidRDefault="00C97D6B" w:rsidP="00C97D6B">
      <w:pPr>
        <w:pStyle w:val="PL"/>
        <w:rPr>
          <w:del w:id="2436" w:author="ruiyue"/>
        </w:rPr>
      </w:pPr>
      <w:del w:id="2437" w:author="ruiyue">
        <w:r>
          <w:delText xml:space="preserve">        - 16</w:delText>
        </w:r>
      </w:del>
    </w:p>
    <w:p w14:paraId="7D8A4636" w14:textId="77777777" w:rsidR="00C97D6B" w:rsidRDefault="00C97D6B" w:rsidP="00C97D6B">
      <w:pPr>
        <w:pStyle w:val="PL"/>
        <w:rPr>
          <w:del w:id="2438" w:author="ruiyue"/>
        </w:rPr>
      </w:pPr>
      <w:del w:id="2439" w:author="ruiyue">
        <w:r>
          <w:delText xml:space="preserve">        - 32</w:delText>
        </w:r>
      </w:del>
    </w:p>
    <w:p w14:paraId="3CB474D0" w14:textId="77777777" w:rsidR="00C97D6B" w:rsidRDefault="00C97D6B" w:rsidP="00C97D6B">
      <w:pPr>
        <w:pStyle w:val="PL"/>
        <w:rPr>
          <w:del w:id="2440" w:author="ruiyue"/>
        </w:rPr>
      </w:pPr>
      <w:del w:id="2441" w:author="ruiyue">
        <w:r>
          <w:delText xml:space="preserve">        - 64</w:delText>
        </w:r>
      </w:del>
    </w:p>
    <w:p w14:paraId="71F21851" w14:textId="77777777" w:rsidR="00C97D6B" w:rsidRDefault="00C97D6B" w:rsidP="00C97D6B">
      <w:pPr>
        <w:pStyle w:val="PL"/>
        <w:rPr>
          <w:del w:id="2442" w:author="ruiyue"/>
        </w:rPr>
      </w:pPr>
      <w:del w:id="2443" w:author="ruiyue">
        <w:r>
          <w:delText xml:space="preserve">        - INFINITY</w:delText>
        </w:r>
      </w:del>
    </w:p>
    <w:p w14:paraId="6F9BC393" w14:textId="77777777" w:rsidR="00C97D6B" w:rsidRDefault="00C97D6B" w:rsidP="00C97D6B">
      <w:pPr>
        <w:pStyle w:val="PL"/>
        <w:rPr>
          <w:del w:id="2444" w:author="ruiyue"/>
        </w:rPr>
      </w:pPr>
    </w:p>
    <w:p w14:paraId="45AACAD3" w14:textId="77777777" w:rsidR="00C97D6B" w:rsidRDefault="00C97D6B" w:rsidP="00C97D6B">
      <w:pPr>
        <w:pStyle w:val="PL"/>
        <w:rPr>
          <w:del w:id="2445" w:author="ruiyue"/>
        </w:rPr>
      </w:pPr>
      <w:del w:id="2446" w:author="ruiyue">
        <w:r>
          <w:delText xml:space="preserve">    reportAmountM4LTE-Type:</w:delText>
        </w:r>
      </w:del>
    </w:p>
    <w:p w14:paraId="4433D433" w14:textId="77777777" w:rsidR="00C97D6B" w:rsidRDefault="00C97D6B" w:rsidP="00C97D6B">
      <w:pPr>
        <w:pStyle w:val="PL"/>
        <w:rPr>
          <w:del w:id="2447" w:author="ruiyue"/>
        </w:rPr>
      </w:pPr>
      <w:del w:id="2448" w:author="ruiyue">
        <w:r>
          <w:lastRenderedPageBreak/>
          <w:delText xml:space="preserve">      description: See details in 3GPP TS 32.422 clause 5.10.y.</w:delText>
        </w:r>
      </w:del>
    </w:p>
    <w:p w14:paraId="13607050" w14:textId="77777777" w:rsidR="00C97D6B" w:rsidRDefault="00C97D6B" w:rsidP="00C97D6B">
      <w:pPr>
        <w:pStyle w:val="PL"/>
        <w:rPr>
          <w:del w:id="2449" w:author="ruiyue"/>
        </w:rPr>
      </w:pPr>
      <w:del w:id="2450" w:author="ruiyue">
        <w:r>
          <w:delText xml:space="preserve">      type: string</w:delText>
        </w:r>
      </w:del>
    </w:p>
    <w:p w14:paraId="75C160FC" w14:textId="77777777" w:rsidR="00C97D6B" w:rsidRDefault="00C97D6B" w:rsidP="00C97D6B">
      <w:pPr>
        <w:pStyle w:val="PL"/>
        <w:rPr>
          <w:del w:id="2451" w:author="ruiyue"/>
        </w:rPr>
      </w:pPr>
      <w:del w:id="2452" w:author="ruiyue">
        <w:r>
          <w:delText xml:space="preserve">      enum:</w:delText>
        </w:r>
      </w:del>
    </w:p>
    <w:p w14:paraId="16B29F08" w14:textId="77777777" w:rsidR="00C97D6B" w:rsidRDefault="00C97D6B" w:rsidP="00C97D6B">
      <w:pPr>
        <w:pStyle w:val="PL"/>
        <w:rPr>
          <w:del w:id="2453" w:author="ruiyue"/>
        </w:rPr>
      </w:pPr>
      <w:del w:id="2454" w:author="ruiyue">
        <w:r>
          <w:delText xml:space="preserve">        - 1</w:delText>
        </w:r>
      </w:del>
    </w:p>
    <w:p w14:paraId="5D8BB691" w14:textId="77777777" w:rsidR="00C97D6B" w:rsidRDefault="00C97D6B" w:rsidP="00C97D6B">
      <w:pPr>
        <w:pStyle w:val="PL"/>
        <w:rPr>
          <w:del w:id="2455" w:author="ruiyue"/>
        </w:rPr>
      </w:pPr>
      <w:del w:id="2456" w:author="ruiyue">
        <w:r>
          <w:delText xml:space="preserve">        - 2</w:delText>
        </w:r>
      </w:del>
    </w:p>
    <w:p w14:paraId="53E7CF83" w14:textId="77777777" w:rsidR="00C97D6B" w:rsidRDefault="00C97D6B" w:rsidP="00C97D6B">
      <w:pPr>
        <w:pStyle w:val="PL"/>
        <w:rPr>
          <w:del w:id="2457" w:author="ruiyue"/>
        </w:rPr>
      </w:pPr>
      <w:del w:id="2458" w:author="ruiyue">
        <w:r>
          <w:delText xml:space="preserve">        - 4</w:delText>
        </w:r>
      </w:del>
    </w:p>
    <w:p w14:paraId="7F10B193" w14:textId="77777777" w:rsidR="00C97D6B" w:rsidRDefault="00C97D6B" w:rsidP="00C97D6B">
      <w:pPr>
        <w:pStyle w:val="PL"/>
        <w:rPr>
          <w:del w:id="2459" w:author="ruiyue"/>
        </w:rPr>
      </w:pPr>
      <w:del w:id="2460" w:author="ruiyue">
        <w:r>
          <w:delText xml:space="preserve">        - 8</w:delText>
        </w:r>
      </w:del>
    </w:p>
    <w:p w14:paraId="3E793E34" w14:textId="77777777" w:rsidR="00C97D6B" w:rsidRDefault="00C97D6B" w:rsidP="00C97D6B">
      <w:pPr>
        <w:pStyle w:val="PL"/>
        <w:rPr>
          <w:del w:id="2461" w:author="ruiyue"/>
        </w:rPr>
      </w:pPr>
      <w:del w:id="2462" w:author="ruiyue">
        <w:r>
          <w:delText xml:space="preserve">        - 16</w:delText>
        </w:r>
      </w:del>
    </w:p>
    <w:p w14:paraId="4C5416A6" w14:textId="77777777" w:rsidR="00C97D6B" w:rsidRDefault="00C97D6B" w:rsidP="00C97D6B">
      <w:pPr>
        <w:pStyle w:val="PL"/>
        <w:rPr>
          <w:del w:id="2463" w:author="ruiyue"/>
        </w:rPr>
      </w:pPr>
      <w:del w:id="2464" w:author="ruiyue">
        <w:r>
          <w:delText xml:space="preserve">        - 32</w:delText>
        </w:r>
      </w:del>
    </w:p>
    <w:p w14:paraId="50F5BC44" w14:textId="77777777" w:rsidR="00C97D6B" w:rsidRDefault="00C97D6B" w:rsidP="00C97D6B">
      <w:pPr>
        <w:pStyle w:val="PL"/>
        <w:rPr>
          <w:del w:id="2465" w:author="ruiyue"/>
        </w:rPr>
      </w:pPr>
      <w:del w:id="2466" w:author="ruiyue">
        <w:r>
          <w:delText xml:space="preserve">        - 64</w:delText>
        </w:r>
      </w:del>
    </w:p>
    <w:p w14:paraId="7E444DFF" w14:textId="77777777" w:rsidR="00C97D6B" w:rsidRDefault="00C97D6B" w:rsidP="00C97D6B">
      <w:pPr>
        <w:pStyle w:val="PL"/>
        <w:rPr>
          <w:del w:id="2467" w:author="ruiyue"/>
        </w:rPr>
      </w:pPr>
      <w:del w:id="2468" w:author="ruiyue">
        <w:r>
          <w:delText xml:space="preserve">        - INFINITY</w:delText>
        </w:r>
      </w:del>
    </w:p>
    <w:p w14:paraId="1D7132EA" w14:textId="77777777" w:rsidR="00C97D6B" w:rsidRDefault="00C97D6B" w:rsidP="00C97D6B">
      <w:pPr>
        <w:pStyle w:val="PL"/>
        <w:rPr>
          <w:del w:id="2469" w:author="ruiyue"/>
        </w:rPr>
      </w:pPr>
    </w:p>
    <w:p w14:paraId="1ABAF77A" w14:textId="77777777" w:rsidR="00C97D6B" w:rsidRDefault="00C97D6B" w:rsidP="00C97D6B">
      <w:pPr>
        <w:pStyle w:val="PL"/>
        <w:rPr>
          <w:del w:id="2470" w:author="ruiyue"/>
        </w:rPr>
      </w:pPr>
      <w:del w:id="2471" w:author="ruiyue">
        <w:r>
          <w:delText xml:space="preserve">    reportAmountM5LTE-Type:</w:delText>
        </w:r>
      </w:del>
    </w:p>
    <w:p w14:paraId="11B4CD34" w14:textId="77777777" w:rsidR="00C97D6B" w:rsidRDefault="00C97D6B" w:rsidP="00C97D6B">
      <w:pPr>
        <w:pStyle w:val="PL"/>
        <w:rPr>
          <w:del w:id="2472" w:author="ruiyue"/>
        </w:rPr>
      </w:pPr>
      <w:del w:id="2473" w:author="ruiyue">
        <w:r>
          <w:delText xml:space="preserve">      description: See details in 3GPP TS 32.422 clause 5.10.z.</w:delText>
        </w:r>
      </w:del>
    </w:p>
    <w:p w14:paraId="6030FB1C" w14:textId="77777777" w:rsidR="00C97D6B" w:rsidRDefault="00C97D6B" w:rsidP="00C97D6B">
      <w:pPr>
        <w:pStyle w:val="PL"/>
        <w:rPr>
          <w:del w:id="2474" w:author="ruiyue"/>
        </w:rPr>
      </w:pPr>
      <w:del w:id="2475" w:author="ruiyue">
        <w:r>
          <w:delText xml:space="preserve">      type: string</w:delText>
        </w:r>
      </w:del>
    </w:p>
    <w:p w14:paraId="521E5C5A" w14:textId="77777777" w:rsidR="00C97D6B" w:rsidRDefault="00C97D6B" w:rsidP="00C97D6B">
      <w:pPr>
        <w:pStyle w:val="PL"/>
        <w:rPr>
          <w:del w:id="2476" w:author="ruiyue"/>
        </w:rPr>
      </w:pPr>
      <w:del w:id="2477" w:author="ruiyue">
        <w:r>
          <w:delText xml:space="preserve">      enum:</w:delText>
        </w:r>
      </w:del>
    </w:p>
    <w:p w14:paraId="71C9DA35" w14:textId="77777777" w:rsidR="00C97D6B" w:rsidRDefault="00C97D6B" w:rsidP="00C97D6B">
      <w:pPr>
        <w:pStyle w:val="PL"/>
        <w:rPr>
          <w:del w:id="2478" w:author="ruiyue"/>
        </w:rPr>
      </w:pPr>
      <w:del w:id="2479" w:author="ruiyue">
        <w:r>
          <w:delText xml:space="preserve">        - 1</w:delText>
        </w:r>
      </w:del>
    </w:p>
    <w:p w14:paraId="67C52A93" w14:textId="77777777" w:rsidR="00C97D6B" w:rsidRDefault="00C97D6B" w:rsidP="00C97D6B">
      <w:pPr>
        <w:pStyle w:val="PL"/>
        <w:rPr>
          <w:del w:id="2480" w:author="ruiyue"/>
        </w:rPr>
      </w:pPr>
      <w:del w:id="2481" w:author="ruiyue">
        <w:r>
          <w:delText xml:space="preserve">        - 2</w:delText>
        </w:r>
      </w:del>
    </w:p>
    <w:p w14:paraId="11FF250B" w14:textId="77777777" w:rsidR="00C97D6B" w:rsidRDefault="00C97D6B" w:rsidP="00C97D6B">
      <w:pPr>
        <w:pStyle w:val="PL"/>
        <w:rPr>
          <w:del w:id="2482" w:author="ruiyue"/>
        </w:rPr>
      </w:pPr>
      <w:del w:id="2483" w:author="ruiyue">
        <w:r>
          <w:delText xml:space="preserve">        - 4</w:delText>
        </w:r>
      </w:del>
    </w:p>
    <w:p w14:paraId="043CD018" w14:textId="77777777" w:rsidR="00C97D6B" w:rsidRDefault="00C97D6B" w:rsidP="00C97D6B">
      <w:pPr>
        <w:pStyle w:val="PL"/>
        <w:rPr>
          <w:del w:id="2484" w:author="ruiyue"/>
        </w:rPr>
      </w:pPr>
      <w:del w:id="2485" w:author="ruiyue">
        <w:r>
          <w:delText xml:space="preserve">        - 8</w:delText>
        </w:r>
      </w:del>
    </w:p>
    <w:p w14:paraId="2C07EBEE" w14:textId="77777777" w:rsidR="00C97D6B" w:rsidRDefault="00C97D6B" w:rsidP="00C97D6B">
      <w:pPr>
        <w:pStyle w:val="PL"/>
        <w:rPr>
          <w:del w:id="2486" w:author="ruiyue"/>
        </w:rPr>
      </w:pPr>
      <w:del w:id="2487" w:author="ruiyue">
        <w:r>
          <w:delText xml:space="preserve">        - 16</w:delText>
        </w:r>
      </w:del>
    </w:p>
    <w:p w14:paraId="46F2E0AD" w14:textId="77777777" w:rsidR="00C97D6B" w:rsidRDefault="00C97D6B" w:rsidP="00C97D6B">
      <w:pPr>
        <w:pStyle w:val="PL"/>
        <w:rPr>
          <w:del w:id="2488" w:author="ruiyue"/>
        </w:rPr>
      </w:pPr>
      <w:del w:id="2489" w:author="ruiyue">
        <w:r>
          <w:delText xml:space="preserve">        - 32</w:delText>
        </w:r>
      </w:del>
    </w:p>
    <w:p w14:paraId="6EA2372B" w14:textId="77777777" w:rsidR="00C97D6B" w:rsidRDefault="00C97D6B" w:rsidP="00C97D6B">
      <w:pPr>
        <w:pStyle w:val="PL"/>
        <w:rPr>
          <w:del w:id="2490" w:author="ruiyue"/>
        </w:rPr>
      </w:pPr>
      <w:del w:id="2491" w:author="ruiyue">
        <w:r>
          <w:delText xml:space="preserve">        - 64</w:delText>
        </w:r>
      </w:del>
    </w:p>
    <w:p w14:paraId="602B6328" w14:textId="77777777" w:rsidR="00C97D6B" w:rsidRDefault="00C97D6B" w:rsidP="00C97D6B">
      <w:pPr>
        <w:pStyle w:val="PL"/>
        <w:rPr>
          <w:del w:id="2492" w:author="ruiyue"/>
        </w:rPr>
      </w:pPr>
      <w:del w:id="2493" w:author="ruiyue">
        <w:r>
          <w:delText xml:space="preserve">        - INFINITY</w:delText>
        </w:r>
      </w:del>
    </w:p>
    <w:p w14:paraId="7B87DD27" w14:textId="77777777" w:rsidR="00C97D6B" w:rsidRDefault="00C97D6B" w:rsidP="00C97D6B">
      <w:pPr>
        <w:pStyle w:val="PL"/>
        <w:rPr>
          <w:del w:id="2494" w:author="ruiyue"/>
        </w:rPr>
      </w:pPr>
    </w:p>
    <w:p w14:paraId="263C2964" w14:textId="77777777" w:rsidR="00C97D6B" w:rsidRDefault="00C97D6B" w:rsidP="00C97D6B">
      <w:pPr>
        <w:pStyle w:val="PL"/>
        <w:rPr>
          <w:del w:id="2495" w:author="ruiyue"/>
        </w:rPr>
      </w:pPr>
      <w:del w:id="2496" w:author="ruiyue">
        <w:r>
          <w:delText xml:space="preserve">    reportAmountM6LTE-Type:</w:delText>
        </w:r>
      </w:del>
    </w:p>
    <w:p w14:paraId="6D0C9D7E" w14:textId="77777777" w:rsidR="00C97D6B" w:rsidRDefault="00C97D6B" w:rsidP="00C97D6B">
      <w:pPr>
        <w:pStyle w:val="PL"/>
        <w:rPr>
          <w:del w:id="2497" w:author="ruiyue"/>
        </w:rPr>
      </w:pPr>
      <w:del w:id="2498" w:author="ruiyue">
        <w:r>
          <w:delText xml:space="preserve">      description: See details in 3GPP TS 32.422 clause 5.10.a.</w:delText>
        </w:r>
      </w:del>
    </w:p>
    <w:p w14:paraId="1802E582" w14:textId="77777777" w:rsidR="00C97D6B" w:rsidRDefault="00C97D6B" w:rsidP="00C97D6B">
      <w:pPr>
        <w:pStyle w:val="PL"/>
        <w:rPr>
          <w:del w:id="2499" w:author="ruiyue"/>
        </w:rPr>
      </w:pPr>
      <w:del w:id="2500" w:author="ruiyue">
        <w:r>
          <w:delText xml:space="preserve">      type: string</w:delText>
        </w:r>
      </w:del>
    </w:p>
    <w:p w14:paraId="422B7415" w14:textId="77777777" w:rsidR="00C97D6B" w:rsidRDefault="00C97D6B" w:rsidP="00C97D6B">
      <w:pPr>
        <w:pStyle w:val="PL"/>
        <w:rPr>
          <w:del w:id="2501" w:author="ruiyue"/>
        </w:rPr>
      </w:pPr>
      <w:del w:id="2502" w:author="ruiyue">
        <w:r>
          <w:delText xml:space="preserve">      enum:</w:delText>
        </w:r>
      </w:del>
    </w:p>
    <w:p w14:paraId="18112AE3" w14:textId="77777777" w:rsidR="00C97D6B" w:rsidRDefault="00C97D6B" w:rsidP="00C97D6B">
      <w:pPr>
        <w:pStyle w:val="PL"/>
        <w:rPr>
          <w:del w:id="2503" w:author="ruiyue"/>
        </w:rPr>
      </w:pPr>
      <w:del w:id="2504" w:author="ruiyue">
        <w:r>
          <w:delText xml:space="preserve">        - 1</w:delText>
        </w:r>
      </w:del>
    </w:p>
    <w:p w14:paraId="65A71776" w14:textId="77777777" w:rsidR="00C97D6B" w:rsidRDefault="00C97D6B" w:rsidP="00C97D6B">
      <w:pPr>
        <w:pStyle w:val="PL"/>
        <w:rPr>
          <w:del w:id="2505" w:author="ruiyue"/>
        </w:rPr>
      </w:pPr>
      <w:del w:id="2506" w:author="ruiyue">
        <w:r>
          <w:delText xml:space="preserve">        - 2</w:delText>
        </w:r>
      </w:del>
    </w:p>
    <w:p w14:paraId="563BF144" w14:textId="77777777" w:rsidR="00C97D6B" w:rsidRDefault="00C97D6B" w:rsidP="00C97D6B">
      <w:pPr>
        <w:pStyle w:val="PL"/>
        <w:rPr>
          <w:del w:id="2507" w:author="ruiyue"/>
        </w:rPr>
      </w:pPr>
      <w:del w:id="2508" w:author="ruiyue">
        <w:r>
          <w:delText xml:space="preserve">        - 4</w:delText>
        </w:r>
      </w:del>
    </w:p>
    <w:p w14:paraId="54A3B104" w14:textId="77777777" w:rsidR="00C97D6B" w:rsidRDefault="00C97D6B" w:rsidP="00C97D6B">
      <w:pPr>
        <w:pStyle w:val="PL"/>
        <w:rPr>
          <w:del w:id="2509" w:author="ruiyue"/>
        </w:rPr>
      </w:pPr>
      <w:del w:id="2510" w:author="ruiyue">
        <w:r>
          <w:delText xml:space="preserve">        - 8</w:delText>
        </w:r>
      </w:del>
    </w:p>
    <w:p w14:paraId="26CAD533" w14:textId="77777777" w:rsidR="00C97D6B" w:rsidRDefault="00C97D6B" w:rsidP="00C97D6B">
      <w:pPr>
        <w:pStyle w:val="PL"/>
        <w:rPr>
          <w:del w:id="2511" w:author="ruiyue"/>
        </w:rPr>
      </w:pPr>
      <w:del w:id="2512" w:author="ruiyue">
        <w:r>
          <w:delText xml:space="preserve">        - 16</w:delText>
        </w:r>
      </w:del>
    </w:p>
    <w:p w14:paraId="4E61CAD6" w14:textId="77777777" w:rsidR="00C97D6B" w:rsidRDefault="00C97D6B" w:rsidP="00C97D6B">
      <w:pPr>
        <w:pStyle w:val="PL"/>
        <w:rPr>
          <w:del w:id="2513" w:author="ruiyue"/>
        </w:rPr>
      </w:pPr>
      <w:del w:id="2514" w:author="ruiyue">
        <w:r>
          <w:delText xml:space="preserve">        - 32</w:delText>
        </w:r>
      </w:del>
    </w:p>
    <w:p w14:paraId="18AF4E42" w14:textId="77777777" w:rsidR="00C97D6B" w:rsidRDefault="00C97D6B" w:rsidP="00C97D6B">
      <w:pPr>
        <w:pStyle w:val="PL"/>
        <w:rPr>
          <w:del w:id="2515" w:author="ruiyue"/>
        </w:rPr>
      </w:pPr>
      <w:del w:id="2516" w:author="ruiyue">
        <w:r>
          <w:delText xml:space="preserve">        - 64</w:delText>
        </w:r>
      </w:del>
    </w:p>
    <w:p w14:paraId="1859FDA4" w14:textId="77777777" w:rsidR="00C97D6B" w:rsidRDefault="00C97D6B" w:rsidP="00C97D6B">
      <w:pPr>
        <w:pStyle w:val="PL"/>
        <w:rPr>
          <w:del w:id="2517" w:author="ruiyue"/>
        </w:rPr>
      </w:pPr>
      <w:del w:id="2518" w:author="ruiyue">
        <w:r>
          <w:delText xml:space="preserve">        - INFINITY</w:delText>
        </w:r>
      </w:del>
    </w:p>
    <w:p w14:paraId="4F6430E1" w14:textId="77777777" w:rsidR="00C97D6B" w:rsidRDefault="00C97D6B" w:rsidP="00C97D6B">
      <w:pPr>
        <w:pStyle w:val="PL"/>
        <w:rPr>
          <w:del w:id="2519" w:author="ruiyue"/>
        </w:rPr>
      </w:pPr>
    </w:p>
    <w:p w14:paraId="51B3F956" w14:textId="77777777" w:rsidR="00C97D6B" w:rsidRDefault="00C97D6B" w:rsidP="00C97D6B">
      <w:pPr>
        <w:pStyle w:val="PL"/>
        <w:rPr>
          <w:del w:id="2520" w:author="ruiyue"/>
        </w:rPr>
      </w:pPr>
      <w:del w:id="2521" w:author="ruiyue">
        <w:r>
          <w:delText xml:space="preserve">    reportAmountM7LTE-Type:</w:delText>
        </w:r>
      </w:del>
    </w:p>
    <w:p w14:paraId="00712AAB" w14:textId="77777777" w:rsidR="00C97D6B" w:rsidRDefault="00C97D6B" w:rsidP="00C97D6B">
      <w:pPr>
        <w:pStyle w:val="PL"/>
        <w:rPr>
          <w:del w:id="2522" w:author="ruiyue"/>
        </w:rPr>
      </w:pPr>
      <w:del w:id="2523" w:author="ruiyue">
        <w:r>
          <w:delText xml:space="preserve">      description: See details in 3GPP TS 32.422 clause 5.10.b.</w:delText>
        </w:r>
      </w:del>
    </w:p>
    <w:p w14:paraId="107E8E1B" w14:textId="77777777" w:rsidR="00C97D6B" w:rsidRDefault="00C97D6B" w:rsidP="00C97D6B">
      <w:pPr>
        <w:pStyle w:val="PL"/>
      </w:pPr>
      <w:r>
        <w:t xml:space="preserve">      type: string</w:t>
      </w:r>
    </w:p>
    <w:p w14:paraId="621E6D30" w14:textId="77777777" w:rsidR="00C97D6B" w:rsidRDefault="00C97D6B" w:rsidP="00C97D6B">
      <w:pPr>
        <w:pStyle w:val="PL"/>
      </w:pPr>
      <w:r>
        <w:t xml:space="preserve">      </w:t>
      </w:r>
      <w:proofErr w:type="spellStart"/>
      <w:r>
        <w:t>enum</w:t>
      </w:r>
      <w:proofErr w:type="spellEnd"/>
      <w:r>
        <w:t>:</w:t>
      </w:r>
    </w:p>
    <w:p w14:paraId="444FA570" w14:textId="77777777" w:rsidR="00C97D6B" w:rsidRDefault="00C97D6B" w:rsidP="00C97D6B">
      <w:pPr>
        <w:pStyle w:val="PL"/>
        <w:rPr>
          <w:ins w:id="2524" w:author="ruiyue"/>
        </w:rPr>
      </w:pPr>
      <w:ins w:id="2525" w:author="ruiyue">
        <w:r>
          <w:t xml:space="preserve">        - </w:t>
        </w:r>
        <w:proofErr w:type="spellStart"/>
        <w:r>
          <w:t>Namf_Communication</w:t>
        </w:r>
        <w:proofErr w:type="spellEnd"/>
      </w:ins>
    </w:p>
    <w:p w14:paraId="3E8A9780" w14:textId="77777777" w:rsidR="00C97D6B" w:rsidRDefault="00C97D6B" w:rsidP="00C97D6B">
      <w:pPr>
        <w:pStyle w:val="PL"/>
        <w:rPr>
          <w:ins w:id="2526" w:author="ruiyue"/>
        </w:rPr>
      </w:pPr>
      <w:ins w:id="2527" w:author="ruiyue">
        <w:r>
          <w:t xml:space="preserve">        - </w:t>
        </w:r>
        <w:proofErr w:type="spellStart"/>
        <w:r>
          <w:t>Namf_EventExposure</w:t>
        </w:r>
        <w:proofErr w:type="spellEnd"/>
      </w:ins>
    </w:p>
    <w:p w14:paraId="65E2CCDC" w14:textId="77777777" w:rsidR="00C97D6B" w:rsidRDefault="00C97D6B" w:rsidP="00C97D6B">
      <w:pPr>
        <w:pStyle w:val="PL"/>
        <w:rPr>
          <w:ins w:id="2528" w:author="ruiyue"/>
        </w:rPr>
      </w:pPr>
      <w:ins w:id="2529" w:author="ruiyue">
        <w:r>
          <w:t xml:space="preserve">        - </w:t>
        </w:r>
        <w:proofErr w:type="spellStart"/>
        <w:r>
          <w:t>Namf_MT</w:t>
        </w:r>
        <w:proofErr w:type="spellEnd"/>
      </w:ins>
    </w:p>
    <w:p w14:paraId="48D9F913" w14:textId="77777777" w:rsidR="00C97D6B" w:rsidRDefault="00C97D6B" w:rsidP="00C97D6B">
      <w:pPr>
        <w:pStyle w:val="PL"/>
        <w:rPr>
          <w:ins w:id="2530" w:author="ruiyue"/>
        </w:rPr>
      </w:pPr>
      <w:ins w:id="2531" w:author="ruiyue">
        <w:r>
          <w:t xml:space="preserve">        - </w:t>
        </w:r>
        <w:proofErr w:type="spellStart"/>
        <w:r>
          <w:t>Namf_Location</w:t>
        </w:r>
        <w:proofErr w:type="spellEnd"/>
      </w:ins>
    </w:p>
    <w:p w14:paraId="6D352FFB" w14:textId="77777777" w:rsidR="00C97D6B" w:rsidRDefault="00C97D6B" w:rsidP="00C97D6B">
      <w:pPr>
        <w:pStyle w:val="PL"/>
        <w:rPr>
          <w:ins w:id="2532" w:author="ruiyue"/>
        </w:rPr>
      </w:pPr>
      <w:ins w:id="2533" w:author="ruiyue">
        <w:r>
          <w:t xml:space="preserve">        - </w:t>
        </w:r>
        <w:proofErr w:type="spellStart"/>
        <w:r>
          <w:t>Nsmf_PDUSession</w:t>
        </w:r>
        <w:proofErr w:type="spellEnd"/>
      </w:ins>
    </w:p>
    <w:p w14:paraId="2C7EA779" w14:textId="77777777" w:rsidR="00C97D6B" w:rsidRDefault="00C97D6B" w:rsidP="00C97D6B">
      <w:pPr>
        <w:pStyle w:val="PL"/>
        <w:rPr>
          <w:ins w:id="2534" w:author="ruiyue"/>
        </w:rPr>
      </w:pPr>
      <w:ins w:id="2535" w:author="ruiyue">
        <w:r>
          <w:t xml:space="preserve">        - </w:t>
        </w:r>
        <w:proofErr w:type="spellStart"/>
        <w:r>
          <w:t>Nsmf_EventExposure</w:t>
        </w:r>
        <w:proofErr w:type="spellEnd"/>
      </w:ins>
    </w:p>
    <w:p w14:paraId="11EB8708" w14:textId="77777777" w:rsidR="00C97D6B" w:rsidRDefault="00C97D6B" w:rsidP="00C97D6B">
      <w:pPr>
        <w:pStyle w:val="PL"/>
        <w:rPr>
          <w:ins w:id="2536" w:author="ruiyue"/>
        </w:rPr>
      </w:pPr>
      <w:ins w:id="2537" w:author="ruiyue">
        <w:r>
          <w:t xml:space="preserve">        - Others</w:t>
        </w:r>
      </w:ins>
    </w:p>
    <w:p w14:paraId="13A7E89E" w14:textId="77777777" w:rsidR="00C97D6B" w:rsidRDefault="00C97D6B" w:rsidP="00C97D6B">
      <w:pPr>
        <w:pStyle w:val="PL"/>
        <w:rPr>
          <w:ins w:id="2538" w:author="ruiyue"/>
        </w:rPr>
      </w:pPr>
      <w:ins w:id="2539" w:author="ruiyue">
        <w:r>
          <w:t xml:space="preserve">    Tai:</w:t>
        </w:r>
      </w:ins>
    </w:p>
    <w:p w14:paraId="2B93BD68" w14:textId="77777777" w:rsidR="00C97D6B" w:rsidRDefault="00C97D6B" w:rsidP="00C97D6B">
      <w:pPr>
        <w:pStyle w:val="PL"/>
        <w:rPr>
          <w:ins w:id="2540" w:author="ruiyue"/>
        </w:rPr>
      </w:pPr>
      <w:ins w:id="2541" w:author="ruiyue">
        <w:r>
          <w:t xml:space="preserve">      type: object</w:t>
        </w:r>
      </w:ins>
    </w:p>
    <w:p w14:paraId="5DD6079C" w14:textId="77777777" w:rsidR="00C97D6B" w:rsidRDefault="00C97D6B" w:rsidP="00C97D6B">
      <w:pPr>
        <w:pStyle w:val="PL"/>
        <w:rPr>
          <w:ins w:id="2542" w:author="ruiyue"/>
        </w:rPr>
      </w:pPr>
      <w:ins w:id="2543" w:author="ruiyue">
        <w:r>
          <w:t xml:space="preserve">      properties:</w:t>
        </w:r>
      </w:ins>
    </w:p>
    <w:p w14:paraId="76EEDACA" w14:textId="77777777" w:rsidR="00C97D6B" w:rsidRDefault="00C97D6B" w:rsidP="00C97D6B">
      <w:pPr>
        <w:pStyle w:val="PL"/>
        <w:rPr>
          <w:ins w:id="2544" w:author="ruiyue"/>
        </w:rPr>
      </w:pPr>
      <w:ins w:id="2545" w:author="ruiyue">
        <w:r>
          <w:t xml:space="preserve">        mcc:</w:t>
        </w:r>
      </w:ins>
    </w:p>
    <w:p w14:paraId="444C5F89" w14:textId="77777777" w:rsidR="00C97D6B" w:rsidRDefault="00C97D6B" w:rsidP="00C97D6B">
      <w:pPr>
        <w:pStyle w:val="PL"/>
        <w:rPr>
          <w:ins w:id="2546" w:author="ruiyue"/>
        </w:rPr>
      </w:pPr>
      <w:ins w:id="2547" w:author="ruiyue">
        <w:r>
          <w:t xml:space="preserve">          $ref: 'TS28623_ComDefs.yaml#/components/schemas/</w:t>
        </w:r>
        <w:proofErr w:type="spellStart"/>
        <w:r>
          <w:t>Mcc</w:t>
        </w:r>
        <w:proofErr w:type="spellEnd"/>
        <w:r>
          <w:t>'</w:t>
        </w:r>
      </w:ins>
    </w:p>
    <w:p w14:paraId="40F9D0D4" w14:textId="77777777" w:rsidR="00C97D6B" w:rsidRDefault="00C97D6B" w:rsidP="00C97D6B">
      <w:pPr>
        <w:pStyle w:val="PL"/>
        <w:rPr>
          <w:ins w:id="2548" w:author="ruiyue"/>
        </w:rPr>
      </w:pPr>
      <w:ins w:id="2549" w:author="ruiyue">
        <w:r>
          <w:t xml:space="preserve">        </w:t>
        </w:r>
        <w:proofErr w:type="spellStart"/>
        <w:r>
          <w:t>mnc</w:t>
        </w:r>
        <w:proofErr w:type="spellEnd"/>
        <w:r>
          <w:t>:</w:t>
        </w:r>
      </w:ins>
    </w:p>
    <w:p w14:paraId="4ACD287C" w14:textId="77777777" w:rsidR="00C97D6B" w:rsidRDefault="00C97D6B" w:rsidP="00C97D6B">
      <w:pPr>
        <w:pStyle w:val="PL"/>
        <w:rPr>
          <w:ins w:id="2550" w:author="ruiyue"/>
        </w:rPr>
      </w:pPr>
      <w:ins w:id="2551" w:author="ruiyue">
        <w:r>
          <w:t xml:space="preserve">          $ref: 'TS28623_ComDefs.yaml#/components/schemas/</w:t>
        </w:r>
        <w:proofErr w:type="spellStart"/>
        <w:r>
          <w:t>Mnc</w:t>
        </w:r>
        <w:proofErr w:type="spellEnd"/>
        <w:r>
          <w:t>'</w:t>
        </w:r>
      </w:ins>
    </w:p>
    <w:p w14:paraId="3B970439" w14:textId="77777777" w:rsidR="00C97D6B" w:rsidRDefault="00C97D6B" w:rsidP="00C97D6B">
      <w:pPr>
        <w:pStyle w:val="PL"/>
        <w:rPr>
          <w:ins w:id="2552" w:author="ruiyue"/>
        </w:rPr>
      </w:pPr>
      <w:ins w:id="2553" w:author="ruiyue">
        <w:r>
          <w:t xml:space="preserve">        tac:</w:t>
        </w:r>
      </w:ins>
    </w:p>
    <w:p w14:paraId="2B89DD1E" w14:textId="77777777" w:rsidR="00C97D6B" w:rsidRDefault="00C97D6B" w:rsidP="00C97D6B">
      <w:pPr>
        <w:pStyle w:val="PL"/>
        <w:rPr>
          <w:ins w:id="2554" w:author="ruiyue"/>
        </w:rPr>
      </w:pPr>
      <w:ins w:id="2555" w:author="ruiyue">
        <w:r>
          <w:t xml:space="preserve">          $ref: 'TS28623_ComDefs.yaml#/components/schemas/Tac'</w:t>
        </w:r>
      </w:ins>
    </w:p>
    <w:p w14:paraId="62F49CA4" w14:textId="77777777" w:rsidR="00C97D6B" w:rsidRDefault="00C97D6B" w:rsidP="00C97D6B">
      <w:pPr>
        <w:pStyle w:val="PL"/>
        <w:rPr>
          <w:ins w:id="2556" w:author="ruiyue"/>
        </w:rPr>
      </w:pPr>
      <w:ins w:id="2557" w:author="ruiyue">
        <w:r>
          <w:t xml:space="preserve">    </w:t>
        </w:r>
        <w:proofErr w:type="spellStart"/>
        <w:r>
          <w:t>TransportProtocol</w:t>
        </w:r>
        <w:proofErr w:type="spellEnd"/>
        <w:r>
          <w:t>:</w:t>
        </w:r>
      </w:ins>
    </w:p>
    <w:p w14:paraId="5D2A2A20" w14:textId="77777777" w:rsidR="00C97D6B" w:rsidRDefault="00C97D6B" w:rsidP="00C97D6B">
      <w:pPr>
        <w:pStyle w:val="PL"/>
        <w:rPr>
          <w:ins w:id="2558" w:author="ruiyue"/>
        </w:rPr>
      </w:pPr>
      <w:ins w:id="2559" w:author="ruiyue">
        <w:r>
          <w:t xml:space="preserve">      </w:t>
        </w:r>
        <w:proofErr w:type="spellStart"/>
        <w:r>
          <w:t>anyOf</w:t>
        </w:r>
        <w:proofErr w:type="spellEnd"/>
        <w:r>
          <w:t>:</w:t>
        </w:r>
      </w:ins>
    </w:p>
    <w:p w14:paraId="359EF2B4" w14:textId="77777777" w:rsidR="00C97D6B" w:rsidRDefault="00C97D6B" w:rsidP="00C97D6B">
      <w:pPr>
        <w:pStyle w:val="PL"/>
        <w:rPr>
          <w:ins w:id="2560" w:author="ruiyue"/>
        </w:rPr>
      </w:pPr>
      <w:ins w:id="2561" w:author="ruiyue">
        <w:r>
          <w:t xml:space="preserve">        - type: string</w:t>
        </w:r>
      </w:ins>
    </w:p>
    <w:p w14:paraId="2DD1BE81" w14:textId="77777777" w:rsidR="00C97D6B" w:rsidRDefault="00C97D6B" w:rsidP="00C97D6B">
      <w:pPr>
        <w:pStyle w:val="PL"/>
        <w:rPr>
          <w:ins w:id="2562" w:author="ruiyue"/>
        </w:rPr>
      </w:pPr>
      <w:ins w:id="2563" w:author="ruiyue">
        <w:r>
          <w:t xml:space="preserve">          </w:t>
        </w:r>
        <w:proofErr w:type="spellStart"/>
        <w:r>
          <w:t>enum</w:t>
        </w:r>
        <w:proofErr w:type="spellEnd"/>
        <w:r>
          <w:t>:</w:t>
        </w:r>
      </w:ins>
    </w:p>
    <w:p w14:paraId="62862FE8" w14:textId="77777777" w:rsidR="00C97D6B" w:rsidRDefault="00C97D6B" w:rsidP="00C97D6B">
      <w:pPr>
        <w:pStyle w:val="PL"/>
        <w:rPr>
          <w:ins w:id="2564" w:author="ruiyue"/>
        </w:rPr>
      </w:pPr>
      <w:ins w:id="2565" w:author="ruiyue">
        <w:r>
          <w:t xml:space="preserve">            - TCP</w:t>
        </w:r>
      </w:ins>
    </w:p>
    <w:p w14:paraId="50E8B757" w14:textId="77777777" w:rsidR="00C97D6B" w:rsidRDefault="00C97D6B" w:rsidP="00C97D6B">
      <w:pPr>
        <w:pStyle w:val="PL"/>
        <w:rPr>
          <w:ins w:id="2566" w:author="ruiyue"/>
        </w:rPr>
      </w:pPr>
      <w:ins w:id="2567" w:author="ruiyue">
        <w:r>
          <w:t xml:space="preserve">        - type: string</w:t>
        </w:r>
      </w:ins>
    </w:p>
    <w:p w14:paraId="0ACE5934" w14:textId="77777777" w:rsidR="00C97D6B" w:rsidRDefault="00C97D6B" w:rsidP="00C97D6B">
      <w:pPr>
        <w:pStyle w:val="PL"/>
        <w:rPr>
          <w:ins w:id="2568" w:author="ruiyue"/>
        </w:rPr>
      </w:pPr>
      <w:ins w:id="2569" w:author="ruiyue">
        <w:r>
          <w:t xml:space="preserve">    </w:t>
        </w:r>
        <w:proofErr w:type="spellStart"/>
        <w:r>
          <w:t>SupportedPerfMetricGroup</w:t>
        </w:r>
        <w:proofErr w:type="spellEnd"/>
        <w:r>
          <w:t>:</w:t>
        </w:r>
      </w:ins>
    </w:p>
    <w:p w14:paraId="2940D624" w14:textId="77777777" w:rsidR="00C97D6B" w:rsidRDefault="00C97D6B" w:rsidP="00C97D6B">
      <w:pPr>
        <w:pStyle w:val="PL"/>
        <w:rPr>
          <w:del w:id="2570" w:author="ruiyue"/>
        </w:rPr>
      </w:pPr>
      <w:del w:id="2571" w:author="ruiyue">
        <w:r>
          <w:delText xml:space="preserve">        - 1</w:delText>
        </w:r>
      </w:del>
    </w:p>
    <w:p w14:paraId="3763EA09" w14:textId="77777777" w:rsidR="00C97D6B" w:rsidRDefault="00C97D6B" w:rsidP="00C97D6B">
      <w:pPr>
        <w:pStyle w:val="PL"/>
        <w:rPr>
          <w:del w:id="2572" w:author="ruiyue"/>
        </w:rPr>
      </w:pPr>
      <w:del w:id="2573" w:author="ruiyue">
        <w:r>
          <w:delText xml:space="preserve">        - 2</w:delText>
        </w:r>
      </w:del>
    </w:p>
    <w:p w14:paraId="0F1635A3" w14:textId="77777777" w:rsidR="00C97D6B" w:rsidRDefault="00C97D6B" w:rsidP="00C97D6B">
      <w:pPr>
        <w:pStyle w:val="PL"/>
        <w:rPr>
          <w:del w:id="2574" w:author="ruiyue"/>
        </w:rPr>
      </w:pPr>
      <w:del w:id="2575" w:author="ruiyue">
        <w:r>
          <w:delText xml:space="preserve">        - 4</w:delText>
        </w:r>
      </w:del>
    </w:p>
    <w:p w14:paraId="621463F0" w14:textId="77777777" w:rsidR="00C97D6B" w:rsidRDefault="00C97D6B" w:rsidP="00C97D6B">
      <w:pPr>
        <w:pStyle w:val="PL"/>
        <w:rPr>
          <w:del w:id="2576" w:author="ruiyue"/>
        </w:rPr>
      </w:pPr>
      <w:del w:id="2577" w:author="ruiyue">
        <w:r>
          <w:delText xml:space="preserve">        - 8</w:delText>
        </w:r>
      </w:del>
    </w:p>
    <w:p w14:paraId="434AD118" w14:textId="77777777" w:rsidR="00C97D6B" w:rsidRDefault="00C97D6B" w:rsidP="00C97D6B">
      <w:pPr>
        <w:pStyle w:val="PL"/>
        <w:rPr>
          <w:del w:id="2578" w:author="ruiyue"/>
        </w:rPr>
      </w:pPr>
      <w:del w:id="2579" w:author="ruiyue">
        <w:r>
          <w:delText xml:space="preserve">        - 16</w:delText>
        </w:r>
      </w:del>
    </w:p>
    <w:p w14:paraId="28445691" w14:textId="77777777" w:rsidR="00C97D6B" w:rsidRDefault="00C97D6B" w:rsidP="00C97D6B">
      <w:pPr>
        <w:pStyle w:val="PL"/>
        <w:rPr>
          <w:del w:id="2580" w:author="ruiyue"/>
        </w:rPr>
      </w:pPr>
      <w:del w:id="2581" w:author="ruiyue">
        <w:r>
          <w:delText xml:space="preserve">        - 32</w:delText>
        </w:r>
      </w:del>
    </w:p>
    <w:p w14:paraId="60B9D223" w14:textId="77777777" w:rsidR="00C97D6B" w:rsidRDefault="00C97D6B" w:rsidP="00C97D6B">
      <w:pPr>
        <w:pStyle w:val="PL"/>
        <w:rPr>
          <w:del w:id="2582" w:author="ruiyue"/>
        </w:rPr>
      </w:pPr>
      <w:del w:id="2583" w:author="ruiyue">
        <w:r>
          <w:delText xml:space="preserve">        - 64</w:delText>
        </w:r>
      </w:del>
    </w:p>
    <w:p w14:paraId="53BF8445" w14:textId="77777777" w:rsidR="00C97D6B" w:rsidRDefault="00C97D6B" w:rsidP="00C97D6B">
      <w:pPr>
        <w:pStyle w:val="PL"/>
        <w:rPr>
          <w:del w:id="2584" w:author="ruiyue"/>
        </w:rPr>
      </w:pPr>
      <w:del w:id="2585" w:author="ruiyue">
        <w:r>
          <w:delText xml:space="preserve">        - INFINITY</w:delText>
        </w:r>
      </w:del>
    </w:p>
    <w:p w14:paraId="7542390F" w14:textId="77777777" w:rsidR="00C97D6B" w:rsidRDefault="00C97D6B" w:rsidP="00C97D6B">
      <w:pPr>
        <w:pStyle w:val="PL"/>
        <w:rPr>
          <w:del w:id="2586" w:author="ruiyue"/>
        </w:rPr>
      </w:pPr>
    </w:p>
    <w:p w14:paraId="0893E72B" w14:textId="77777777" w:rsidR="00C97D6B" w:rsidRDefault="00C97D6B" w:rsidP="00C97D6B">
      <w:pPr>
        <w:pStyle w:val="PL"/>
        <w:rPr>
          <w:del w:id="2587" w:author="ruiyue"/>
        </w:rPr>
      </w:pPr>
      <w:del w:id="2588" w:author="ruiyue">
        <w:r>
          <w:delText xml:space="preserve">    reportingTrigger-Type:</w:delText>
        </w:r>
      </w:del>
    </w:p>
    <w:p w14:paraId="2D1813B2" w14:textId="77777777" w:rsidR="00C97D6B" w:rsidRDefault="00C97D6B" w:rsidP="00C97D6B">
      <w:pPr>
        <w:pStyle w:val="PL"/>
        <w:rPr>
          <w:del w:id="2589" w:author="ruiyue"/>
        </w:rPr>
      </w:pPr>
      <w:del w:id="2590" w:author="ruiyue">
        <w:r>
          <w:delText xml:space="preserve">      description: See details in 3GPP TS 32.422 clause 5.10.4.</w:delText>
        </w:r>
      </w:del>
    </w:p>
    <w:p w14:paraId="0FB85A8D" w14:textId="77777777" w:rsidR="00C97D6B" w:rsidRDefault="00C97D6B" w:rsidP="00C97D6B">
      <w:pPr>
        <w:pStyle w:val="PL"/>
        <w:rPr>
          <w:del w:id="2591" w:author="ruiyue"/>
        </w:rPr>
      </w:pPr>
      <w:del w:id="2592" w:author="ruiyue">
        <w:r>
          <w:delText xml:space="preserve">      type: array</w:delText>
        </w:r>
      </w:del>
    </w:p>
    <w:p w14:paraId="2E768042" w14:textId="77777777" w:rsidR="00C97D6B" w:rsidRDefault="00C97D6B" w:rsidP="00C97D6B">
      <w:pPr>
        <w:pStyle w:val="PL"/>
        <w:rPr>
          <w:del w:id="2593" w:author="ruiyue"/>
        </w:rPr>
      </w:pPr>
      <w:del w:id="2594" w:author="ruiyue">
        <w:r>
          <w:delText xml:space="preserve">      items:</w:delText>
        </w:r>
      </w:del>
    </w:p>
    <w:p w14:paraId="13231DD3" w14:textId="77777777" w:rsidR="00C97D6B" w:rsidRDefault="00C97D6B" w:rsidP="00C97D6B">
      <w:pPr>
        <w:pStyle w:val="PL"/>
        <w:rPr>
          <w:del w:id="2595" w:author="ruiyue"/>
        </w:rPr>
      </w:pPr>
      <w:del w:id="2596" w:author="ruiyue">
        <w:r>
          <w:lastRenderedPageBreak/>
          <w:delText xml:space="preserve">        type: string</w:delText>
        </w:r>
      </w:del>
    </w:p>
    <w:p w14:paraId="453BE3D2" w14:textId="77777777" w:rsidR="00C97D6B" w:rsidRDefault="00C97D6B" w:rsidP="00C97D6B">
      <w:pPr>
        <w:pStyle w:val="PL"/>
        <w:rPr>
          <w:del w:id="2597" w:author="ruiyue"/>
        </w:rPr>
      </w:pPr>
      <w:del w:id="2598" w:author="ruiyue">
        <w:r>
          <w:delText xml:space="preserve">        enum:</w:delText>
        </w:r>
      </w:del>
    </w:p>
    <w:p w14:paraId="259FC3A9" w14:textId="77777777" w:rsidR="00C97D6B" w:rsidRDefault="00C97D6B" w:rsidP="00C97D6B">
      <w:pPr>
        <w:pStyle w:val="PL"/>
        <w:rPr>
          <w:del w:id="2599" w:author="ruiyue"/>
        </w:rPr>
      </w:pPr>
      <w:del w:id="2600" w:author="ruiyue">
        <w:r>
          <w:delText xml:space="preserve">          - PERIODICAL</w:delText>
        </w:r>
      </w:del>
    </w:p>
    <w:p w14:paraId="7D21F219" w14:textId="77777777" w:rsidR="00C97D6B" w:rsidRDefault="00C97D6B" w:rsidP="00C97D6B">
      <w:pPr>
        <w:pStyle w:val="PL"/>
        <w:rPr>
          <w:del w:id="2601" w:author="ruiyue"/>
        </w:rPr>
      </w:pPr>
      <w:del w:id="2602" w:author="ruiyue">
        <w:r>
          <w:delText xml:space="preserve">          - A2_FOR_LTE_NR</w:delText>
        </w:r>
      </w:del>
    </w:p>
    <w:p w14:paraId="1A51A2C5" w14:textId="77777777" w:rsidR="00C97D6B" w:rsidRDefault="00C97D6B" w:rsidP="00C97D6B">
      <w:pPr>
        <w:pStyle w:val="PL"/>
        <w:rPr>
          <w:del w:id="2603" w:author="ruiyue"/>
        </w:rPr>
      </w:pPr>
      <w:del w:id="2604" w:author="ruiyue">
        <w:r>
          <w:delText xml:space="preserve">          - 1F_FOR_UMTS</w:delText>
        </w:r>
      </w:del>
    </w:p>
    <w:p w14:paraId="48DE1271" w14:textId="77777777" w:rsidR="00C97D6B" w:rsidRDefault="00C97D6B" w:rsidP="00C97D6B">
      <w:pPr>
        <w:pStyle w:val="PL"/>
        <w:rPr>
          <w:del w:id="2605" w:author="ruiyue"/>
        </w:rPr>
      </w:pPr>
      <w:del w:id="2606" w:author="ruiyue">
        <w:r>
          <w:delText xml:space="preserve">          - 1I_FOR_UMTS_MCPS_TDD</w:delText>
        </w:r>
      </w:del>
    </w:p>
    <w:p w14:paraId="0A765FB5" w14:textId="77777777" w:rsidR="00C97D6B" w:rsidRDefault="00C97D6B" w:rsidP="00C97D6B">
      <w:pPr>
        <w:pStyle w:val="PL"/>
        <w:rPr>
          <w:del w:id="2607" w:author="ruiyue"/>
        </w:rPr>
      </w:pPr>
      <w:del w:id="2608" w:author="ruiyue">
        <w:r>
          <w:delText xml:space="preserve">          - A2_TRIGGERED_PERIODIC_FOR_LTE_NR</w:delText>
        </w:r>
      </w:del>
    </w:p>
    <w:p w14:paraId="7A425062" w14:textId="77777777" w:rsidR="00C97D6B" w:rsidRDefault="00C97D6B" w:rsidP="00C97D6B">
      <w:pPr>
        <w:pStyle w:val="PL"/>
        <w:rPr>
          <w:del w:id="2609" w:author="ruiyue"/>
        </w:rPr>
      </w:pPr>
      <w:del w:id="2610" w:author="ruiyue">
        <w:r>
          <w:delText xml:space="preserve">          - ALL_CONFIGURED_RRM_FOR_LTE_NR</w:delText>
        </w:r>
      </w:del>
    </w:p>
    <w:p w14:paraId="5D12B131" w14:textId="77777777" w:rsidR="00C97D6B" w:rsidRDefault="00C97D6B" w:rsidP="00C97D6B">
      <w:pPr>
        <w:pStyle w:val="PL"/>
        <w:rPr>
          <w:del w:id="2611" w:author="ruiyue"/>
        </w:rPr>
      </w:pPr>
      <w:del w:id="2612" w:author="ruiyue">
        <w:r>
          <w:delText xml:space="preserve">          - ALL_CONFIGURED_RRM_FOR_UMTS</w:delText>
        </w:r>
      </w:del>
    </w:p>
    <w:p w14:paraId="31248CBA" w14:textId="77777777" w:rsidR="00C97D6B" w:rsidRDefault="00C97D6B" w:rsidP="00C97D6B">
      <w:pPr>
        <w:pStyle w:val="PL"/>
        <w:rPr>
          <w:del w:id="2613" w:author="ruiyue"/>
        </w:rPr>
      </w:pPr>
    </w:p>
    <w:p w14:paraId="623792EF" w14:textId="77777777" w:rsidR="00C97D6B" w:rsidRDefault="00C97D6B" w:rsidP="00C97D6B">
      <w:pPr>
        <w:pStyle w:val="PL"/>
        <w:rPr>
          <w:del w:id="2614" w:author="ruiyue"/>
        </w:rPr>
      </w:pPr>
      <w:del w:id="2615" w:author="ruiyue">
        <w:r>
          <w:delText xml:space="preserve">    reportInterval-Type:</w:delText>
        </w:r>
      </w:del>
    </w:p>
    <w:p w14:paraId="090CD316" w14:textId="77777777" w:rsidR="00C97D6B" w:rsidRDefault="00C97D6B" w:rsidP="00C97D6B">
      <w:pPr>
        <w:pStyle w:val="PL"/>
        <w:rPr>
          <w:del w:id="2616" w:author="ruiyue"/>
        </w:rPr>
      </w:pPr>
      <w:del w:id="2617" w:author="ruiyue">
        <w:r>
          <w:delText xml:space="preserve">      description: See details in 3GPP TS 32.422 clause 5.10.5.</w:delText>
        </w:r>
      </w:del>
    </w:p>
    <w:p w14:paraId="4C0ABAEC" w14:textId="77777777" w:rsidR="00C97D6B" w:rsidRDefault="00C97D6B" w:rsidP="00C97D6B">
      <w:pPr>
        <w:pStyle w:val="PL"/>
      </w:pPr>
      <w:r>
        <w:t xml:space="preserve">      type: object</w:t>
      </w:r>
    </w:p>
    <w:p w14:paraId="52B1D7F5" w14:textId="77777777" w:rsidR="00C97D6B" w:rsidRDefault="00C97D6B" w:rsidP="00C97D6B">
      <w:pPr>
        <w:pStyle w:val="PL"/>
      </w:pPr>
      <w:r>
        <w:t xml:space="preserve">      properties:</w:t>
      </w:r>
    </w:p>
    <w:p w14:paraId="0BB6C53F" w14:textId="77777777" w:rsidR="00C97D6B" w:rsidRDefault="00C97D6B" w:rsidP="00C97D6B">
      <w:pPr>
        <w:pStyle w:val="PL"/>
        <w:rPr>
          <w:ins w:id="2618" w:author="ruiyue"/>
        </w:rPr>
      </w:pPr>
      <w:ins w:id="2619" w:author="ruiyue">
        <w:r>
          <w:t xml:space="preserve">        </w:t>
        </w:r>
        <w:proofErr w:type="spellStart"/>
        <w:r>
          <w:t>performanceMetrics</w:t>
        </w:r>
        <w:proofErr w:type="spellEnd"/>
        <w:r>
          <w:t>:</w:t>
        </w:r>
      </w:ins>
    </w:p>
    <w:p w14:paraId="7DB9C34C" w14:textId="77777777" w:rsidR="00C97D6B" w:rsidRDefault="00C97D6B" w:rsidP="00C97D6B">
      <w:pPr>
        <w:pStyle w:val="PL"/>
        <w:rPr>
          <w:del w:id="2620" w:author="ruiyue"/>
        </w:rPr>
      </w:pPr>
      <w:del w:id="2621" w:author="ruiyue">
        <w:r>
          <w:delText xml:space="preserve">        UMTS:</w:delText>
        </w:r>
      </w:del>
    </w:p>
    <w:p w14:paraId="5A862A67" w14:textId="77777777" w:rsidR="00C97D6B" w:rsidRDefault="00C97D6B" w:rsidP="00C97D6B">
      <w:pPr>
        <w:pStyle w:val="PL"/>
      </w:pPr>
      <w:r>
        <w:t xml:space="preserve">          type: array</w:t>
      </w:r>
    </w:p>
    <w:p w14:paraId="68158B8E" w14:textId="77777777" w:rsidR="00C97D6B" w:rsidRDefault="00C97D6B" w:rsidP="00C97D6B">
      <w:pPr>
        <w:pStyle w:val="PL"/>
      </w:pPr>
      <w:r>
        <w:t xml:space="preserve">          items:</w:t>
      </w:r>
    </w:p>
    <w:p w14:paraId="1D97B422" w14:textId="77777777" w:rsidR="00C97D6B" w:rsidRDefault="00C97D6B" w:rsidP="00C97D6B">
      <w:pPr>
        <w:pStyle w:val="PL"/>
      </w:pPr>
      <w:r>
        <w:t xml:space="preserve">            type: string</w:t>
      </w:r>
    </w:p>
    <w:p w14:paraId="5FE64541" w14:textId="77777777" w:rsidR="00C97D6B" w:rsidRDefault="00C97D6B" w:rsidP="00C97D6B">
      <w:pPr>
        <w:pStyle w:val="PL"/>
        <w:rPr>
          <w:ins w:id="2622" w:author="ruiyue"/>
        </w:rPr>
      </w:pPr>
      <w:ins w:id="2623" w:author="ruiyue">
        <w:r>
          <w:t xml:space="preserve">        </w:t>
        </w:r>
        <w:proofErr w:type="spellStart"/>
        <w:r>
          <w:t>granularityPeriods</w:t>
        </w:r>
        <w:proofErr w:type="spellEnd"/>
        <w:r>
          <w:t>:</w:t>
        </w:r>
      </w:ins>
    </w:p>
    <w:p w14:paraId="1FFBC4B4" w14:textId="77777777" w:rsidR="00C97D6B" w:rsidRDefault="00C97D6B" w:rsidP="00C97D6B">
      <w:pPr>
        <w:pStyle w:val="PL"/>
        <w:rPr>
          <w:del w:id="2624" w:author="ruiyue"/>
        </w:rPr>
      </w:pPr>
      <w:del w:id="2625" w:author="ruiyue">
        <w:r>
          <w:delText xml:space="preserve">            enum:</w:delText>
        </w:r>
      </w:del>
    </w:p>
    <w:p w14:paraId="18B5EB0F" w14:textId="77777777" w:rsidR="00C97D6B" w:rsidRDefault="00C97D6B" w:rsidP="00C97D6B">
      <w:pPr>
        <w:pStyle w:val="PL"/>
        <w:rPr>
          <w:del w:id="2626" w:author="ruiyue"/>
        </w:rPr>
      </w:pPr>
      <w:del w:id="2627" w:author="ruiyue">
        <w:r>
          <w:delText xml:space="preserve">              - 250ms</w:delText>
        </w:r>
      </w:del>
    </w:p>
    <w:p w14:paraId="160764BC" w14:textId="77777777" w:rsidR="00C97D6B" w:rsidRDefault="00C97D6B" w:rsidP="00C97D6B">
      <w:pPr>
        <w:pStyle w:val="PL"/>
        <w:rPr>
          <w:del w:id="2628" w:author="ruiyue"/>
        </w:rPr>
      </w:pPr>
      <w:del w:id="2629" w:author="ruiyue">
        <w:r>
          <w:delText xml:space="preserve">              - 500ms</w:delText>
        </w:r>
      </w:del>
    </w:p>
    <w:p w14:paraId="34B0424F" w14:textId="77777777" w:rsidR="00C97D6B" w:rsidRDefault="00C97D6B" w:rsidP="00C97D6B">
      <w:pPr>
        <w:pStyle w:val="PL"/>
        <w:rPr>
          <w:del w:id="2630" w:author="ruiyue"/>
        </w:rPr>
      </w:pPr>
      <w:del w:id="2631" w:author="ruiyue">
        <w:r>
          <w:delText xml:space="preserve">              - 1000ms</w:delText>
        </w:r>
      </w:del>
    </w:p>
    <w:p w14:paraId="68ECAB83" w14:textId="77777777" w:rsidR="00C97D6B" w:rsidRDefault="00C97D6B" w:rsidP="00C97D6B">
      <w:pPr>
        <w:pStyle w:val="PL"/>
        <w:rPr>
          <w:del w:id="2632" w:author="ruiyue"/>
        </w:rPr>
      </w:pPr>
      <w:del w:id="2633" w:author="ruiyue">
        <w:r>
          <w:delText xml:space="preserve">              - 2000ms</w:delText>
        </w:r>
      </w:del>
    </w:p>
    <w:p w14:paraId="5A7CA01F" w14:textId="77777777" w:rsidR="00C97D6B" w:rsidRDefault="00C97D6B" w:rsidP="00C97D6B">
      <w:pPr>
        <w:pStyle w:val="PL"/>
        <w:rPr>
          <w:del w:id="2634" w:author="ruiyue"/>
        </w:rPr>
      </w:pPr>
      <w:del w:id="2635" w:author="ruiyue">
        <w:r>
          <w:delText xml:space="preserve">              - 3000ms</w:delText>
        </w:r>
      </w:del>
    </w:p>
    <w:p w14:paraId="7A17B5CD" w14:textId="77777777" w:rsidR="00C97D6B" w:rsidRDefault="00C97D6B" w:rsidP="00C97D6B">
      <w:pPr>
        <w:pStyle w:val="PL"/>
        <w:rPr>
          <w:del w:id="2636" w:author="ruiyue"/>
        </w:rPr>
      </w:pPr>
      <w:del w:id="2637" w:author="ruiyue">
        <w:r>
          <w:delText xml:space="preserve">              - 4000ms</w:delText>
        </w:r>
      </w:del>
    </w:p>
    <w:p w14:paraId="7AA672EE" w14:textId="77777777" w:rsidR="00C97D6B" w:rsidRDefault="00C97D6B" w:rsidP="00C97D6B">
      <w:pPr>
        <w:pStyle w:val="PL"/>
        <w:rPr>
          <w:del w:id="2638" w:author="ruiyue"/>
        </w:rPr>
      </w:pPr>
      <w:del w:id="2639" w:author="ruiyue">
        <w:r>
          <w:delText xml:space="preserve">              - 6000ms</w:delText>
        </w:r>
      </w:del>
    </w:p>
    <w:p w14:paraId="5E93FF3B" w14:textId="77777777" w:rsidR="00C97D6B" w:rsidRDefault="00C97D6B" w:rsidP="00C97D6B">
      <w:pPr>
        <w:pStyle w:val="PL"/>
        <w:rPr>
          <w:del w:id="2640" w:author="ruiyue"/>
        </w:rPr>
      </w:pPr>
      <w:del w:id="2641" w:author="ruiyue">
        <w:r>
          <w:delText xml:space="preserve">              - 8000ms</w:delText>
        </w:r>
      </w:del>
    </w:p>
    <w:p w14:paraId="6EB3747D" w14:textId="77777777" w:rsidR="00C97D6B" w:rsidRDefault="00C97D6B" w:rsidP="00C97D6B">
      <w:pPr>
        <w:pStyle w:val="PL"/>
        <w:rPr>
          <w:del w:id="2642" w:author="ruiyue"/>
        </w:rPr>
      </w:pPr>
      <w:del w:id="2643" w:author="ruiyue">
        <w:r>
          <w:delText xml:space="preserve">              - 12000ms</w:delText>
        </w:r>
      </w:del>
    </w:p>
    <w:p w14:paraId="7588DB7D" w14:textId="77777777" w:rsidR="00C97D6B" w:rsidRDefault="00C97D6B" w:rsidP="00C97D6B">
      <w:pPr>
        <w:pStyle w:val="PL"/>
        <w:rPr>
          <w:del w:id="2644" w:author="ruiyue"/>
        </w:rPr>
      </w:pPr>
      <w:del w:id="2645" w:author="ruiyue">
        <w:r>
          <w:delText xml:space="preserve">              - 16000ms</w:delText>
        </w:r>
      </w:del>
    </w:p>
    <w:p w14:paraId="1E5942D3" w14:textId="77777777" w:rsidR="00C97D6B" w:rsidRDefault="00C97D6B" w:rsidP="00C97D6B">
      <w:pPr>
        <w:pStyle w:val="PL"/>
        <w:rPr>
          <w:del w:id="2646" w:author="ruiyue"/>
        </w:rPr>
      </w:pPr>
      <w:del w:id="2647" w:author="ruiyue">
        <w:r>
          <w:delText xml:space="preserve">              - 20000ms</w:delText>
        </w:r>
      </w:del>
    </w:p>
    <w:p w14:paraId="6165483B" w14:textId="77777777" w:rsidR="00C97D6B" w:rsidRDefault="00C97D6B" w:rsidP="00C97D6B">
      <w:pPr>
        <w:pStyle w:val="PL"/>
        <w:rPr>
          <w:del w:id="2648" w:author="ruiyue"/>
        </w:rPr>
      </w:pPr>
      <w:del w:id="2649" w:author="ruiyue">
        <w:r>
          <w:delText xml:space="preserve">              - 24000ms</w:delText>
        </w:r>
      </w:del>
    </w:p>
    <w:p w14:paraId="0590E664" w14:textId="77777777" w:rsidR="00C97D6B" w:rsidRDefault="00C97D6B" w:rsidP="00C97D6B">
      <w:pPr>
        <w:pStyle w:val="PL"/>
        <w:rPr>
          <w:del w:id="2650" w:author="ruiyue"/>
        </w:rPr>
      </w:pPr>
      <w:del w:id="2651" w:author="ruiyue">
        <w:r>
          <w:delText xml:space="preserve">              - 28000ms</w:delText>
        </w:r>
      </w:del>
    </w:p>
    <w:p w14:paraId="22E32D79" w14:textId="77777777" w:rsidR="00C97D6B" w:rsidRDefault="00C97D6B" w:rsidP="00C97D6B">
      <w:pPr>
        <w:pStyle w:val="PL"/>
        <w:rPr>
          <w:del w:id="2652" w:author="ruiyue"/>
        </w:rPr>
      </w:pPr>
      <w:del w:id="2653" w:author="ruiyue">
        <w:r>
          <w:delText xml:space="preserve">              - 32000ms</w:delText>
        </w:r>
      </w:del>
    </w:p>
    <w:p w14:paraId="005435B4" w14:textId="77777777" w:rsidR="00C97D6B" w:rsidRDefault="00C97D6B" w:rsidP="00C97D6B">
      <w:pPr>
        <w:pStyle w:val="PL"/>
        <w:rPr>
          <w:del w:id="2654" w:author="ruiyue"/>
        </w:rPr>
      </w:pPr>
      <w:del w:id="2655" w:author="ruiyue">
        <w:r>
          <w:delText xml:space="preserve">              - 64000ms</w:delText>
        </w:r>
      </w:del>
    </w:p>
    <w:p w14:paraId="399CFD74" w14:textId="77777777" w:rsidR="00C97D6B" w:rsidRDefault="00C97D6B" w:rsidP="00C97D6B">
      <w:pPr>
        <w:pStyle w:val="PL"/>
        <w:rPr>
          <w:del w:id="2656" w:author="ruiyue"/>
        </w:rPr>
      </w:pPr>
      <w:del w:id="2657" w:author="ruiyue">
        <w:r>
          <w:delText xml:space="preserve">        LTE:</w:delText>
        </w:r>
      </w:del>
    </w:p>
    <w:p w14:paraId="56B4146C" w14:textId="77777777" w:rsidR="00C97D6B" w:rsidRDefault="00C97D6B" w:rsidP="00C97D6B">
      <w:pPr>
        <w:pStyle w:val="PL"/>
      </w:pPr>
      <w:r>
        <w:t xml:space="preserve">          type: array</w:t>
      </w:r>
    </w:p>
    <w:p w14:paraId="55804DD2" w14:textId="77777777" w:rsidR="00C97D6B" w:rsidRDefault="00C97D6B" w:rsidP="00C97D6B">
      <w:pPr>
        <w:pStyle w:val="PL"/>
      </w:pPr>
      <w:r>
        <w:t xml:space="preserve">          items:</w:t>
      </w:r>
    </w:p>
    <w:p w14:paraId="36366248" w14:textId="77777777" w:rsidR="00C97D6B" w:rsidRDefault="00C97D6B" w:rsidP="00C97D6B">
      <w:pPr>
        <w:pStyle w:val="PL"/>
        <w:rPr>
          <w:ins w:id="2658" w:author="ruiyue"/>
        </w:rPr>
      </w:pPr>
      <w:ins w:id="2659" w:author="ruiyue">
        <w:r>
          <w:t xml:space="preserve">            type: integer</w:t>
        </w:r>
      </w:ins>
    </w:p>
    <w:p w14:paraId="5F653AB2" w14:textId="77777777" w:rsidR="00C97D6B" w:rsidRDefault="00C97D6B" w:rsidP="00C97D6B">
      <w:pPr>
        <w:pStyle w:val="PL"/>
        <w:rPr>
          <w:ins w:id="2660" w:author="ruiyue"/>
        </w:rPr>
      </w:pPr>
      <w:ins w:id="2661" w:author="ruiyue">
        <w:r>
          <w:t xml:space="preserve">            minimum: 1</w:t>
        </w:r>
      </w:ins>
    </w:p>
    <w:p w14:paraId="4989B700" w14:textId="77777777" w:rsidR="00C97D6B" w:rsidRDefault="00C97D6B" w:rsidP="00C97D6B">
      <w:pPr>
        <w:pStyle w:val="PL"/>
        <w:rPr>
          <w:ins w:id="2662" w:author="ruiyue"/>
        </w:rPr>
      </w:pPr>
      <w:ins w:id="2663" w:author="ruiyue">
        <w:r>
          <w:t xml:space="preserve">        </w:t>
        </w:r>
        <w:proofErr w:type="spellStart"/>
        <w:r>
          <w:t>reportingMethods</w:t>
        </w:r>
        <w:proofErr w:type="spellEnd"/>
        <w:r>
          <w:t>:</w:t>
        </w:r>
      </w:ins>
    </w:p>
    <w:p w14:paraId="433E49E6" w14:textId="77777777" w:rsidR="00C97D6B" w:rsidRDefault="00C97D6B" w:rsidP="00C97D6B">
      <w:pPr>
        <w:pStyle w:val="PL"/>
        <w:rPr>
          <w:del w:id="2664" w:author="ruiyue"/>
        </w:rPr>
      </w:pPr>
      <w:del w:id="2665" w:author="ruiyue">
        <w:r>
          <w:delText xml:space="preserve">            type: string</w:delText>
        </w:r>
      </w:del>
    </w:p>
    <w:p w14:paraId="47A5E0A9" w14:textId="77777777" w:rsidR="00C97D6B" w:rsidRDefault="00C97D6B" w:rsidP="00C97D6B">
      <w:pPr>
        <w:pStyle w:val="PL"/>
        <w:rPr>
          <w:del w:id="2666" w:author="ruiyue"/>
        </w:rPr>
      </w:pPr>
      <w:del w:id="2667" w:author="ruiyue">
        <w:r>
          <w:delText xml:space="preserve">            enum:</w:delText>
        </w:r>
      </w:del>
    </w:p>
    <w:p w14:paraId="41A880A5" w14:textId="77777777" w:rsidR="00C97D6B" w:rsidRDefault="00C97D6B" w:rsidP="00C97D6B">
      <w:pPr>
        <w:pStyle w:val="PL"/>
        <w:rPr>
          <w:del w:id="2668" w:author="ruiyue"/>
        </w:rPr>
      </w:pPr>
      <w:del w:id="2669" w:author="ruiyue">
        <w:r>
          <w:delText xml:space="preserve">              - 120ms</w:delText>
        </w:r>
      </w:del>
    </w:p>
    <w:p w14:paraId="785C1E31" w14:textId="77777777" w:rsidR="00C97D6B" w:rsidRDefault="00C97D6B" w:rsidP="00C97D6B">
      <w:pPr>
        <w:pStyle w:val="PL"/>
        <w:rPr>
          <w:del w:id="2670" w:author="ruiyue"/>
        </w:rPr>
      </w:pPr>
      <w:del w:id="2671" w:author="ruiyue">
        <w:r>
          <w:delText xml:space="preserve">              - 240ms</w:delText>
        </w:r>
      </w:del>
    </w:p>
    <w:p w14:paraId="00FF3F5B" w14:textId="77777777" w:rsidR="00C97D6B" w:rsidRDefault="00C97D6B" w:rsidP="00C97D6B">
      <w:pPr>
        <w:pStyle w:val="PL"/>
        <w:rPr>
          <w:del w:id="2672" w:author="ruiyue"/>
        </w:rPr>
      </w:pPr>
      <w:del w:id="2673" w:author="ruiyue">
        <w:r>
          <w:delText xml:space="preserve">              - 480ms</w:delText>
        </w:r>
      </w:del>
    </w:p>
    <w:p w14:paraId="5B2E3BC8" w14:textId="77777777" w:rsidR="00C97D6B" w:rsidRDefault="00C97D6B" w:rsidP="00C97D6B">
      <w:pPr>
        <w:pStyle w:val="PL"/>
        <w:rPr>
          <w:del w:id="2674" w:author="ruiyue"/>
        </w:rPr>
      </w:pPr>
      <w:del w:id="2675" w:author="ruiyue">
        <w:r>
          <w:delText xml:space="preserve">              - 640ms</w:delText>
        </w:r>
      </w:del>
    </w:p>
    <w:p w14:paraId="17B84A91" w14:textId="77777777" w:rsidR="00C97D6B" w:rsidRDefault="00C97D6B" w:rsidP="00C97D6B">
      <w:pPr>
        <w:pStyle w:val="PL"/>
        <w:rPr>
          <w:del w:id="2676" w:author="ruiyue"/>
        </w:rPr>
      </w:pPr>
      <w:del w:id="2677" w:author="ruiyue">
        <w:r>
          <w:delText xml:space="preserve">              - 1024ms</w:delText>
        </w:r>
      </w:del>
    </w:p>
    <w:p w14:paraId="141152A1" w14:textId="77777777" w:rsidR="00C97D6B" w:rsidRDefault="00C97D6B" w:rsidP="00C97D6B">
      <w:pPr>
        <w:pStyle w:val="PL"/>
        <w:rPr>
          <w:del w:id="2678" w:author="ruiyue"/>
        </w:rPr>
      </w:pPr>
      <w:del w:id="2679" w:author="ruiyue">
        <w:r>
          <w:delText xml:space="preserve">              - 2048ms</w:delText>
        </w:r>
      </w:del>
    </w:p>
    <w:p w14:paraId="779B9592" w14:textId="77777777" w:rsidR="00C97D6B" w:rsidRDefault="00C97D6B" w:rsidP="00C97D6B">
      <w:pPr>
        <w:pStyle w:val="PL"/>
        <w:rPr>
          <w:del w:id="2680" w:author="ruiyue"/>
        </w:rPr>
      </w:pPr>
      <w:del w:id="2681" w:author="ruiyue">
        <w:r>
          <w:delText xml:space="preserve">              - 5120ms</w:delText>
        </w:r>
      </w:del>
    </w:p>
    <w:p w14:paraId="26C5ECE4" w14:textId="77777777" w:rsidR="00C97D6B" w:rsidRDefault="00C97D6B" w:rsidP="00C97D6B">
      <w:pPr>
        <w:pStyle w:val="PL"/>
        <w:rPr>
          <w:del w:id="2682" w:author="ruiyue"/>
        </w:rPr>
      </w:pPr>
      <w:del w:id="2683" w:author="ruiyue">
        <w:r>
          <w:delText xml:space="preserve">              - 10240ms</w:delText>
        </w:r>
      </w:del>
    </w:p>
    <w:p w14:paraId="121D9B35" w14:textId="77777777" w:rsidR="00C97D6B" w:rsidRDefault="00C97D6B" w:rsidP="00C97D6B">
      <w:pPr>
        <w:pStyle w:val="PL"/>
        <w:rPr>
          <w:del w:id="2684" w:author="ruiyue"/>
        </w:rPr>
      </w:pPr>
      <w:del w:id="2685" w:author="ruiyue">
        <w:r>
          <w:delText xml:space="preserve">              - 60000ms</w:delText>
        </w:r>
      </w:del>
    </w:p>
    <w:p w14:paraId="14D7F275" w14:textId="77777777" w:rsidR="00C97D6B" w:rsidRDefault="00C97D6B" w:rsidP="00C97D6B">
      <w:pPr>
        <w:pStyle w:val="PL"/>
        <w:rPr>
          <w:del w:id="2686" w:author="ruiyue"/>
        </w:rPr>
      </w:pPr>
      <w:del w:id="2687" w:author="ruiyue">
        <w:r>
          <w:delText xml:space="preserve">              - 360000ms</w:delText>
        </w:r>
      </w:del>
    </w:p>
    <w:p w14:paraId="3B7D40CE" w14:textId="77777777" w:rsidR="00C97D6B" w:rsidRDefault="00C97D6B" w:rsidP="00C97D6B">
      <w:pPr>
        <w:pStyle w:val="PL"/>
        <w:rPr>
          <w:del w:id="2688" w:author="ruiyue"/>
        </w:rPr>
      </w:pPr>
      <w:del w:id="2689" w:author="ruiyue">
        <w:r>
          <w:delText xml:space="preserve">              - 720000ms</w:delText>
        </w:r>
      </w:del>
    </w:p>
    <w:p w14:paraId="4F2BF18E" w14:textId="77777777" w:rsidR="00C97D6B" w:rsidRDefault="00C97D6B" w:rsidP="00C97D6B">
      <w:pPr>
        <w:pStyle w:val="PL"/>
        <w:rPr>
          <w:del w:id="2690" w:author="ruiyue"/>
        </w:rPr>
      </w:pPr>
      <w:del w:id="2691" w:author="ruiyue">
        <w:r>
          <w:delText xml:space="preserve">              - 1800000ms</w:delText>
        </w:r>
      </w:del>
    </w:p>
    <w:p w14:paraId="63DEC2CE" w14:textId="77777777" w:rsidR="00C97D6B" w:rsidRDefault="00C97D6B" w:rsidP="00C97D6B">
      <w:pPr>
        <w:pStyle w:val="PL"/>
        <w:rPr>
          <w:del w:id="2692" w:author="ruiyue"/>
        </w:rPr>
      </w:pPr>
      <w:del w:id="2693" w:author="ruiyue">
        <w:r>
          <w:delText xml:space="preserve">              - 3600000ms</w:delText>
        </w:r>
      </w:del>
    </w:p>
    <w:p w14:paraId="73E43A17" w14:textId="77777777" w:rsidR="00C97D6B" w:rsidRDefault="00C97D6B" w:rsidP="00C97D6B">
      <w:pPr>
        <w:pStyle w:val="PL"/>
        <w:rPr>
          <w:del w:id="2694" w:author="ruiyue"/>
        </w:rPr>
      </w:pPr>
      <w:del w:id="2695" w:author="ruiyue">
        <w:r>
          <w:delText xml:space="preserve">        NR:</w:delText>
        </w:r>
      </w:del>
    </w:p>
    <w:p w14:paraId="15957BB8" w14:textId="77777777" w:rsidR="00C97D6B" w:rsidRDefault="00C97D6B" w:rsidP="00C97D6B">
      <w:pPr>
        <w:pStyle w:val="PL"/>
      </w:pPr>
      <w:r>
        <w:t xml:space="preserve">          type: array</w:t>
      </w:r>
    </w:p>
    <w:p w14:paraId="22B802F5" w14:textId="77777777" w:rsidR="00C97D6B" w:rsidRDefault="00C97D6B" w:rsidP="00C97D6B">
      <w:pPr>
        <w:pStyle w:val="PL"/>
      </w:pPr>
      <w:r>
        <w:t xml:space="preserve">          items:</w:t>
      </w:r>
    </w:p>
    <w:p w14:paraId="085644ED" w14:textId="77777777" w:rsidR="00C97D6B" w:rsidRDefault="00C97D6B" w:rsidP="00C97D6B">
      <w:pPr>
        <w:pStyle w:val="PL"/>
      </w:pPr>
      <w:r>
        <w:t xml:space="preserve">            type: string</w:t>
      </w:r>
    </w:p>
    <w:p w14:paraId="709EFC5B" w14:textId="77777777" w:rsidR="00C97D6B" w:rsidRDefault="00C97D6B" w:rsidP="00C97D6B">
      <w:pPr>
        <w:pStyle w:val="PL"/>
      </w:pPr>
      <w:r>
        <w:t xml:space="preserve">            </w:t>
      </w:r>
      <w:proofErr w:type="spellStart"/>
      <w:r>
        <w:t>enum</w:t>
      </w:r>
      <w:proofErr w:type="spellEnd"/>
      <w:r>
        <w:t>:</w:t>
      </w:r>
    </w:p>
    <w:p w14:paraId="1E441B1C" w14:textId="77777777" w:rsidR="00C97D6B" w:rsidRDefault="00C97D6B" w:rsidP="00C97D6B">
      <w:pPr>
        <w:pStyle w:val="PL"/>
        <w:rPr>
          <w:ins w:id="2696" w:author="ruiyue"/>
        </w:rPr>
      </w:pPr>
      <w:ins w:id="2697" w:author="ruiyue">
        <w:r>
          <w:t xml:space="preserve">             - FILE_BASED_LOC_SET_BY_PRODUCER</w:t>
        </w:r>
      </w:ins>
    </w:p>
    <w:p w14:paraId="35D0B1F3" w14:textId="77777777" w:rsidR="00C97D6B" w:rsidRDefault="00C97D6B" w:rsidP="00C97D6B">
      <w:pPr>
        <w:pStyle w:val="PL"/>
        <w:rPr>
          <w:ins w:id="2698" w:author="ruiyue"/>
        </w:rPr>
      </w:pPr>
      <w:ins w:id="2699" w:author="ruiyue">
        <w:r>
          <w:t xml:space="preserve">             - FILE_BASED_LOC_SET_BY_CONSUMER</w:t>
        </w:r>
      </w:ins>
    </w:p>
    <w:p w14:paraId="22479AA2" w14:textId="77777777" w:rsidR="00C97D6B" w:rsidRDefault="00C97D6B" w:rsidP="00C97D6B">
      <w:pPr>
        <w:pStyle w:val="PL"/>
        <w:rPr>
          <w:ins w:id="2700" w:author="ruiyue"/>
        </w:rPr>
      </w:pPr>
      <w:ins w:id="2701" w:author="ruiyue">
        <w:r>
          <w:t xml:space="preserve">             - STREAM_BASED </w:t>
        </w:r>
      </w:ins>
    </w:p>
    <w:p w14:paraId="30040D26" w14:textId="77777777" w:rsidR="00C97D6B" w:rsidRDefault="00C97D6B" w:rsidP="00C97D6B">
      <w:pPr>
        <w:pStyle w:val="PL"/>
        <w:rPr>
          <w:ins w:id="2702" w:author="ruiyue"/>
        </w:rPr>
      </w:pPr>
      <w:ins w:id="2703" w:author="ruiyue">
        <w:r>
          <w:t xml:space="preserve">        </w:t>
        </w:r>
        <w:proofErr w:type="spellStart"/>
        <w:r>
          <w:t>reportingPeriods</w:t>
        </w:r>
        <w:proofErr w:type="spellEnd"/>
        <w:r>
          <w:t>:</w:t>
        </w:r>
      </w:ins>
    </w:p>
    <w:p w14:paraId="26792B8B" w14:textId="77777777" w:rsidR="00C97D6B" w:rsidRDefault="00C97D6B" w:rsidP="00C97D6B">
      <w:pPr>
        <w:pStyle w:val="PL"/>
        <w:rPr>
          <w:del w:id="2704" w:author="ruiyue"/>
        </w:rPr>
      </w:pPr>
      <w:del w:id="2705" w:author="ruiyue">
        <w:r>
          <w:delText xml:space="preserve">              - 120ms</w:delText>
        </w:r>
      </w:del>
    </w:p>
    <w:p w14:paraId="11884AF1" w14:textId="77777777" w:rsidR="00C97D6B" w:rsidRDefault="00C97D6B" w:rsidP="00C97D6B">
      <w:pPr>
        <w:pStyle w:val="PL"/>
        <w:rPr>
          <w:del w:id="2706" w:author="ruiyue"/>
        </w:rPr>
      </w:pPr>
      <w:del w:id="2707" w:author="ruiyue">
        <w:r>
          <w:delText xml:space="preserve">              - 240ms</w:delText>
        </w:r>
      </w:del>
    </w:p>
    <w:p w14:paraId="34AFB20E" w14:textId="77777777" w:rsidR="00C97D6B" w:rsidRDefault="00C97D6B" w:rsidP="00C97D6B">
      <w:pPr>
        <w:pStyle w:val="PL"/>
        <w:rPr>
          <w:del w:id="2708" w:author="ruiyue"/>
        </w:rPr>
      </w:pPr>
      <w:del w:id="2709" w:author="ruiyue">
        <w:r>
          <w:delText xml:space="preserve">              - 480ms</w:delText>
        </w:r>
      </w:del>
    </w:p>
    <w:p w14:paraId="534E86E5" w14:textId="77777777" w:rsidR="00C97D6B" w:rsidRDefault="00C97D6B" w:rsidP="00C97D6B">
      <w:pPr>
        <w:pStyle w:val="PL"/>
        <w:rPr>
          <w:del w:id="2710" w:author="ruiyue"/>
        </w:rPr>
      </w:pPr>
      <w:del w:id="2711" w:author="ruiyue">
        <w:r>
          <w:delText xml:space="preserve">              - 640ms</w:delText>
        </w:r>
      </w:del>
    </w:p>
    <w:p w14:paraId="0699E7CC" w14:textId="77777777" w:rsidR="00C97D6B" w:rsidRDefault="00C97D6B" w:rsidP="00C97D6B">
      <w:pPr>
        <w:pStyle w:val="PL"/>
        <w:rPr>
          <w:del w:id="2712" w:author="ruiyue"/>
        </w:rPr>
      </w:pPr>
      <w:del w:id="2713" w:author="ruiyue">
        <w:r>
          <w:delText xml:space="preserve">              - 1024ms</w:delText>
        </w:r>
      </w:del>
    </w:p>
    <w:p w14:paraId="595E201A" w14:textId="77777777" w:rsidR="00C97D6B" w:rsidRDefault="00C97D6B" w:rsidP="00C97D6B">
      <w:pPr>
        <w:pStyle w:val="PL"/>
        <w:rPr>
          <w:del w:id="2714" w:author="ruiyue"/>
        </w:rPr>
      </w:pPr>
      <w:del w:id="2715" w:author="ruiyue">
        <w:r>
          <w:delText xml:space="preserve">              - 2048ms</w:delText>
        </w:r>
      </w:del>
    </w:p>
    <w:p w14:paraId="0B02589F" w14:textId="77777777" w:rsidR="00C97D6B" w:rsidRDefault="00C97D6B" w:rsidP="00C97D6B">
      <w:pPr>
        <w:pStyle w:val="PL"/>
        <w:rPr>
          <w:del w:id="2716" w:author="ruiyue"/>
        </w:rPr>
      </w:pPr>
      <w:del w:id="2717" w:author="ruiyue">
        <w:r>
          <w:delText xml:space="preserve">              - 5120ms</w:delText>
        </w:r>
      </w:del>
    </w:p>
    <w:p w14:paraId="740E70B3" w14:textId="77777777" w:rsidR="00C97D6B" w:rsidRDefault="00C97D6B" w:rsidP="00C97D6B">
      <w:pPr>
        <w:pStyle w:val="PL"/>
        <w:rPr>
          <w:del w:id="2718" w:author="ruiyue"/>
        </w:rPr>
      </w:pPr>
      <w:del w:id="2719" w:author="ruiyue">
        <w:r>
          <w:delText xml:space="preserve">              - 10240ms</w:delText>
        </w:r>
      </w:del>
    </w:p>
    <w:p w14:paraId="690671EB" w14:textId="77777777" w:rsidR="00C97D6B" w:rsidRDefault="00C97D6B" w:rsidP="00C97D6B">
      <w:pPr>
        <w:pStyle w:val="PL"/>
        <w:rPr>
          <w:del w:id="2720" w:author="ruiyue"/>
        </w:rPr>
      </w:pPr>
      <w:del w:id="2721" w:author="ruiyue">
        <w:r>
          <w:delText xml:space="preserve">              - 20480ms</w:delText>
        </w:r>
      </w:del>
    </w:p>
    <w:p w14:paraId="374D3DFB" w14:textId="77777777" w:rsidR="00C97D6B" w:rsidRDefault="00C97D6B" w:rsidP="00C97D6B">
      <w:pPr>
        <w:pStyle w:val="PL"/>
        <w:rPr>
          <w:del w:id="2722" w:author="ruiyue"/>
        </w:rPr>
      </w:pPr>
      <w:del w:id="2723" w:author="ruiyue">
        <w:r>
          <w:delText xml:space="preserve">              - 40960ms</w:delText>
        </w:r>
      </w:del>
    </w:p>
    <w:p w14:paraId="294F9875" w14:textId="77777777" w:rsidR="00C97D6B" w:rsidRDefault="00C97D6B" w:rsidP="00C97D6B">
      <w:pPr>
        <w:pStyle w:val="PL"/>
        <w:rPr>
          <w:del w:id="2724" w:author="ruiyue"/>
        </w:rPr>
      </w:pPr>
      <w:del w:id="2725" w:author="ruiyue">
        <w:r>
          <w:delText xml:space="preserve">              - 60000ms</w:delText>
        </w:r>
      </w:del>
    </w:p>
    <w:p w14:paraId="6D9884E9" w14:textId="77777777" w:rsidR="00C97D6B" w:rsidRDefault="00C97D6B" w:rsidP="00C97D6B">
      <w:pPr>
        <w:pStyle w:val="PL"/>
        <w:rPr>
          <w:del w:id="2726" w:author="ruiyue"/>
        </w:rPr>
      </w:pPr>
      <w:del w:id="2727" w:author="ruiyue">
        <w:r>
          <w:delText xml:space="preserve">              - 360000ms</w:delText>
        </w:r>
      </w:del>
    </w:p>
    <w:p w14:paraId="0F2FD8A2" w14:textId="77777777" w:rsidR="00C97D6B" w:rsidRDefault="00C97D6B" w:rsidP="00C97D6B">
      <w:pPr>
        <w:pStyle w:val="PL"/>
        <w:rPr>
          <w:del w:id="2728" w:author="ruiyue"/>
        </w:rPr>
      </w:pPr>
      <w:del w:id="2729" w:author="ruiyue">
        <w:r>
          <w:lastRenderedPageBreak/>
          <w:delText xml:space="preserve">              - 720000ms</w:delText>
        </w:r>
      </w:del>
    </w:p>
    <w:p w14:paraId="3996673D" w14:textId="77777777" w:rsidR="00C97D6B" w:rsidRDefault="00C97D6B" w:rsidP="00C97D6B">
      <w:pPr>
        <w:pStyle w:val="PL"/>
        <w:rPr>
          <w:del w:id="2730" w:author="ruiyue"/>
        </w:rPr>
      </w:pPr>
      <w:del w:id="2731" w:author="ruiyue">
        <w:r>
          <w:delText xml:space="preserve">              - 1800000ms</w:delText>
        </w:r>
      </w:del>
    </w:p>
    <w:p w14:paraId="5A036554" w14:textId="77777777" w:rsidR="00C97D6B" w:rsidRDefault="00C97D6B" w:rsidP="00C97D6B">
      <w:pPr>
        <w:pStyle w:val="PL"/>
        <w:rPr>
          <w:del w:id="2732" w:author="ruiyue"/>
        </w:rPr>
      </w:pPr>
    </w:p>
    <w:p w14:paraId="4F531D02" w14:textId="77777777" w:rsidR="00C97D6B" w:rsidRDefault="00C97D6B" w:rsidP="00C97D6B">
      <w:pPr>
        <w:pStyle w:val="PL"/>
        <w:rPr>
          <w:del w:id="2733" w:author="ruiyue"/>
        </w:rPr>
      </w:pPr>
      <w:del w:id="2734" w:author="ruiyue">
        <w:r>
          <w:delText xml:space="preserve">    reportType-Type:</w:delText>
        </w:r>
      </w:del>
    </w:p>
    <w:p w14:paraId="428CB93B" w14:textId="77777777" w:rsidR="00C97D6B" w:rsidRDefault="00C97D6B" w:rsidP="00C97D6B">
      <w:pPr>
        <w:pStyle w:val="PL"/>
        <w:rPr>
          <w:del w:id="2735" w:author="ruiyue"/>
        </w:rPr>
      </w:pPr>
      <w:del w:id="2736" w:author="ruiyue">
        <w:r>
          <w:delText xml:space="preserve">      description: Report type for logged NR MDT. See details in 3GPP TS 32.422 clause 5.10.27.</w:delText>
        </w:r>
      </w:del>
    </w:p>
    <w:p w14:paraId="2BAAEEAB" w14:textId="77777777" w:rsidR="00C97D6B" w:rsidRDefault="00C97D6B" w:rsidP="00C97D6B">
      <w:pPr>
        <w:pStyle w:val="PL"/>
        <w:rPr>
          <w:del w:id="2737" w:author="ruiyue"/>
        </w:rPr>
      </w:pPr>
      <w:del w:id="2738" w:author="ruiyue">
        <w:r>
          <w:delText xml:space="preserve">      type: string</w:delText>
        </w:r>
      </w:del>
    </w:p>
    <w:p w14:paraId="5792CE9E" w14:textId="77777777" w:rsidR="00C97D6B" w:rsidRDefault="00C97D6B" w:rsidP="00C97D6B">
      <w:pPr>
        <w:pStyle w:val="PL"/>
        <w:rPr>
          <w:del w:id="2739" w:author="ruiyue"/>
        </w:rPr>
      </w:pPr>
      <w:del w:id="2740" w:author="ruiyue">
        <w:r>
          <w:delText xml:space="preserve">      enum:</w:delText>
        </w:r>
      </w:del>
    </w:p>
    <w:p w14:paraId="360D5B97" w14:textId="77777777" w:rsidR="00C97D6B" w:rsidRDefault="00C97D6B" w:rsidP="00C97D6B">
      <w:pPr>
        <w:pStyle w:val="PL"/>
        <w:rPr>
          <w:del w:id="2741" w:author="ruiyue"/>
        </w:rPr>
      </w:pPr>
      <w:del w:id="2742" w:author="ruiyue">
        <w:r>
          <w:delText xml:space="preserve">        - PERIODICAL</w:delText>
        </w:r>
      </w:del>
    </w:p>
    <w:p w14:paraId="397F81AE" w14:textId="77777777" w:rsidR="00C97D6B" w:rsidRDefault="00C97D6B" w:rsidP="00C97D6B">
      <w:pPr>
        <w:pStyle w:val="PL"/>
        <w:rPr>
          <w:del w:id="2743" w:author="ruiyue"/>
        </w:rPr>
      </w:pPr>
      <w:del w:id="2744" w:author="ruiyue">
        <w:r>
          <w:delText xml:space="preserve">        - EVENT_TRIGGERED</w:delText>
        </w:r>
      </w:del>
    </w:p>
    <w:p w14:paraId="6B9EB12C" w14:textId="77777777" w:rsidR="00C97D6B" w:rsidRDefault="00C97D6B" w:rsidP="00C97D6B">
      <w:pPr>
        <w:pStyle w:val="PL"/>
        <w:rPr>
          <w:del w:id="2745" w:author="ruiyue"/>
        </w:rPr>
      </w:pPr>
    </w:p>
    <w:p w14:paraId="41FFD155" w14:textId="77777777" w:rsidR="00C97D6B" w:rsidRDefault="00C97D6B" w:rsidP="00C97D6B">
      <w:pPr>
        <w:pStyle w:val="PL"/>
        <w:rPr>
          <w:del w:id="2746" w:author="ruiyue"/>
        </w:rPr>
      </w:pPr>
      <w:del w:id="2747" w:author="ruiyue">
        <w:r>
          <w:delText xml:space="preserve">    sensorInformation-Type:</w:delText>
        </w:r>
      </w:del>
    </w:p>
    <w:p w14:paraId="0E0E7689" w14:textId="77777777" w:rsidR="00C97D6B" w:rsidRDefault="00C97D6B" w:rsidP="00C97D6B">
      <w:pPr>
        <w:pStyle w:val="PL"/>
        <w:rPr>
          <w:del w:id="2748" w:author="ruiyue"/>
        </w:rPr>
      </w:pPr>
      <w:del w:id="2749" w:author="ruiyue">
        <w:r>
          <w:delText xml:space="preserve">      description: See details in 3GPP TS 32.422 clause 5.10.29.</w:delText>
        </w:r>
      </w:del>
    </w:p>
    <w:p w14:paraId="5BE61247" w14:textId="77777777" w:rsidR="00C97D6B" w:rsidRDefault="00C97D6B" w:rsidP="00C97D6B">
      <w:pPr>
        <w:pStyle w:val="PL"/>
        <w:rPr>
          <w:del w:id="2750" w:author="ruiyue"/>
        </w:rPr>
      </w:pPr>
      <w:del w:id="2751" w:author="ruiyue">
        <w:r>
          <w:delText xml:space="preserve">      type: array</w:delText>
        </w:r>
      </w:del>
    </w:p>
    <w:p w14:paraId="24580396" w14:textId="77777777" w:rsidR="00C97D6B" w:rsidRDefault="00C97D6B" w:rsidP="00C97D6B">
      <w:pPr>
        <w:pStyle w:val="PL"/>
        <w:rPr>
          <w:del w:id="2752" w:author="ruiyue"/>
        </w:rPr>
      </w:pPr>
      <w:del w:id="2753" w:author="ruiyue">
        <w:r>
          <w:delText xml:space="preserve">      items:</w:delText>
        </w:r>
      </w:del>
    </w:p>
    <w:p w14:paraId="5F8E6A81" w14:textId="77777777" w:rsidR="00C97D6B" w:rsidRDefault="00C97D6B" w:rsidP="00C97D6B">
      <w:pPr>
        <w:pStyle w:val="PL"/>
        <w:rPr>
          <w:del w:id="2754" w:author="ruiyue"/>
        </w:rPr>
      </w:pPr>
      <w:del w:id="2755" w:author="ruiyue">
        <w:r>
          <w:delText xml:space="preserve">        type: string</w:delText>
        </w:r>
      </w:del>
    </w:p>
    <w:p w14:paraId="7598CEF8" w14:textId="77777777" w:rsidR="00C97D6B" w:rsidRDefault="00C97D6B" w:rsidP="00C97D6B">
      <w:pPr>
        <w:pStyle w:val="PL"/>
        <w:rPr>
          <w:del w:id="2756" w:author="ruiyue"/>
        </w:rPr>
      </w:pPr>
      <w:del w:id="2757" w:author="ruiyue">
        <w:r>
          <w:delText xml:space="preserve">        enum:</w:delText>
        </w:r>
      </w:del>
    </w:p>
    <w:p w14:paraId="024906D2" w14:textId="77777777" w:rsidR="00C97D6B" w:rsidRDefault="00C97D6B" w:rsidP="00C97D6B">
      <w:pPr>
        <w:pStyle w:val="PL"/>
        <w:rPr>
          <w:del w:id="2758" w:author="ruiyue"/>
        </w:rPr>
      </w:pPr>
      <w:del w:id="2759" w:author="ruiyue">
        <w:r>
          <w:delText xml:space="preserve">          - BAROMETRIC_PRESSURE</w:delText>
        </w:r>
      </w:del>
    </w:p>
    <w:p w14:paraId="46974A2E" w14:textId="77777777" w:rsidR="00C97D6B" w:rsidRDefault="00C97D6B" w:rsidP="00C97D6B">
      <w:pPr>
        <w:pStyle w:val="PL"/>
        <w:rPr>
          <w:del w:id="2760" w:author="ruiyue"/>
        </w:rPr>
      </w:pPr>
      <w:del w:id="2761" w:author="ruiyue">
        <w:r>
          <w:delText xml:space="preserve">          - UE_SPEED</w:delText>
        </w:r>
      </w:del>
    </w:p>
    <w:p w14:paraId="3505A0C7" w14:textId="77777777" w:rsidR="00C97D6B" w:rsidRDefault="00C97D6B" w:rsidP="00C97D6B">
      <w:pPr>
        <w:pStyle w:val="PL"/>
        <w:rPr>
          <w:del w:id="2762" w:author="ruiyue"/>
        </w:rPr>
      </w:pPr>
      <w:del w:id="2763" w:author="ruiyue">
        <w:r>
          <w:delText xml:space="preserve">          - UE_ORIENTATION</w:delText>
        </w:r>
      </w:del>
    </w:p>
    <w:p w14:paraId="33F5C983" w14:textId="77777777" w:rsidR="00C97D6B" w:rsidRDefault="00C97D6B" w:rsidP="00C97D6B">
      <w:pPr>
        <w:pStyle w:val="PL"/>
        <w:rPr>
          <w:del w:id="2764" w:author="ruiyue"/>
        </w:rPr>
      </w:pPr>
    </w:p>
    <w:p w14:paraId="77406A8C" w14:textId="77777777" w:rsidR="00C97D6B" w:rsidRDefault="00C97D6B" w:rsidP="00C97D6B">
      <w:pPr>
        <w:pStyle w:val="PL"/>
        <w:rPr>
          <w:del w:id="2765" w:author="ruiyue"/>
        </w:rPr>
      </w:pPr>
      <w:del w:id="2766" w:author="ruiyue">
        <w:r>
          <w:delText xml:space="preserve">    traceCollectionEntityId-Type:</w:delText>
        </w:r>
      </w:del>
    </w:p>
    <w:p w14:paraId="7D447364" w14:textId="77777777" w:rsidR="00C97D6B" w:rsidRDefault="00C97D6B" w:rsidP="00C97D6B">
      <w:pPr>
        <w:pStyle w:val="PL"/>
        <w:rPr>
          <w:del w:id="2767" w:author="ruiyue"/>
        </w:rPr>
      </w:pPr>
      <w:del w:id="2768" w:author="ruiyue">
        <w:r>
          <w:delText xml:space="preserve">      description: See details in 3GPP TS 32.422 clause 5.10.11. Only TCE Id value may be sent over the air to the UE being configured for Logged MDT.</w:delText>
        </w:r>
      </w:del>
    </w:p>
    <w:p w14:paraId="460BD151" w14:textId="77777777" w:rsidR="00C97D6B" w:rsidRDefault="00C97D6B" w:rsidP="00C97D6B">
      <w:pPr>
        <w:pStyle w:val="PL"/>
        <w:rPr>
          <w:del w:id="2769" w:author="ruiyue"/>
        </w:rPr>
      </w:pPr>
      <w:del w:id="2770" w:author="ruiyue">
        <w:r>
          <w:delText xml:space="preserve">      type: integer</w:delText>
        </w:r>
      </w:del>
    </w:p>
    <w:p w14:paraId="4E69F25B" w14:textId="77777777" w:rsidR="00C97D6B" w:rsidRDefault="00C97D6B" w:rsidP="00C97D6B">
      <w:pPr>
        <w:pStyle w:val="PL"/>
        <w:rPr>
          <w:del w:id="2771" w:author="ruiyue"/>
        </w:rPr>
      </w:pPr>
    </w:p>
    <w:p w14:paraId="51837668" w14:textId="77777777" w:rsidR="00C97D6B" w:rsidRDefault="00C97D6B" w:rsidP="00C97D6B">
      <w:pPr>
        <w:pStyle w:val="PL"/>
        <w:rPr>
          <w:del w:id="2772" w:author="ruiyue"/>
        </w:rPr>
      </w:pPr>
      <w:del w:id="2773" w:author="ruiyue">
        <w:r>
          <w:delText xml:space="preserve">    excessPacketDelayThresholds-Type:</w:delText>
        </w:r>
      </w:del>
    </w:p>
    <w:p w14:paraId="3B625C75" w14:textId="77777777" w:rsidR="00C97D6B" w:rsidRDefault="00C97D6B" w:rsidP="00C97D6B">
      <w:pPr>
        <w:pStyle w:val="PL"/>
        <w:rPr>
          <w:del w:id="2774" w:author="ruiyue"/>
        </w:rPr>
      </w:pPr>
      <w:del w:id="2775" w:author="ruiyue">
        <w:r>
          <w:delText xml:space="preserve">      description: Excess Packet Delay Threshold for NR MDT. See details in 3GPP TS 32.422 clause 4.1.1 and 4.1.2.</w:delText>
        </w:r>
      </w:del>
    </w:p>
    <w:p w14:paraId="4781C4D4" w14:textId="77777777" w:rsidR="00C97D6B" w:rsidRDefault="00C97D6B" w:rsidP="00C97D6B">
      <w:pPr>
        <w:pStyle w:val="PL"/>
        <w:rPr>
          <w:del w:id="2776" w:author="ruiyue"/>
        </w:rPr>
      </w:pPr>
      <w:del w:id="2777" w:author="ruiyue">
        <w:r>
          <w:delText xml:space="preserve">      type: array</w:delText>
        </w:r>
      </w:del>
    </w:p>
    <w:p w14:paraId="5868C810" w14:textId="77777777" w:rsidR="00C97D6B" w:rsidRDefault="00C97D6B" w:rsidP="00C97D6B">
      <w:pPr>
        <w:pStyle w:val="PL"/>
        <w:rPr>
          <w:del w:id="2778" w:author="ruiyue"/>
        </w:rPr>
      </w:pPr>
      <w:del w:id="2779" w:author="ruiyue">
        <w:r>
          <w:delText xml:space="preserve">      properties:</w:delText>
        </w:r>
      </w:del>
    </w:p>
    <w:p w14:paraId="46CFFFDA" w14:textId="77777777" w:rsidR="00C97D6B" w:rsidRDefault="00C97D6B" w:rsidP="00C97D6B">
      <w:pPr>
        <w:pStyle w:val="PL"/>
        <w:rPr>
          <w:del w:id="2780" w:author="ruiyue"/>
        </w:rPr>
      </w:pPr>
      <w:del w:id="2781" w:author="ruiyue">
        <w:r>
          <w:delText xml:space="preserve">        fiveQIValue:</w:delText>
        </w:r>
      </w:del>
    </w:p>
    <w:p w14:paraId="34973992" w14:textId="77777777" w:rsidR="00C97D6B" w:rsidRDefault="00C97D6B" w:rsidP="00C97D6B">
      <w:pPr>
        <w:pStyle w:val="PL"/>
        <w:rPr>
          <w:del w:id="2782" w:author="ruiyue"/>
        </w:rPr>
      </w:pPr>
      <w:del w:id="2783" w:author="ruiyue">
        <w:r>
          <w:delText xml:space="preserve">          type: integer</w:delText>
        </w:r>
      </w:del>
    </w:p>
    <w:p w14:paraId="288854AE" w14:textId="77777777" w:rsidR="00C97D6B" w:rsidRDefault="00C97D6B" w:rsidP="00C97D6B">
      <w:pPr>
        <w:pStyle w:val="PL"/>
        <w:rPr>
          <w:del w:id="2784" w:author="ruiyue"/>
        </w:rPr>
      </w:pPr>
      <w:del w:id="2785" w:author="ruiyue">
        <w:r>
          <w:delText xml:space="preserve">        excessPacketDelayThresholdValue:</w:delText>
        </w:r>
      </w:del>
    </w:p>
    <w:p w14:paraId="11256B5C" w14:textId="77777777" w:rsidR="00C97D6B" w:rsidRDefault="00C97D6B" w:rsidP="00C97D6B">
      <w:pPr>
        <w:pStyle w:val="PL"/>
        <w:rPr>
          <w:del w:id="2786" w:author="ruiyue"/>
        </w:rPr>
      </w:pPr>
      <w:del w:id="2787" w:author="ruiyue">
        <w:r>
          <w:delText xml:space="preserve">          type: string</w:delText>
        </w:r>
      </w:del>
    </w:p>
    <w:p w14:paraId="63945B39" w14:textId="77777777" w:rsidR="00C97D6B" w:rsidRDefault="00C97D6B" w:rsidP="00C97D6B">
      <w:pPr>
        <w:pStyle w:val="PL"/>
        <w:rPr>
          <w:del w:id="2788" w:author="ruiyue"/>
        </w:rPr>
      </w:pPr>
      <w:del w:id="2789" w:author="ruiyue">
        <w:r>
          <w:delText xml:space="preserve">          enum:</w:delText>
        </w:r>
      </w:del>
    </w:p>
    <w:p w14:paraId="4D7C7964" w14:textId="77777777" w:rsidR="00C97D6B" w:rsidRDefault="00C97D6B" w:rsidP="00C97D6B">
      <w:pPr>
        <w:pStyle w:val="PL"/>
        <w:rPr>
          <w:del w:id="2790" w:author="ruiyue"/>
        </w:rPr>
      </w:pPr>
      <w:del w:id="2791" w:author="ruiyue">
        <w:r>
          <w:delText xml:space="preserve">            - 0.25ms</w:delText>
        </w:r>
      </w:del>
    </w:p>
    <w:p w14:paraId="3B49C972" w14:textId="77777777" w:rsidR="00C97D6B" w:rsidRDefault="00C97D6B" w:rsidP="00C97D6B">
      <w:pPr>
        <w:pStyle w:val="PL"/>
        <w:rPr>
          <w:del w:id="2792" w:author="ruiyue"/>
        </w:rPr>
      </w:pPr>
      <w:del w:id="2793" w:author="ruiyue">
        <w:r>
          <w:delText xml:space="preserve">            - 0.5ms</w:delText>
        </w:r>
      </w:del>
    </w:p>
    <w:p w14:paraId="18C1E545" w14:textId="77777777" w:rsidR="00C97D6B" w:rsidRDefault="00C97D6B" w:rsidP="00C97D6B">
      <w:pPr>
        <w:pStyle w:val="PL"/>
        <w:rPr>
          <w:del w:id="2794" w:author="ruiyue"/>
        </w:rPr>
      </w:pPr>
      <w:del w:id="2795" w:author="ruiyue">
        <w:r>
          <w:delText xml:space="preserve">            - 1ms</w:delText>
        </w:r>
      </w:del>
    </w:p>
    <w:p w14:paraId="61854D26" w14:textId="77777777" w:rsidR="00C97D6B" w:rsidRDefault="00C97D6B" w:rsidP="00C97D6B">
      <w:pPr>
        <w:pStyle w:val="PL"/>
        <w:rPr>
          <w:del w:id="2796" w:author="ruiyue"/>
        </w:rPr>
      </w:pPr>
      <w:del w:id="2797" w:author="ruiyue">
        <w:r>
          <w:delText xml:space="preserve">            - 2ms</w:delText>
        </w:r>
      </w:del>
    </w:p>
    <w:p w14:paraId="51ED96C7" w14:textId="77777777" w:rsidR="00C97D6B" w:rsidRDefault="00C97D6B" w:rsidP="00C97D6B">
      <w:pPr>
        <w:pStyle w:val="PL"/>
        <w:rPr>
          <w:del w:id="2798" w:author="ruiyue"/>
        </w:rPr>
      </w:pPr>
      <w:del w:id="2799" w:author="ruiyue">
        <w:r>
          <w:delText xml:space="preserve">            - 4ms</w:delText>
        </w:r>
      </w:del>
    </w:p>
    <w:p w14:paraId="22BE2052" w14:textId="77777777" w:rsidR="00C97D6B" w:rsidRDefault="00C97D6B" w:rsidP="00C97D6B">
      <w:pPr>
        <w:pStyle w:val="PL"/>
        <w:rPr>
          <w:del w:id="2800" w:author="ruiyue"/>
        </w:rPr>
      </w:pPr>
      <w:del w:id="2801" w:author="ruiyue">
        <w:r>
          <w:delText xml:space="preserve">            - 5ms</w:delText>
        </w:r>
      </w:del>
    </w:p>
    <w:p w14:paraId="72EA9CF6" w14:textId="77777777" w:rsidR="00C97D6B" w:rsidRDefault="00C97D6B" w:rsidP="00C97D6B">
      <w:pPr>
        <w:pStyle w:val="PL"/>
        <w:rPr>
          <w:del w:id="2802" w:author="ruiyue"/>
        </w:rPr>
      </w:pPr>
      <w:del w:id="2803" w:author="ruiyue">
        <w:r>
          <w:delText xml:space="preserve">            - 10ms</w:delText>
        </w:r>
      </w:del>
    </w:p>
    <w:p w14:paraId="2D948BE5" w14:textId="77777777" w:rsidR="00C97D6B" w:rsidRDefault="00C97D6B" w:rsidP="00C97D6B">
      <w:pPr>
        <w:pStyle w:val="PL"/>
        <w:rPr>
          <w:del w:id="2804" w:author="ruiyue"/>
        </w:rPr>
      </w:pPr>
      <w:del w:id="2805" w:author="ruiyue">
        <w:r>
          <w:delText xml:space="preserve">            - 20ms</w:delText>
        </w:r>
      </w:del>
    </w:p>
    <w:p w14:paraId="36C793DA" w14:textId="77777777" w:rsidR="00C97D6B" w:rsidRDefault="00C97D6B" w:rsidP="00C97D6B">
      <w:pPr>
        <w:pStyle w:val="PL"/>
        <w:rPr>
          <w:del w:id="2806" w:author="ruiyue"/>
        </w:rPr>
      </w:pPr>
      <w:del w:id="2807" w:author="ruiyue">
        <w:r>
          <w:delText xml:space="preserve">            - 30ms</w:delText>
        </w:r>
      </w:del>
    </w:p>
    <w:p w14:paraId="217FECDC" w14:textId="77777777" w:rsidR="00C97D6B" w:rsidRDefault="00C97D6B" w:rsidP="00C97D6B">
      <w:pPr>
        <w:pStyle w:val="PL"/>
        <w:rPr>
          <w:del w:id="2808" w:author="ruiyue"/>
        </w:rPr>
      </w:pPr>
      <w:del w:id="2809" w:author="ruiyue">
        <w:r>
          <w:delText xml:space="preserve">            - 40ms</w:delText>
        </w:r>
      </w:del>
    </w:p>
    <w:p w14:paraId="43AE8585" w14:textId="77777777" w:rsidR="00C97D6B" w:rsidRDefault="00C97D6B" w:rsidP="00C97D6B">
      <w:pPr>
        <w:pStyle w:val="PL"/>
        <w:rPr>
          <w:del w:id="2810" w:author="ruiyue"/>
        </w:rPr>
      </w:pPr>
      <w:del w:id="2811" w:author="ruiyue">
        <w:r>
          <w:delText xml:space="preserve">            - 50ms</w:delText>
        </w:r>
      </w:del>
    </w:p>
    <w:p w14:paraId="194511BD" w14:textId="77777777" w:rsidR="00C97D6B" w:rsidRDefault="00C97D6B" w:rsidP="00C97D6B">
      <w:pPr>
        <w:pStyle w:val="PL"/>
        <w:rPr>
          <w:del w:id="2812" w:author="ruiyue"/>
        </w:rPr>
      </w:pPr>
      <w:del w:id="2813" w:author="ruiyue">
        <w:r>
          <w:delText xml:space="preserve">            - 60ms</w:delText>
        </w:r>
      </w:del>
    </w:p>
    <w:p w14:paraId="09C65203" w14:textId="77777777" w:rsidR="00C97D6B" w:rsidRDefault="00C97D6B" w:rsidP="00C97D6B">
      <w:pPr>
        <w:pStyle w:val="PL"/>
        <w:rPr>
          <w:del w:id="2814" w:author="ruiyue"/>
        </w:rPr>
      </w:pPr>
      <w:del w:id="2815" w:author="ruiyue">
        <w:r>
          <w:delText xml:space="preserve">            - 70ms</w:delText>
        </w:r>
      </w:del>
    </w:p>
    <w:p w14:paraId="1844E21B" w14:textId="77777777" w:rsidR="00C97D6B" w:rsidRDefault="00C97D6B" w:rsidP="00C97D6B">
      <w:pPr>
        <w:pStyle w:val="PL"/>
        <w:rPr>
          <w:del w:id="2816" w:author="ruiyue"/>
        </w:rPr>
      </w:pPr>
      <w:del w:id="2817" w:author="ruiyue">
        <w:r>
          <w:delText xml:space="preserve">            - 80ms</w:delText>
        </w:r>
      </w:del>
    </w:p>
    <w:p w14:paraId="25A2F54F" w14:textId="77777777" w:rsidR="00C97D6B" w:rsidRDefault="00C97D6B" w:rsidP="00C97D6B">
      <w:pPr>
        <w:pStyle w:val="PL"/>
        <w:rPr>
          <w:del w:id="2818" w:author="ruiyue"/>
        </w:rPr>
      </w:pPr>
      <w:del w:id="2819" w:author="ruiyue">
        <w:r>
          <w:delText xml:space="preserve">            - 90ms</w:delText>
        </w:r>
      </w:del>
    </w:p>
    <w:p w14:paraId="77A9A6D2" w14:textId="77777777" w:rsidR="00C97D6B" w:rsidRDefault="00C97D6B" w:rsidP="00C97D6B">
      <w:pPr>
        <w:pStyle w:val="PL"/>
        <w:rPr>
          <w:del w:id="2820" w:author="ruiyue"/>
        </w:rPr>
      </w:pPr>
      <w:del w:id="2821" w:author="ruiyue">
        <w:r>
          <w:delText xml:space="preserve">            - 100ms</w:delText>
        </w:r>
      </w:del>
    </w:p>
    <w:p w14:paraId="4271BF4C" w14:textId="77777777" w:rsidR="00C97D6B" w:rsidRDefault="00C97D6B" w:rsidP="00C97D6B">
      <w:pPr>
        <w:pStyle w:val="PL"/>
        <w:rPr>
          <w:del w:id="2822" w:author="ruiyue"/>
        </w:rPr>
      </w:pPr>
      <w:del w:id="2823" w:author="ruiyue">
        <w:r>
          <w:delText xml:space="preserve">            - 150ms</w:delText>
        </w:r>
      </w:del>
    </w:p>
    <w:p w14:paraId="20C4ADF0" w14:textId="77777777" w:rsidR="00C97D6B" w:rsidRDefault="00C97D6B" w:rsidP="00C97D6B">
      <w:pPr>
        <w:pStyle w:val="PL"/>
        <w:rPr>
          <w:del w:id="2824" w:author="ruiyue"/>
        </w:rPr>
      </w:pPr>
      <w:del w:id="2825" w:author="ruiyue">
        <w:r>
          <w:delText xml:space="preserve">            - 300ms</w:delText>
        </w:r>
      </w:del>
    </w:p>
    <w:p w14:paraId="3451962C" w14:textId="77777777" w:rsidR="00C97D6B" w:rsidRDefault="00C97D6B" w:rsidP="00C97D6B">
      <w:pPr>
        <w:pStyle w:val="PL"/>
        <w:rPr>
          <w:del w:id="2826" w:author="ruiyue"/>
        </w:rPr>
      </w:pPr>
      <w:del w:id="2827" w:author="ruiyue">
        <w:r>
          <w:delText xml:space="preserve">            - 500ms</w:delText>
        </w:r>
      </w:del>
    </w:p>
    <w:p w14:paraId="38FAE27D" w14:textId="77777777" w:rsidR="00C97D6B" w:rsidRDefault="00C97D6B" w:rsidP="00C97D6B">
      <w:pPr>
        <w:pStyle w:val="PL"/>
        <w:rPr>
          <w:del w:id="2828" w:author="ruiyue"/>
        </w:rPr>
      </w:pPr>
      <w:del w:id="2829" w:author="ruiyue">
        <w:r>
          <w:delText xml:space="preserve">      minItems: 0</w:delText>
        </w:r>
      </w:del>
    </w:p>
    <w:p w14:paraId="0BCF9A59" w14:textId="77777777" w:rsidR="00C97D6B" w:rsidRDefault="00C97D6B" w:rsidP="00C97D6B">
      <w:pPr>
        <w:pStyle w:val="PL"/>
        <w:rPr>
          <w:del w:id="2830" w:author="ruiyue"/>
        </w:rPr>
      </w:pPr>
      <w:del w:id="2831" w:author="ruiyue">
        <w:r>
          <w:delText xml:space="preserve">      maxItems: 255</w:delText>
        </w:r>
      </w:del>
    </w:p>
    <w:p w14:paraId="36610001" w14:textId="77777777" w:rsidR="00C97D6B" w:rsidRDefault="00C97D6B" w:rsidP="00C97D6B">
      <w:pPr>
        <w:pStyle w:val="PL"/>
        <w:rPr>
          <w:del w:id="2832" w:author="ruiyue"/>
        </w:rPr>
      </w:pPr>
    </w:p>
    <w:p w14:paraId="4249FEA1" w14:textId="77777777" w:rsidR="00C97D6B" w:rsidRDefault="00C97D6B" w:rsidP="00C97D6B">
      <w:pPr>
        <w:pStyle w:val="PL"/>
        <w:rPr>
          <w:del w:id="2833" w:author="ruiyue"/>
        </w:rPr>
      </w:pPr>
      <w:del w:id="2834" w:author="ruiyue">
        <w:r>
          <w:delText xml:space="preserve">    traceConfig-Type:</w:delText>
        </w:r>
      </w:del>
    </w:p>
    <w:p w14:paraId="2BBA3F48" w14:textId="77777777" w:rsidR="00C97D6B" w:rsidRDefault="00C97D6B" w:rsidP="00C97D6B">
      <w:pPr>
        <w:pStyle w:val="PL"/>
        <w:rPr>
          <w:del w:id="2835" w:author="ruiyue"/>
        </w:rPr>
      </w:pPr>
      <w:del w:id="2836" w:author="ruiyue">
        <w:r>
          <w:delText xml:space="preserve">      description: Trace configuration parameters for NR. See details in 3GPP TS 28.622 clause 4.3.30.</w:delText>
        </w:r>
      </w:del>
    </w:p>
    <w:p w14:paraId="231A6A00" w14:textId="77777777" w:rsidR="00C97D6B" w:rsidRDefault="00C97D6B" w:rsidP="00C97D6B">
      <w:pPr>
        <w:pStyle w:val="PL"/>
        <w:rPr>
          <w:del w:id="2837" w:author="ruiyue"/>
        </w:rPr>
      </w:pPr>
      <w:del w:id="2838" w:author="ruiyue">
        <w:r>
          <w:delText xml:space="preserve">      type: object</w:delText>
        </w:r>
      </w:del>
    </w:p>
    <w:p w14:paraId="4761485C" w14:textId="77777777" w:rsidR="00C97D6B" w:rsidRDefault="00C97D6B" w:rsidP="00C97D6B">
      <w:pPr>
        <w:pStyle w:val="PL"/>
        <w:rPr>
          <w:del w:id="2839" w:author="ruiyue"/>
        </w:rPr>
      </w:pPr>
      <w:del w:id="2840" w:author="ruiyue">
        <w:r>
          <w:delText xml:space="preserve">      properties:</w:delText>
        </w:r>
      </w:del>
    </w:p>
    <w:p w14:paraId="7A21BA66" w14:textId="77777777" w:rsidR="00C97D6B" w:rsidRDefault="00C97D6B" w:rsidP="00C97D6B">
      <w:pPr>
        <w:pStyle w:val="PL"/>
        <w:rPr>
          <w:del w:id="2841" w:author="ruiyue"/>
        </w:rPr>
      </w:pPr>
      <w:del w:id="2842" w:author="ruiyue">
        <w:r>
          <w:delText xml:space="preserve">        listOfInterfaces:</w:delText>
        </w:r>
      </w:del>
    </w:p>
    <w:p w14:paraId="7AF8D81B" w14:textId="77777777" w:rsidR="00C97D6B" w:rsidRDefault="00C97D6B" w:rsidP="00C97D6B">
      <w:pPr>
        <w:pStyle w:val="PL"/>
        <w:rPr>
          <w:del w:id="2843" w:author="ruiyue"/>
        </w:rPr>
      </w:pPr>
      <w:del w:id="2844" w:author="ruiyue">
        <w:r>
          <w:delText xml:space="preserve">          $ref: '#/components/schemas/listOfInterfaces-Type'</w:delText>
        </w:r>
      </w:del>
    </w:p>
    <w:p w14:paraId="37878A28" w14:textId="77777777" w:rsidR="00C97D6B" w:rsidRDefault="00C97D6B" w:rsidP="00C97D6B">
      <w:pPr>
        <w:pStyle w:val="PL"/>
        <w:rPr>
          <w:del w:id="2845" w:author="ruiyue"/>
        </w:rPr>
      </w:pPr>
      <w:del w:id="2846" w:author="ruiyue">
        <w:r>
          <w:delText xml:space="preserve">        listOfNeTypes:</w:delText>
        </w:r>
      </w:del>
    </w:p>
    <w:p w14:paraId="65CBEE3B" w14:textId="77777777" w:rsidR="00C97D6B" w:rsidRDefault="00C97D6B" w:rsidP="00C97D6B">
      <w:pPr>
        <w:pStyle w:val="PL"/>
        <w:rPr>
          <w:del w:id="2847" w:author="ruiyue"/>
        </w:rPr>
      </w:pPr>
      <w:del w:id="2848" w:author="ruiyue">
        <w:r>
          <w:delText xml:space="preserve">          $ref: '#/components/schemas/listOfNeTypes-Type'</w:delText>
        </w:r>
      </w:del>
    </w:p>
    <w:p w14:paraId="5B7F3522" w14:textId="77777777" w:rsidR="00C97D6B" w:rsidRDefault="00C97D6B" w:rsidP="00C97D6B">
      <w:pPr>
        <w:pStyle w:val="PL"/>
        <w:rPr>
          <w:del w:id="2849" w:author="ruiyue"/>
        </w:rPr>
      </w:pPr>
      <w:del w:id="2850" w:author="ruiyue">
        <w:r>
          <w:delText xml:space="preserve">        traceDepth:</w:delText>
        </w:r>
      </w:del>
    </w:p>
    <w:p w14:paraId="3A26422D" w14:textId="77777777" w:rsidR="00C97D6B" w:rsidRDefault="00C97D6B" w:rsidP="00C97D6B">
      <w:pPr>
        <w:pStyle w:val="PL"/>
        <w:rPr>
          <w:del w:id="2851" w:author="ruiyue"/>
        </w:rPr>
      </w:pPr>
      <w:del w:id="2852" w:author="ruiyue">
        <w:r>
          <w:delText xml:space="preserve">          $ref: '#/components/schemas/traceDepth-Type'</w:delText>
        </w:r>
      </w:del>
    </w:p>
    <w:p w14:paraId="68C5969B" w14:textId="77777777" w:rsidR="00C97D6B" w:rsidRDefault="00C97D6B" w:rsidP="00C97D6B">
      <w:pPr>
        <w:pStyle w:val="PL"/>
        <w:rPr>
          <w:del w:id="2853" w:author="ruiyue"/>
        </w:rPr>
      </w:pPr>
      <w:del w:id="2854" w:author="ruiyue">
        <w:r>
          <w:delText xml:space="preserve">        triggeringEvents:</w:delText>
        </w:r>
      </w:del>
    </w:p>
    <w:p w14:paraId="7F2FA57A" w14:textId="77777777" w:rsidR="00C97D6B" w:rsidRDefault="00C97D6B" w:rsidP="00C97D6B">
      <w:pPr>
        <w:pStyle w:val="PL"/>
        <w:rPr>
          <w:del w:id="2855" w:author="ruiyue"/>
        </w:rPr>
      </w:pPr>
      <w:del w:id="2856" w:author="ruiyue">
        <w:r>
          <w:delText xml:space="preserve">          $ref: '#/components/schemas/triggeringEvents-Type'</w:delText>
        </w:r>
      </w:del>
    </w:p>
    <w:p w14:paraId="61EC2C1C" w14:textId="77777777" w:rsidR="00C97D6B" w:rsidRDefault="00C97D6B" w:rsidP="00C97D6B">
      <w:pPr>
        <w:pStyle w:val="PL"/>
        <w:rPr>
          <w:del w:id="2857" w:author="ruiyue"/>
        </w:rPr>
      </w:pPr>
    </w:p>
    <w:p w14:paraId="3C651280" w14:textId="77777777" w:rsidR="00C97D6B" w:rsidRDefault="00C97D6B" w:rsidP="00C97D6B">
      <w:pPr>
        <w:pStyle w:val="PL"/>
        <w:rPr>
          <w:del w:id="2858" w:author="ruiyue"/>
        </w:rPr>
      </w:pPr>
      <w:del w:id="2859" w:author="ruiyue">
        <w:r>
          <w:delText xml:space="preserve">    immediateMDTConfig-Type:</w:delText>
        </w:r>
      </w:del>
    </w:p>
    <w:p w14:paraId="0C839AA9" w14:textId="77777777" w:rsidR="00C97D6B" w:rsidRDefault="00C97D6B" w:rsidP="00C97D6B">
      <w:pPr>
        <w:pStyle w:val="PL"/>
        <w:rPr>
          <w:del w:id="2860" w:author="ruiyue"/>
        </w:rPr>
      </w:pPr>
      <w:del w:id="2861" w:author="ruiyue">
        <w:r>
          <w:delText xml:space="preserve">      description: Immediate MDT configuration parameters. See details in 3GPP TS 28.622 clause 4.3.30.</w:delText>
        </w:r>
      </w:del>
    </w:p>
    <w:p w14:paraId="2FD0F6EC" w14:textId="77777777" w:rsidR="00C97D6B" w:rsidRDefault="00C97D6B" w:rsidP="00C97D6B">
      <w:pPr>
        <w:pStyle w:val="PL"/>
        <w:rPr>
          <w:del w:id="2862" w:author="ruiyue"/>
        </w:rPr>
      </w:pPr>
      <w:del w:id="2863" w:author="ruiyue">
        <w:r>
          <w:delText xml:space="preserve">      type: object</w:delText>
        </w:r>
      </w:del>
    </w:p>
    <w:p w14:paraId="7E9D980B" w14:textId="77777777" w:rsidR="00C97D6B" w:rsidRDefault="00C97D6B" w:rsidP="00C97D6B">
      <w:pPr>
        <w:pStyle w:val="PL"/>
        <w:rPr>
          <w:del w:id="2864" w:author="ruiyue"/>
        </w:rPr>
      </w:pPr>
      <w:del w:id="2865" w:author="ruiyue">
        <w:r>
          <w:delText xml:space="preserve">      properties: </w:delText>
        </w:r>
      </w:del>
    </w:p>
    <w:p w14:paraId="7EDED5CE" w14:textId="77777777" w:rsidR="00C97D6B" w:rsidRDefault="00C97D6B" w:rsidP="00C97D6B">
      <w:pPr>
        <w:pStyle w:val="PL"/>
        <w:rPr>
          <w:del w:id="2866" w:author="ruiyue"/>
        </w:rPr>
      </w:pPr>
      <w:del w:id="2867" w:author="ruiyue">
        <w:r>
          <w:delText xml:space="preserve">        listOfMeasurements:</w:delText>
        </w:r>
      </w:del>
    </w:p>
    <w:p w14:paraId="45BD2AC2" w14:textId="77777777" w:rsidR="00C97D6B" w:rsidRDefault="00C97D6B" w:rsidP="00C97D6B">
      <w:pPr>
        <w:pStyle w:val="PL"/>
        <w:rPr>
          <w:del w:id="2868" w:author="ruiyue"/>
        </w:rPr>
      </w:pPr>
      <w:del w:id="2869" w:author="ruiyue">
        <w:r>
          <w:delText xml:space="preserve">          $ref: '#/components/schemas/listOfMeasurements-Type'</w:delText>
        </w:r>
      </w:del>
    </w:p>
    <w:p w14:paraId="051E361D" w14:textId="77777777" w:rsidR="00C97D6B" w:rsidRDefault="00C97D6B" w:rsidP="00C97D6B">
      <w:pPr>
        <w:pStyle w:val="PL"/>
        <w:rPr>
          <w:del w:id="2870" w:author="ruiyue"/>
        </w:rPr>
      </w:pPr>
      <w:del w:id="2871" w:author="ruiyue">
        <w:r>
          <w:lastRenderedPageBreak/>
          <w:delText xml:space="preserve">        reportingTrigger:</w:delText>
        </w:r>
      </w:del>
    </w:p>
    <w:p w14:paraId="730E9DA5" w14:textId="77777777" w:rsidR="00C97D6B" w:rsidRDefault="00C97D6B" w:rsidP="00C97D6B">
      <w:pPr>
        <w:pStyle w:val="PL"/>
        <w:rPr>
          <w:del w:id="2872" w:author="ruiyue"/>
        </w:rPr>
      </w:pPr>
      <w:del w:id="2873" w:author="ruiyue">
        <w:r>
          <w:delText xml:space="preserve">          $ref: '#/components/schemas/reportingTrigger-Type'</w:delText>
        </w:r>
      </w:del>
    </w:p>
    <w:p w14:paraId="12C2BC1B" w14:textId="77777777" w:rsidR="00C97D6B" w:rsidRDefault="00C97D6B" w:rsidP="00C97D6B">
      <w:pPr>
        <w:pStyle w:val="PL"/>
        <w:rPr>
          <w:del w:id="2874" w:author="ruiyue"/>
        </w:rPr>
      </w:pPr>
      <w:del w:id="2875" w:author="ruiyue">
        <w:r>
          <w:delText xml:space="preserve">        reportAmount:</w:delText>
        </w:r>
      </w:del>
    </w:p>
    <w:p w14:paraId="53B70058" w14:textId="77777777" w:rsidR="00C97D6B" w:rsidRDefault="00C97D6B" w:rsidP="00C97D6B">
      <w:pPr>
        <w:pStyle w:val="PL"/>
        <w:rPr>
          <w:del w:id="2876" w:author="ruiyue"/>
        </w:rPr>
      </w:pPr>
      <w:del w:id="2877" w:author="ruiyue">
        <w:r>
          <w:delText xml:space="preserve">          $ref: '#/components/schemas/reportAmount-Type'</w:delText>
        </w:r>
      </w:del>
    </w:p>
    <w:p w14:paraId="2E951413" w14:textId="77777777" w:rsidR="00C97D6B" w:rsidRDefault="00C97D6B" w:rsidP="00C97D6B">
      <w:pPr>
        <w:pStyle w:val="PL"/>
        <w:rPr>
          <w:del w:id="2878" w:author="ruiyue"/>
        </w:rPr>
      </w:pPr>
      <w:del w:id="2879" w:author="ruiyue">
        <w:r>
          <w:delText xml:space="preserve">        reportAmountM1LTE:</w:delText>
        </w:r>
      </w:del>
    </w:p>
    <w:p w14:paraId="282FEA28" w14:textId="77777777" w:rsidR="00C97D6B" w:rsidRDefault="00C97D6B" w:rsidP="00C97D6B">
      <w:pPr>
        <w:pStyle w:val="PL"/>
        <w:rPr>
          <w:del w:id="2880" w:author="ruiyue"/>
        </w:rPr>
      </w:pPr>
      <w:del w:id="2881" w:author="ruiyue">
        <w:r>
          <w:delText xml:space="preserve">          $ref: '#/components/schemas/reportAmountM1LTE-Type'</w:delText>
        </w:r>
      </w:del>
    </w:p>
    <w:p w14:paraId="5136BE6C" w14:textId="77777777" w:rsidR="00C97D6B" w:rsidRDefault="00C97D6B" w:rsidP="00C97D6B">
      <w:pPr>
        <w:pStyle w:val="PL"/>
        <w:rPr>
          <w:del w:id="2882" w:author="ruiyue"/>
        </w:rPr>
      </w:pPr>
      <w:del w:id="2883" w:author="ruiyue">
        <w:r>
          <w:delText xml:space="preserve">        reportAmountM4LTE:</w:delText>
        </w:r>
      </w:del>
    </w:p>
    <w:p w14:paraId="3C34106C" w14:textId="77777777" w:rsidR="00C97D6B" w:rsidRDefault="00C97D6B" w:rsidP="00C97D6B">
      <w:pPr>
        <w:pStyle w:val="PL"/>
        <w:rPr>
          <w:del w:id="2884" w:author="ruiyue"/>
        </w:rPr>
      </w:pPr>
      <w:del w:id="2885" w:author="ruiyue">
        <w:r>
          <w:delText xml:space="preserve">          $ref: '#/components/schemas/reportAmountM4LTE-Type'</w:delText>
        </w:r>
      </w:del>
    </w:p>
    <w:p w14:paraId="3466DB3F" w14:textId="77777777" w:rsidR="00C97D6B" w:rsidRDefault="00C97D6B" w:rsidP="00C97D6B">
      <w:pPr>
        <w:pStyle w:val="PL"/>
        <w:rPr>
          <w:del w:id="2886" w:author="ruiyue"/>
        </w:rPr>
      </w:pPr>
      <w:del w:id="2887" w:author="ruiyue">
        <w:r>
          <w:delText xml:space="preserve">        reportAmountM5LTE:</w:delText>
        </w:r>
      </w:del>
    </w:p>
    <w:p w14:paraId="68F5DBD2" w14:textId="77777777" w:rsidR="00C97D6B" w:rsidRDefault="00C97D6B" w:rsidP="00C97D6B">
      <w:pPr>
        <w:pStyle w:val="PL"/>
        <w:rPr>
          <w:del w:id="2888" w:author="ruiyue"/>
        </w:rPr>
      </w:pPr>
      <w:del w:id="2889" w:author="ruiyue">
        <w:r>
          <w:delText xml:space="preserve">          $ref: '#/components/schemas/reportAmountM5LTE-Type'</w:delText>
        </w:r>
      </w:del>
    </w:p>
    <w:p w14:paraId="3AFF029F" w14:textId="77777777" w:rsidR="00C97D6B" w:rsidRDefault="00C97D6B" w:rsidP="00C97D6B">
      <w:pPr>
        <w:pStyle w:val="PL"/>
        <w:rPr>
          <w:del w:id="2890" w:author="ruiyue"/>
        </w:rPr>
      </w:pPr>
      <w:del w:id="2891" w:author="ruiyue">
        <w:r>
          <w:delText xml:space="preserve">        reportAmountM6LTE:</w:delText>
        </w:r>
      </w:del>
    </w:p>
    <w:p w14:paraId="641466D9" w14:textId="77777777" w:rsidR="00C97D6B" w:rsidRDefault="00C97D6B" w:rsidP="00C97D6B">
      <w:pPr>
        <w:pStyle w:val="PL"/>
        <w:rPr>
          <w:del w:id="2892" w:author="ruiyue"/>
        </w:rPr>
      </w:pPr>
      <w:del w:id="2893" w:author="ruiyue">
        <w:r>
          <w:delText xml:space="preserve">          $ref: '#/components/schemas/reportAmountM6LTE-Type'</w:delText>
        </w:r>
      </w:del>
    </w:p>
    <w:p w14:paraId="7DBA91E8" w14:textId="77777777" w:rsidR="00C97D6B" w:rsidRDefault="00C97D6B" w:rsidP="00C97D6B">
      <w:pPr>
        <w:pStyle w:val="PL"/>
        <w:rPr>
          <w:del w:id="2894" w:author="ruiyue"/>
        </w:rPr>
      </w:pPr>
      <w:del w:id="2895" w:author="ruiyue">
        <w:r>
          <w:delText xml:space="preserve">        reportAmountM7LTE:</w:delText>
        </w:r>
      </w:del>
    </w:p>
    <w:p w14:paraId="797C73E1" w14:textId="77777777" w:rsidR="00C97D6B" w:rsidRDefault="00C97D6B" w:rsidP="00C97D6B">
      <w:pPr>
        <w:pStyle w:val="PL"/>
        <w:rPr>
          <w:del w:id="2896" w:author="ruiyue"/>
        </w:rPr>
      </w:pPr>
      <w:del w:id="2897" w:author="ruiyue">
        <w:r>
          <w:delText xml:space="preserve">          $ref: '#/components/schemas/reportAmountM7LTE-Type'</w:delText>
        </w:r>
      </w:del>
    </w:p>
    <w:p w14:paraId="36766FA8" w14:textId="77777777" w:rsidR="00C97D6B" w:rsidRDefault="00C97D6B" w:rsidP="00C97D6B">
      <w:pPr>
        <w:pStyle w:val="PL"/>
        <w:rPr>
          <w:del w:id="2898" w:author="ruiyue"/>
        </w:rPr>
      </w:pPr>
      <w:del w:id="2899" w:author="ruiyue">
        <w:r>
          <w:delText xml:space="preserve">        reportInterval:</w:delText>
        </w:r>
      </w:del>
    </w:p>
    <w:p w14:paraId="78A64FAD" w14:textId="77777777" w:rsidR="00C97D6B" w:rsidRDefault="00C97D6B" w:rsidP="00C97D6B">
      <w:pPr>
        <w:pStyle w:val="PL"/>
        <w:rPr>
          <w:del w:id="2900" w:author="ruiyue"/>
        </w:rPr>
      </w:pPr>
      <w:del w:id="2901" w:author="ruiyue">
        <w:r>
          <w:delText xml:space="preserve">          $ref: '#/components/schemas/reportInterval-Type'</w:delText>
        </w:r>
      </w:del>
    </w:p>
    <w:p w14:paraId="1F4BA346" w14:textId="77777777" w:rsidR="00C97D6B" w:rsidRDefault="00C97D6B" w:rsidP="00C97D6B">
      <w:pPr>
        <w:pStyle w:val="PL"/>
        <w:rPr>
          <w:del w:id="2902" w:author="ruiyue"/>
        </w:rPr>
      </w:pPr>
      <w:del w:id="2903" w:author="ruiyue">
        <w:r>
          <w:delText xml:space="preserve">        eventThreshold:</w:delText>
        </w:r>
      </w:del>
    </w:p>
    <w:p w14:paraId="33C37EFC" w14:textId="77777777" w:rsidR="00C97D6B" w:rsidRDefault="00C97D6B" w:rsidP="00C97D6B">
      <w:pPr>
        <w:pStyle w:val="PL"/>
        <w:rPr>
          <w:del w:id="2904" w:author="ruiyue"/>
        </w:rPr>
      </w:pPr>
      <w:del w:id="2905" w:author="ruiyue">
        <w:r>
          <w:delText xml:space="preserve">          $ref: '#/components/schemas/eventThreshold-Type'</w:delText>
        </w:r>
      </w:del>
    </w:p>
    <w:p w14:paraId="6DEB591E" w14:textId="77777777" w:rsidR="00C97D6B" w:rsidRDefault="00C97D6B" w:rsidP="00C97D6B">
      <w:pPr>
        <w:pStyle w:val="PL"/>
        <w:rPr>
          <w:del w:id="2906" w:author="ruiyue"/>
        </w:rPr>
      </w:pPr>
      <w:del w:id="2907" w:author="ruiyue">
        <w:r>
          <w:delText xml:space="preserve">        collectionPeriodRrmLte:</w:delText>
        </w:r>
      </w:del>
    </w:p>
    <w:p w14:paraId="78C6D05A" w14:textId="77777777" w:rsidR="00C97D6B" w:rsidRDefault="00C97D6B" w:rsidP="00C97D6B">
      <w:pPr>
        <w:pStyle w:val="PL"/>
        <w:rPr>
          <w:del w:id="2908" w:author="ruiyue"/>
        </w:rPr>
      </w:pPr>
      <w:del w:id="2909" w:author="ruiyue">
        <w:r>
          <w:delText xml:space="preserve">          $ref: '#/components/schemas/collectionPeriodRrmLte-Type'</w:delText>
        </w:r>
      </w:del>
    </w:p>
    <w:p w14:paraId="7E3401A8" w14:textId="77777777" w:rsidR="00C97D6B" w:rsidRDefault="00C97D6B" w:rsidP="00C97D6B">
      <w:pPr>
        <w:pStyle w:val="PL"/>
        <w:rPr>
          <w:del w:id="2910" w:author="ruiyue"/>
        </w:rPr>
      </w:pPr>
      <w:del w:id="2911" w:author="ruiyue">
        <w:r>
          <w:delText xml:space="preserve">        collectionPeriodM6Lte:</w:delText>
        </w:r>
      </w:del>
    </w:p>
    <w:p w14:paraId="2C3078B4" w14:textId="77777777" w:rsidR="00C97D6B" w:rsidRDefault="00C97D6B" w:rsidP="00C97D6B">
      <w:pPr>
        <w:pStyle w:val="PL"/>
        <w:rPr>
          <w:del w:id="2912" w:author="ruiyue"/>
        </w:rPr>
      </w:pPr>
      <w:del w:id="2913" w:author="ruiyue">
        <w:r>
          <w:delText xml:space="preserve">          $ref: '#/components/schemas/collectionPeriodM6Lte-Type'</w:delText>
        </w:r>
      </w:del>
    </w:p>
    <w:p w14:paraId="5A934FCE" w14:textId="77777777" w:rsidR="00C97D6B" w:rsidRDefault="00C97D6B" w:rsidP="00C97D6B">
      <w:pPr>
        <w:pStyle w:val="PL"/>
        <w:rPr>
          <w:del w:id="2914" w:author="ruiyue"/>
        </w:rPr>
      </w:pPr>
      <w:del w:id="2915" w:author="ruiyue">
        <w:r>
          <w:delText xml:space="preserve">        collectionPeriodM7Lte:</w:delText>
        </w:r>
      </w:del>
    </w:p>
    <w:p w14:paraId="60697770" w14:textId="77777777" w:rsidR="00C97D6B" w:rsidRDefault="00C97D6B" w:rsidP="00C97D6B">
      <w:pPr>
        <w:pStyle w:val="PL"/>
        <w:rPr>
          <w:del w:id="2916" w:author="ruiyue"/>
        </w:rPr>
      </w:pPr>
      <w:del w:id="2917" w:author="ruiyue">
        <w:r>
          <w:delText xml:space="preserve">          $ref: '#/components/schemas/collectionPeriodM7Lte-Type'</w:delText>
        </w:r>
      </w:del>
    </w:p>
    <w:p w14:paraId="4917E937" w14:textId="77777777" w:rsidR="00C97D6B" w:rsidRDefault="00C97D6B" w:rsidP="00C97D6B">
      <w:pPr>
        <w:pStyle w:val="PL"/>
        <w:rPr>
          <w:del w:id="2918" w:author="ruiyue"/>
        </w:rPr>
      </w:pPr>
      <w:del w:id="2919" w:author="ruiyue">
        <w:r>
          <w:delText xml:space="preserve">        collectionPeriodRrmUmts:</w:delText>
        </w:r>
      </w:del>
    </w:p>
    <w:p w14:paraId="355AC18A" w14:textId="77777777" w:rsidR="00C97D6B" w:rsidRDefault="00C97D6B" w:rsidP="00C97D6B">
      <w:pPr>
        <w:pStyle w:val="PL"/>
        <w:rPr>
          <w:del w:id="2920" w:author="ruiyue"/>
        </w:rPr>
      </w:pPr>
      <w:del w:id="2921" w:author="ruiyue">
        <w:r>
          <w:delText xml:space="preserve">          $ref: '#/components/schemas/collectionPeriodRrmUmts-Type'</w:delText>
        </w:r>
      </w:del>
    </w:p>
    <w:p w14:paraId="75BFADCF" w14:textId="77777777" w:rsidR="00C97D6B" w:rsidRDefault="00C97D6B" w:rsidP="00C97D6B">
      <w:pPr>
        <w:pStyle w:val="PL"/>
        <w:rPr>
          <w:del w:id="2922" w:author="ruiyue"/>
        </w:rPr>
      </w:pPr>
      <w:del w:id="2923" w:author="ruiyue">
        <w:r>
          <w:delText xml:space="preserve">        collectionPeriodRrmNr:</w:delText>
        </w:r>
      </w:del>
    </w:p>
    <w:p w14:paraId="557BE6DE" w14:textId="77777777" w:rsidR="00C97D6B" w:rsidRDefault="00C97D6B" w:rsidP="00C97D6B">
      <w:pPr>
        <w:pStyle w:val="PL"/>
        <w:rPr>
          <w:del w:id="2924" w:author="ruiyue"/>
        </w:rPr>
      </w:pPr>
      <w:del w:id="2925" w:author="ruiyue">
        <w:r>
          <w:delText xml:space="preserve">          $ref: '#/components/schemas/collectionPeriodRrmNr-Type'</w:delText>
        </w:r>
      </w:del>
    </w:p>
    <w:p w14:paraId="0D54B87B" w14:textId="77777777" w:rsidR="00C97D6B" w:rsidRDefault="00C97D6B" w:rsidP="00C97D6B">
      <w:pPr>
        <w:pStyle w:val="PL"/>
        <w:rPr>
          <w:del w:id="2926" w:author="ruiyue"/>
        </w:rPr>
      </w:pPr>
      <w:del w:id="2927" w:author="ruiyue">
        <w:r>
          <w:delText xml:space="preserve">        collectionPeriodM6Nr:</w:delText>
        </w:r>
      </w:del>
    </w:p>
    <w:p w14:paraId="0635F465" w14:textId="77777777" w:rsidR="00C97D6B" w:rsidRDefault="00C97D6B" w:rsidP="00C97D6B">
      <w:pPr>
        <w:pStyle w:val="PL"/>
        <w:rPr>
          <w:del w:id="2928" w:author="ruiyue"/>
        </w:rPr>
      </w:pPr>
      <w:del w:id="2929" w:author="ruiyue">
        <w:r>
          <w:delText xml:space="preserve">          $ref: '#/components/schemas/collectionPeriodM6Nr-Type'</w:delText>
        </w:r>
      </w:del>
    </w:p>
    <w:p w14:paraId="5EED7286" w14:textId="77777777" w:rsidR="00C97D6B" w:rsidRDefault="00C97D6B" w:rsidP="00C97D6B">
      <w:pPr>
        <w:pStyle w:val="PL"/>
        <w:rPr>
          <w:del w:id="2930" w:author="ruiyue"/>
        </w:rPr>
      </w:pPr>
      <w:del w:id="2931" w:author="ruiyue">
        <w:r>
          <w:delText xml:space="preserve">        collectionPeriodM7Nr:</w:delText>
        </w:r>
      </w:del>
    </w:p>
    <w:p w14:paraId="564F627C" w14:textId="77777777" w:rsidR="00C97D6B" w:rsidRDefault="00C97D6B" w:rsidP="00C97D6B">
      <w:pPr>
        <w:pStyle w:val="PL"/>
        <w:rPr>
          <w:del w:id="2932" w:author="ruiyue"/>
        </w:rPr>
      </w:pPr>
      <w:del w:id="2933" w:author="ruiyue">
        <w:r>
          <w:delText xml:space="preserve">          $ref: '#/components/schemas/collectionPeriodM7Nr-Type'</w:delText>
        </w:r>
      </w:del>
    </w:p>
    <w:p w14:paraId="3E8206CA" w14:textId="77777777" w:rsidR="00C97D6B" w:rsidRDefault="00C97D6B" w:rsidP="00C97D6B">
      <w:pPr>
        <w:pStyle w:val="PL"/>
        <w:rPr>
          <w:del w:id="2934" w:author="ruiyue"/>
        </w:rPr>
      </w:pPr>
      <w:del w:id="2935" w:author="ruiyue">
        <w:r>
          <w:delText xml:space="preserve">        eventThresholdUphUmts:</w:delText>
        </w:r>
      </w:del>
    </w:p>
    <w:p w14:paraId="1D4B41C3" w14:textId="77777777" w:rsidR="00C97D6B" w:rsidRDefault="00C97D6B" w:rsidP="00C97D6B">
      <w:pPr>
        <w:pStyle w:val="PL"/>
        <w:rPr>
          <w:del w:id="2936" w:author="ruiyue"/>
        </w:rPr>
      </w:pPr>
      <w:del w:id="2937" w:author="ruiyue">
        <w:r>
          <w:delText xml:space="preserve">          $ref: '#/components/schemas/eventThresholdUphUmts-Type'</w:delText>
        </w:r>
      </w:del>
    </w:p>
    <w:p w14:paraId="6B26892A" w14:textId="77777777" w:rsidR="00C97D6B" w:rsidRDefault="00C97D6B" w:rsidP="00C97D6B">
      <w:pPr>
        <w:pStyle w:val="PL"/>
        <w:rPr>
          <w:del w:id="2938" w:author="ruiyue"/>
        </w:rPr>
      </w:pPr>
      <w:del w:id="2939" w:author="ruiyue">
        <w:r>
          <w:delText xml:space="preserve">        measurementPeriodUmts:</w:delText>
        </w:r>
      </w:del>
    </w:p>
    <w:p w14:paraId="4068FA5B" w14:textId="77777777" w:rsidR="00C97D6B" w:rsidRDefault="00C97D6B" w:rsidP="00C97D6B">
      <w:pPr>
        <w:pStyle w:val="PL"/>
        <w:rPr>
          <w:del w:id="2940" w:author="ruiyue"/>
        </w:rPr>
      </w:pPr>
      <w:del w:id="2941" w:author="ruiyue">
        <w:r>
          <w:delText xml:space="preserve">          $ref: '#/components/schemas/measurementPeriodUmts-Type'</w:delText>
        </w:r>
      </w:del>
    </w:p>
    <w:p w14:paraId="165956B1" w14:textId="77777777" w:rsidR="00C97D6B" w:rsidRDefault="00C97D6B" w:rsidP="00C97D6B">
      <w:pPr>
        <w:pStyle w:val="PL"/>
        <w:rPr>
          <w:del w:id="2942" w:author="ruiyue"/>
        </w:rPr>
      </w:pPr>
      <w:del w:id="2943" w:author="ruiyue">
        <w:r>
          <w:delText xml:space="preserve">        measurementPeriodLte:</w:delText>
        </w:r>
      </w:del>
    </w:p>
    <w:p w14:paraId="7C5F91C6" w14:textId="77777777" w:rsidR="00C97D6B" w:rsidRDefault="00C97D6B" w:rsidP="00C97D6B">
      <w:pPr>
        <w:pStyle w:val="PL"/>
        <w:rPr>
          <w:del w:id="2944" w:author="ruiyue"/>
        </w:rPr>
      </w:pPr>
      <w:del w:id="2945" w:author="ruiyue">
        <w:r>
          <w:delText xml:space="preserve">          $ref: '#/components/schemas/measurementPeriodLte-Type'</w:delText>
        </w:r>
      </w:del>
    </w:p>
    <w:p w14:paraId="79685216" w14:textId="77777777" w:rsidR="00C97D6B" w:rsidRDefault="00C97D6B" w:rsidP="00C97D6B">
      <w:pPr>
        <w:pStyle w:val="PL"/>
        <w:rPr>
          <w:del w:id="2946" w:author="ruiyue"/>
        </w:rPr>
      </w:pPr>
      <w:del w:id="2947" w:author="ruiyue">
        <w:r>
          <w:delText xml:space="preserve">        measurementQuantity:</w:delText>
        </w:r>
      </w:del>
    </w:p>
    <w:p w14:paraId="32220B42" w14:textId="77777777" w:rsidR="00C97D6B" w:rsidRDefault="00C97D6B" w:rsidP="00C97D6B">
      <w:pPr>
        <w:pStyle w:val="PL"/>
        <w:rPr>
          <w:del w:id="2948" w:author="ruiyue"/>
        </w:rPr>
      </w:pPr>
      <w:del w:id="2949" w:author="ruiyue">
        <w:r>
          <w:delText xml:space="preserve">          $ref: '#/components/schemas/measurementQuantity-Type'</w:delText>
        </w:r>
      </w:del>
    </w:p>
    <w:p w14:paraId="5F16A0CA" w14:textId="77777777" w:rsidR="00C97D6B" w:rsidRDefault="00C97D6B" w:rsidP="00C97D6B">
      <w:pPr>
        <w:pStyle w:val="PL"/>
        <w:rPr>
          <w:del w:id="2950" w:author="ruiyue"/>
        </w:rPr>
      </w:pPr>
      <w:del w:id="2951" w:author="ruiyue">
        <w:r>
          <w:delText xml:space="preserve">        beamLevelMeasurement:</w:delText>
        </w:r>
      </w:del>
    </w:p>
    <w:p w14:paraId="02235FF8" w14:textId="77777777" w:rsidR="00C97D6B" w:rsidRDefault="00C97D6B" w:rsidP="00C97D6B">
      <w:pPr>
        <w:pStyle w:val="PL"/>
        <w:rPr>
          <w:del w:id="2952" w:author="ruiyue"/>
        </w:rPr>
      </w:pPr>
      <w:del w:id="2953" w:author="ruiyue">
        <w:r>
          <w:delText xml:space="preserve">          $ref: '#/components/schemas/beamLevelMeasurement-Type'</w:delText>
        </w:r>
      </w:del>
    </w:p>
    <w:p w14:paraId="222566DE" w14:textId="77777777" w:rsidR="00C97D6B" w:rsidRDefault="00C97D6B" w:rsidP="00C97D6B">
      <w:pPr>
        <w:pStyle w:val="PL"/>
        <w:rPr>
          <w:del w:id="2954" w:author="ruiyue"/>
        </w:rPr>
      </w:pPr>
      <w:del w:id="2955" w:author="ruiyue">
        <w:r>
          <w:delText xml:space="preserve">        positioningMethod:</w:delText>
        </w:r>
      </w:del>
    </w:p>
    <w:p w14:paraId="0FE807DA" w14:textId="77777777" w:rsidR="00C97D6B" w:rsidRDefault="00C97D6B" w:rsidP="00C97D6B">
      <w:pPr>
        <w:pStyle w:val="PL"/>
        <w:rPr>
          <w:del w:id="2956" w:author="ruiyue"/>
        </w:rPr>
      </w:pPr>
      <w:del w:id="2957" w:author="ruiyue">
        <w:r>
          <w:delText xml:space="preserve">          $ref: '#/components/schemas/positioningMethod-Type'</w:delText>
        </w:r>
      </w:del>
    </w:p>
    <w:p w14:paraId="5381FF53" w14:textId="77777777" w:rsidR="00C97D6B" w:rsidRDefault="00C97D6B" w:rsidP="00C97D6B">
      <w:pPr>
        <w:pStyle w:val="PL"/>
        <w:rPr>
          <w:del w:id="2958" w:author="ruiyue"/>
        </w:rPr>
      </w:pPr>
      <w:del w:id="2959" w:author="ruiyue">
        <w:r>
          <w:delText xml:space="preserve">        excessPacketDelayThresholds:</w:delText>
        </w:r>
      </w:del>
    </w:p>
    <w:p w14:paraId="3D2CF7C8" w14:textId="77777777" w:rsidR="00C97D6B" w:rsidRDefault="00C97D6B" w:rsidP="00C97D6B">
      <w:pPr>
        <w:pStyle w:val="PL"/>
        <w:rPr>
          <w:del w:id="2960" w:author="ruiyue"/>
        </w:rPr>
      </w:pPr>
      <w:del w:id="2961" w:author="ruiyue">
        <w:r>
          <w:delText xml:space="preserve">          $ref: '#/components/schemas/excessPacketDelayThresholds-Type'</w:delText>
        </w:r>
      </w:del>
    </w:p>
    <w:p w14:paraId="012A8B54" w14:textId="77777777" w:rsidR="00C97D6B" w:rsidRDefault="00C97D6B" w:rsidP="00C97D6B">
      <w:pPr>
        <w:pStyle w:val="PL"/>
        <w:rPr>
          <w:del w:id="2962" w:author="ruiyue"/>
        </w:rPr>
      </w:pPr>
    </w:p>
    <w:p w14:paraId="582FB68F" w14:textId="77777777" w:rsidR="00C97D6B" w:rsidRDefault="00C97D6B" w:rsidP="00C97D6B">
      <w:pPr>
        <w:pStyle w:val="PL"/>
        <w:rPr>
          <w:del w:id="2963" w:author="ruiyue"/>
        </w:rPr>
      </w:pPr>
      <w:del w:id="2964" w:author="ruiyue">
        <w:r>
          <w:delText xml:space="preserve">    loggedMDTConfig-Type:</w:delText>
        </w:r>
      </w:del>
    </w:p>
    <w:p w14:paraId="397B69C3" w14:textId="77777777" w:rsidR="00C97D6B" w:rsidRDefault="00C97D6B" w:rsidP="00C97D6B">
      <w:pPr>
        <w:pStyle w:val="PL"/>
        <w:rPr>
          <w:del w:id="2965" w:author="ruiyue"/>
        </w:rPr>
      </w:pPr>
      <w:del w:id="2966" w:author="ruiyue">
        <w:r>
          <w:delText xml:space="preserve">      description: Logged MDT configuration parameters. See details in 3GPP TS 28.622 clause 4.3.30.</w:delText>
        </w:r>
      </w:del>
    </w:p>
    <w:p w14:paraId="4E952CAA" w14:textId="77777777" w:rsidR="00C97D6B" w:rsidRDefault="00C97D6B" w:rsidP="00C97D6B">
      <w:pPr>
        <w:pStyle w:val="PL"/>
        <w:rPr>
          <w:del w:id="2967" w:author="ruiyue"/>
        </w:rPr>
      </w:pPr>
      <w:del w:id="2968" w:author="ruiyue">
        <w:r>
          <w:delText xml:space="preserve">      type: object</w:delText>
        </w:r>
      </w:del>
    </w:p>
    <w:p w14:paraId="4BDF52E5" w14:textId="77777777" w:rsidR="00C97D6B" w:rsidRDefault="00C97D6B" w:rsidP="00C97D6B">
      <w:pPr>
        <w:pStyle w:val="PL"/>
        <w:rPr>
          <w:del w:id="2969" w:author="ruiyue"/>
        </w:rPr>
      </w:pPr>
      <w:del w:id="2970" w:author="ruiyue">
        <w:r>
          <w:delText xml:space="preserve">      properties:</w:delText>
        </w:r>
      </w:del>
    </w:p>
    <w:p w14:paraId="517BEC90" w14:textId="77777777" w:rsidR="00C97D6B" w:rsidRDefault="00C97D6B" w:rsidP="00C97D6B">
      <w:pPr>
        <w:pStyle w:val="PL"/>
        <w:rPr>
          <w:del w:id="2971" w:author="ruiyue"/>
        </w:rPr>
      </w:pPr>
      <w:del w:id="2972" w:author="ruiyue">
        <w:r>
          <w:delText xml:space="preserve">        traceCollectionEntityId:</w:delText>
        </w:r>
      </w:del>
    </w:p>
    <w:p w14:paraId="1A2F3432" w14:textId="77777777" w:rsidR="00C97D6B" w:rsidRDefault="00C97D6B" w:rsidP="00C97D6B">
      <w:pPr>
        <w:pStyle w:val="PL"/>
        <w:rPr>
          <w:del w:id="2973" w:author="ruiyue"/>
        </w:rPr>
      </w:pPr>
      <w:del w:id="2974" w:author="ruiyue">
        <w:r>
          <w:delText xml:space="preserve">          $ref: '#/components/schemas/traceCollectionEntityId-Type'</w:delText>
        </w:r>
      </w:del>
    </w:p>
    <w:p w14:paraId="1FF21A83" w14:textId="77777777" w:rsidR="00C97D6B" w:rsidRDefault="00C97D6B" w:rsidP="00C97D6B">
      <w:pPr>
        <w:pStyle w:val="PL"/>
        <w:rPr>
          <w:del w:id="2975" w:author="ruiyue"/>
        </w:rPr>
      </w:pPr>
      <w:del w:id="2976" w:author="ruiyue">
        <w:r>
          <w:delText xml:space="preserve">        loggingDuration:</w:delText>
        </w:r>
      </w:del>
    </w:p>
    <w:p w14:paraId="25EFDDD8" w14:textId="77777777" w:rsidR="00C97D6B" w:rsidRDefault="00C97D6B" w:rsidP="00C97D6B">
      <w:pPr>
        <w:pStyle w:val="PL"/>
        <w:rPr>
          <w:del w:id="2977" w:author="ruiyue"/>
        </w:rPr>
      </w:pPr>
      <w:del w:id="2978" w:author="ruiyue">
        <w:r>
          <w:delText xml:space="preserve">          $ref: '#/components/schemas/loggingDuration-Type'</w:delText>
        </w:r>
      </w:del>
    </w:p>
    <w:p w14:paraId="7E1E8187" w14:textId="77777777" w:rsidR="00C97D6B" w:rsidRDefault="00C97D6B" w:rsidP="00C97D6B">
      <w:pPr>
        <w:pStyle w:val="PL"/>
        <w:rPr>
          <w:del w:id="2979" w:author="ruiyue"/>
        </w:rPr>
      </w:pPr>
      <w:del w:id="2980" w:author="ruiyue">
        <w:r>
          <w:delText xml:space="preserve">        loggingInterval:</w:delText>
        </w:r>
      </w:del>
    </w:p>
    <w:p w14:paraId="735C24FB" w14:textId="77777777" w:rsidR="00C97D6B" w:rsidRDefault="00C97D6B" w:rsidP="00C97D6B">
      <w:pPr>
        <w:pStyle w:val="PL"/>
        <w:rPr>
          <w:del w:id="2981" w:author="ruiyue"/>
        </w:rPr>
      </w:pPr>
      <w:del w:id="2982" w:author="ruiyue">
        <w:r>
          <w:delText xml:space="preserve">          $ref: '#/components/schemas/loggingInterval-Type'</w:delText>
        </w:r>
      </w:del>
    </w:p>
    <w:p w14:paraId="3103A4A6" w14:textId="77777777" w:rsidR="00C97D6B" w:rsidRDefault="00C97D6B" w:rsidP="00C97D6B">
      <w:pPr>
        <w:pStyle w:val="PL"/>
        <w:rPr>
          <w:del w:id="2983" w:author="ruiyue"/>
        </w:rPr>
      </w:pPr>
      <w:del w:id="2984" w:author="ruiyue">
        <w:r>
          <w:delText xml:space="preserve">        eventThresholdL1:</w:delText>
        </w:r>
      </w:del>
    </w:p>
    <w:p w14:paraId="73D04AB2" w14:textId="77777777" w:rsidR="00C97D6B" w:rsidRDefault="00C97D6B" w:rsidP="00C97D6B">
      <w:pPr>
        <w:pStyle w:val="PL"/>
        <w:rPr>
          <w:del w:id="2985" w:author="ruiyue"/>
        </w:rPr>
      </w:pPr>
      <w:del w:id="2986" w:author="ruiyue">
        <w:r>
          <w:delText xml:space="preserve">          $ref: '#/components/schemas/eventThresholdL1-Type'</w:delText>
        </w:r>
      </w:del>
    </w:p>
    <w:p w14:paraId="18CE7911" w14:textId="77777777" w:rsidR="00C97D6B" w:rsidRDefault="00C97D6B" w:rsidP="00C97D6B">
      <w:pPr>
        <w:pStyle w:val="PL"/>
        <w:rPr>
          <w:del w:id="2987" w:author="ruiyue"/>
        </w:rPr>
      </w:pPr>
      <w:del w:id="2988" w:author="ruiyue">
        <w:r>
          <w:delText xml:space="preserve">        hysteresisL1:</w:delText>
        </w:r>
      </w:del>
    </w:p>
    <w:p w14:paraId="440731F4" w14:textId="77777777" w:rsidR="00C97D6B" w:rsidRDefault="00C97D6B" w:rsidP="00C97D6B">
      <w:pPr>
        <w:pStyle w:val="PL"/>
        <w:rPr>
          <w:del w:id="2989" w:author="ruiyue"/>
        </w:rPr>
      </w:pPr>
      <w:del w:id="2990" w:author="ruiyue">
        <w:r>
          <w:delText xml:space="preserve">          $ref: '#/components/schemas/hysteresisL1-Type'</w:delText>
        </w:r>
      </w:del>
    </w:p>
    <w:p w14:paraId="631440FE" w14:textId="77777777" w:rsidR="00C97D6B" w:rsidRDefault="00C97D6B" w:rsidP="00C97D6B">
      <w:pPr>
        <w:pStyle w:val="PL"/>
        <w:rPr>
          <w:del w:id="2991" w:author="ruiyue"/>
        </w:rPr>
      </w:pPr>
      <w:del w:id="2992" w:author="ruiyue">
        <w:r>
          <w:delText xml:space="preserve">        timeToTriggerL1:</w:delText>
        </w:r>
      </w:del>
    </w:p>
    <w:p w14:paraId="1B0E4AEF" w14:textId="77777777" w:rsidR="00C97D6B" w:rsidRDefault="00C97D6B" w:rsidP="00C97D6B">
      <w:pPr>
        <w:pStyle w:val="PL"/>
        <w:rPr>
          <w:del w:id="2993" w:author="ruiyue"/>
        </w:rPr>
      </w:pPr>
      <w:del w:id="2994" w:author="ruiyue">
        <w:r>
          <w:delText xml:space="preserve">          $ref: '#/components/schemas/timeToTriggerL1-Type'</w:delText>
        </w:r>
      </w:del>
    </w:p>
    <w:p w14:paraId="0E5D7391" w14:textId="77777777" w:rsidR="00C97D6B" w:rsidRDefault="00C97D6B" w:rsidP="00C97D6B">
      <w:pPr>
        <w:pStyle w:val="PL"/>
        <w:rPr>
          <w:del w:id="2995" w:author="ruiyue"/>
        </w:rPr>
      </w:pPr>
      <w:del w:id="2996" w:author="ruiyue">
        <w:r>
          <w:delText xml:space="preserve">        mbsfnAreaList:</w:delText>
        </w:r>
      </w:del>
    </w:p>
    <w:p w14:paraId="322732C1" w14:textId="77777777" w:rsidR="00C97D6B" w:rsidRDefault="00C97D6B" w:rsidP="00C97D6B">
      <w:pPr>
        <w:pStyle w:val="PL"/>
      </w:pPr>
      <w:r>
        <w:t xml:space="preserve">          type: array</w:t>
      </w:r>
    </w:p>
    <w:p w14:paraId="24D2EEFB" w14:textId="77777777" w:rsidR="00C97D6B" w:rsidRDefault="00C97D6B" w:rsidP="00C97D6B">
      <w:pPr>
        <w:pStyle w:val="PL"/>
      </w:pPr>
      <w:r>
        <w:t xml:space="preserve">          items:</w:t>
      </w:r>
    </w:p>
    <w:p w14:paraId="4B26D6FE" w14:textId="77777777" w:rsidR="00C97D6B" w:rsidRDefault="00C97D6B" w:rsidP="00C97D6B">
      <w:pPr>
        <w:pStyle w:val="PL"/>
        <w:rPr>
          <w:ins w:id="2997" w:author="ruiyue"/>
        </w:rPr>
      </w:pPr>
      <w:ins w:id="2998" w:author="ruiyue">
        <w:r>
          <w:t xml:space="preserve">            type: integer</w:t>
        </w:r>
      </w:ins>
    </w:p>
    <w:p w14:paraId="2C12B6E0" w14:textId="77777777" w:rsidR="00C97D6B" w:rsidRDefault="00C97D6B" w:rsidP="00C97D6B">
      <w:pPr>
        <w:pStyle w:val="PL"/>
        <w:rPr>
          <w:ins w:id="2999" w:author="ruiyue"/>
        </w:rPr>
      </w:pPr>
      <w:ins w:id="3000" w:author="ruiyue">
        <w:r>
          <w:t xml:space="preserve">            minimum: 1</w:t>
        </w:r>
      </w:ins>
    </w:p>
    <w:p w14:paraId="64FE78BA" w14:textId="77777777" w:rsidR="00C97D6B" w:rsidRDefault="00C97D6B" w:rsidP="00C97D6B">
      <w:pPr>
        <w:pStyle w:val="PL"/>
        <w:rPr>
          <w:ins w:id="3001" w:author="ruiyue"/>
        </w:rPr>
      </w:pPr>
      <w:ins w:id="3002" w:author="ruiyue">
        <w:r>
          <w:t xml:space="preserve">    </w:t>
        </w:r>
        <w:proofErr w:type="spellStart"/>
        <w:r>
          <w:t>ReportingCtrl</w:t>
        </w:r>
        <w:proofErr w:type="spellEnd"/>
        <w:r>
          <w:t>:</w:t>
        </w:r>
      </w:ins>
    </w:p>
    <w:p w14:paraId="116A711B" w14:textId="77777777" w:rsidR="00C97D6B" w:rsidRDefault="00C97D6B" w:rsidP="00C97D6B">
      <w:pPr>
        <w:pStyle w:val="PL"/>
        <w:rPr>
          <w:ins w:id="3003" w:author="ruiyue"/>
        </w:rPr>
      </w:pPr>
      <w:ins w:id="3004" w:author="ruiyue">
        <w:r>
          <w:t xml:space="preserve">      </w:t>
        </w:r>
        <w:proofErr w:type="spellStart"/>
        <w:r>
          <w:t>oneOf</w:t>
        </w:r>
        <w:proofErr w:type="spellEnd"/>
        <w:r>
          <w:t>:</w:t>
        </w:r>
      </w:ins>
    </w:p>
    <w:p w14:paraId="3B81E41D" w14:textId="77777777" w:rsidR="00C97D6B" w:rsidRDefault="00C97D6B" w:rsidP="00C97D6B">
      <w:pPr>
        <w:pStyle w:val="PL"/>
        <w:rPr>
          <w:ins w:id="3005" w:author="ruiyue"/>
        </w:rPr>
      </w:pPr>
      <w:ins w:id="3006" w:author="ruiyue">
        <w:r>
          <w:t xml:space="preserve">        - type: object</w:t>
        </w:r>
      </w:ins>
    </w:p>
    <w:p w14:paraId="0118F512" w14:textId="77777777" w:rsidR="00C97D6B" w:rsidRDefault="00C97D6B" w:rsidP="00C97D6B">
      <w:pPr>
        <w:pStyle w:val="PL"/>
        <w:rPr>
          <w:ins w:id="3007" w:author="ruiyue"/>
        </w:rPr>
      </w:pPr>
      <w:ins w:id="3008" w:author="ruiyue">
        <w:r>
          <w:t xml:space="preserve">          properties:</w:t>
        </w:r>
      </w:ins>
    </w:p>
    <w:p w14:paraId="357E606C" w14:textId="77777777" w:rsidR="00C97D6B" w:rsidRDefault="00C97D6B" w:rsidP="00C97D6B">
      <w:pPr>
        <w:pStyle w:val="PL"/>
        <w:rPr>
          <w:ins w:id="3009" w:author="ruiyue"/>
        </w:rPr>
      </w:pPr>
      <w:ins w:id="3010" w:author="ruiyue">
        <w:r>
          <w:t xml:space="preserve">            </w:t>
        </w:r>
        <w:proofErr w:type="spellStart"/>
        <w:r>
          <w:t>fileReportingPeriod</w:t>
        </w:r>
        <w:proofErr w:type="spellEnd"/>
        <w:r>
          <w:t>:</w:t>
        </w:r>
      </w:ins>
    </w:p>
    <w:p w14:paraId="4C45E182" w14:textId="77777777" w:rsidR="00C97D6B" w:rsidRDefault="00C97D6B" w:rsidP="00C97D6B">
      <w:pPr>
        <w:pStyle w:val="PL"/>
        <w:rPr>
          <w:ins w:id="3011" w:author="ruiyue"/>
        </w:rPr>
      </w:pPr>
      <w:ins w:id="3012" w:author="ruiyue">
        <w:r>
          <w:t xml:space="preserve">              type: integer</w:t>
        </w:r>
      </w:ins>
    </w:p>
    <w:p w14:paraId="2FE9081A" w14:textId="77777777" w:rsidR="00C97D6B" w:rsidRDefault="00C97D6B" w:rsidP="00C97D6B">
      <w:pPr>
        <w:pStyle w:val="PL"/>
        <w:rPr>
          <w:ins w:id="3013" w:author="ruiyue"/>
        </w:rPr>
      </w:pPr>
      <w:ins w:id="3014" w:author="ruiyue">
        <w:r>
          <w:t xml:space="preserve">        - type: object</w:t>
        </w:r>
      </w:ins>
    </w:p>
    <w:p w14:paraId="19E8990D" w14:textId="77777777" w:rsidR="00C97D6B" w:rsidRDefault="00C97D6B" w:rsidP="00C97D6B">
      <w:pPr>
        <w:pStyle w:val="PL"/>
        <w:rPr>
          <w:ins w:id="3015" w:author="ruiyue"/>
        </w:rPr>
      </w:pPr>
      <w:ins w:id="3016" w:author="ruiyue">
        <w:r>
          <w:t xml:space="preserve">          properties:</w:t>
        </w:r>
      </w:ins>
    </w:p>
    <w:p w14:paraId="0B4445C4" w14:textId="77777777" w:rsidR="00C97D6B" w:rsidRDefault="00C97D6B" w:rsidP="00C97D6B">
      <w:pPr>
        <w:pStyle w:val="PL"/>
        <w:rPr>
          <w:ins w:id="3017" w:author="ruiyue"/>
        </w:rPr>
      </w:pPr>
      <w:ins w:id="3018" w:author="ruiyue">
        <w:r>
          <w:t xml:space="preserve">            </w:t>
        </w:r>
        <w:proofErr w:type="spellStart"/>
        <w:r>
          <w:t>fileReportingPeriod</w:t>
        </w:r>
        <w:proofErr w:type="spellEnd"/>
        <w:r>
          <w:t>:</w:t>
        </w:r>
      </w:ins>
    </w:p>
    <w:p w14:paraId="553532F7" w14:textId="77777777" w:rsidR="00C97D6B" w:rsidRDefault="00C97D6B" w:rsidP="00C97D6B">
      <w:pPr>
        <w:pStyle w:val="PL"/>
        <w:rPr>
          <w:ins w:id="3019" w:author="ruiyue"/>
        </w:rPr>
      </w:pPr>
      <w:ins w:id="3020" w:author="ruiyue">
        <w:r>
          <w:t xml:space="preserve">              type: integer</w:t>
        </w:r>
      </w:ins>
    </w:p>
    <w:p w14:paraId="74F1017F" w14:textId="77777777" w:rsidR="00C97D6B" w:rsidRDefault="00C97D6B" w:rsidP="00C97D6B">
      <w:pPr>
        <w:pStyle w:val="PL"/>
        <w:rPr>
          <w:ins w:id="3021" w:author="ruiyue"/>
        </w:rPr>
      </w:pPr>
      <w:ins w:id="3022" w:author="ruiyue">
        <w:r>
          <w:lastRenderedPageBreak/>
          <w:t xml:space="preserve">            </w:t>
        </w:r>
        <w:proofErr w:type="spellStart"/>
        <w:r>
          <w:t>fileLocation</w:t>
        </w:r>
        <w:proofErr w:type="spellEnd"/>
        <w:r>
          <w:t>:</w:t>
        </w:r>
      </w:ins>
    </w:p>
    <w:p w14:paraId="5CD3682F" w14:textId="77777777" w:rsidR="00C97D6B" w:rsidRDefault="00C97D6B" w:rsidP="00C97D6B">
      <w:pPr>
        <w:pStyle w:val="PL"/>
        <w:rPr>
          <w:ins w:id="3023" w:author="ruiyue"/>
        </w:rPr>
      </w:pPr>
      <w:ins w:id="3024" w:author="ruiyue">
        <w:r>
          <w:t xml:space="preserve">              $ref: 'TS28623_ComDefs.yaml#/components/schemas/Uri'</w:t>
        </w:r>
      </w:ins>
    </w:p>
    <w:p w14:paraId="3550C770" w14:textId="77777777" w:rsidR="00C97D6B" w:rsidRDefault="00C97D6B" w:rsidP="00C97D6B">
      <w:pPr>
        <w:pStyle w:val="PL"/>
        <w:rPr>
          <w:ins w:id="3025" w:author="ruiyue"/>
        </w:rPr>
      </w:pPr>
      <w:ins w:id="3026" w:author="ruiyue">
        <w:r>
          <w:t xml:space="preserve">        - type: object</w:t>
        </w:r>
      </w:ins>
    </w:p>
    <w:p w14:paraId="76FFF0E5" w14:textId="77777777" w:rsidR="00C97D6B" w:rsidRDefault="00C97D6B" w:rsidP="00C97D6B">
      <w:pPr>
        <w:pStyle w:val="PL"/>
        <w:rPr>
          <w:ins w:id="3027" w:author="ruiyue"/>
        </w:rPr>
      </w:pPr>
      <w:ins w:id="3028" w:author="ruiyue">
        <w:r>
          <w:t xml:space="preserve">          properties:</w:t>
        </w:r>
      </w:ins>
    </w:p>
    <w:p w14:paraId="53C97FE5" w14:textId="77777777" w:rsidR="00C97D6B" w:rsidRDefault="00C97D6B" w:rsidP="00C97D6B">
      <w:pPr>
        <w:pStyle w:val="PL"/>
        <w:rPr>
          <w:ins w:id="3029" w:author="ruiyue"/>
        </w:rPr>
      </w:pPr>
      <w:ins w:id="3030" w:author="ruiyue">
        <w:r>
          <w:t xml:space="preserve">            </w:t>
        </w:r>
        <w:proofErr w:type="spellStart"/>
        <w:r>
          <w:t>streamTarget</w:t>
        </w:r>
        <w:proofErr w:type="spellEnd"/>
        <w:r>
          <w:t>:</w:t>
        </w:r>
      </w:ins>
    </w:p>
    <w:p w14:paraId="743C5406" w14:textId="77777777" w:rsidR="00C97D6B" w:rsidRDefault="00C97D6B" w:rsidP="00C97D6B">
      <w:pPr>
        <w:pStyle w:val="PL"/>
        <w:rPr>
          <w:ins w:id="3031" w:author="ruiyue"/>
        </w:rPr>
      </w:pPr>
      <w:ins w:id="3032" w:author="ruiyue">
        <w:r>
          <w:t xml:space="preserve">              $ref: 'TS28623_ComDefs.yaml#/components/schemas/Uri'</w:t>
        </w:r>
      </w:ins>
    </w:p>
    <w:p w14:paraId="4970503B" w14:textId="77777777" w:rsidR="00C97D6B" w:rsidRDefault="00C97D6B" w:rsidP="00C97D6B">
      <w:pPr>
        <w:pStyle w:val="PL"/>
        <w:rPr>
          <w:ins w:id="3033" w:author="ruiyue"/>
        </w:rPr>
      </w:pPr>
      <w:ins w:id="3034" w:author="ruiyue">
        <w:r>
          <w:t xml:space="preserve">    </w:t>
        </w:r>
        <w:proofErr w:type="spellStart"/>
        <w:r>
          <w:t>ProcessMonitor</w:t>
        </w:r>
        <w:proofErr w:type="spellEnd"/>
        <w:r>
          <w:t>:</w:t>
        </w:r>
      </w:ins>
    </w:p>
    <w:p w14:paraId="74C2D08E" w14:textId="77777777" w:rsidR="00C97D6B" w:rsidRDefault="00C97D6B" w:rsidP="00C97D6B">
      <w:pPr>
        <w:pStyle w:val="PL"/>
        <w:rPr>
          <w:ins w:id="3035" w:author="ruiyue"/>
        </w:rPr>
      </w:pPr>
      <w:ins w:id="3036" w:author="ruiyue">
        <w:r>
          <w:t xml:space="preserve">      description: &gt;-</w:t>
        </w:r>
      </w:ins>
    </w:p>
    <w:p w14:paraId="70C7D1B7" w14:textId="77777777" w:rsidR="00C97D6B" w:rsidRDefault="00C97D6B" w:rsidP="00C97D6B">
      <w:pPr>
        <w:pStyle w:val="PL"/>
        <w:rPr>
          <w:ins w:id="3037" w:author="ruiyue"/>
        </w:rPr>
      </w:pPr>
      <w:ins w:id="3038" w:author="ruiyue">
        <w:r>
          <w:t xml:space="preserve">        This data type is the "</w:t>
        </w:r>
        <w:proofErr w:type="spellStart"/>
        <w:r>
          <w:t>ProcessMonitor</w:t>
        </w:r>
        <w:proofErr w:type="spellEnd"/>
        <w:r>
          <w:t>" data type without specialisations.</w:t>
        </w:r>
      </w:ins>
    </w:p>
    <w:p w14:paraId="3CC55CAE" w14:textId="77777777" w:rsidR="00C97D6B" w:rsidRDefault="00C97D6B" w:rsidP="00C97D6B">
      <w:pPr>
        <w:pStyle w:val="PL"/>
        <w:rPr>
          <w:del w:id="3039" w:author="ruiyue"/>
        </w:rPr>
      </w:pPr>
      <w:del w:id="3040" w:author="ruiyue">
        <w:r>
          <w:delText xml:space="preserve">            $ref: '#/components/schemas/MbsfnArea'</w:delText>
        </w:r>
      </w:del>
    </w:p>
    <w:p w14:paraId="7A815B25" w14:textId="77777777" w:rsidR="00C97D6B" w:rsidRDefault="00C97D6B" w:rsidP="00C97D6B">
      <w:pPr>
        <w:pStyle w:val="PL"/>
        <w:rPr>
          <w:del w:id="3041" w:author="ruiyue"/>
        </w:rPr>
      </w:pPr>
      <w:del w:id="3042" w:author="ruiyue">
        <w:r>
          <w:delText xml:space="preserve">        reportType:</w:delText>
        </w:r>
      </w:del>
    </w:p>
    <w:p w14:paraId="4F9295C6" w14:textId="77777777" w:rsidR="00C97D6B" w:rsidRDefault="00C97D6B" w:rsidP="00C97D6B">
      <w:pPr>
        <w:pStyle w:val="PL"/>
        <w:rPr>
          <w:del w:id="3043" w:author="ruiyue"/>
        </w:rPr>
      </w:pPr>
      <w:del w:id="3044" w:author="ruiyue">
        <w:r>
          <w:delText xml:space="preserve">          $ref: '#/components/schemas/reportType-Type'</w:delText>
        </w:r>
      </w:del>
    </w:p>
    <w:p w14:paraId="4588A62B" w14:textId="77777777" w:rsidR="00C97D6B" w:rsidRDefault="00C97D6B" w:rsidP="00C97D6B">
      <w:pPr>
        <w:pStyle w:val="PL"/>
        <w:rPr>
          <w:del w:id="3045" w:author="ruiyue"/>
        </w:rPr>
      </w:pPr>
      <w:del w:id="3046" w:author="ruiyue">
        <w:r>
          <w:delText xml:space="preserve">        plmnList:</w:delText>
        </w:r>
      </w:del>
    </w:p>
    <w:p w14:paraId="265BA646" w14:textId="77777777" w:rsidR="00C97D6B" w:rsidRDefault="00C97D6B" w:rsidP="00C97D6B">
      <w:pPr>
        <w:pStyle w:val="PL"/>
        <w:rPr>
          <w:del w:id="3047" w:author="ruiyue"/>
        </w:rPr>
      </w:pPr>
      <w:del w:id="3048" w:author="ruiyue">
        <w:r>
          <w:delText xml:space="preserve">          $ref: '#/components/schemas/plmnList-Type'</w:delText>
        </w:r>
      </w:del>
    </w:p>
    <w:p w14:paraId="25069F6D" w14:textId="77777777" w:rsidR="00C97D6B" w:rsidRDefault="00C97D6B" w:rsidP="00C97D6B">
      <w:pPr>
        <w:pStyle w:val="PL"/>
        <w:rPr>
          <w:del w:id="3049" w:author="ruiyue"/>
        </w:rPr>
      </w:pPr>
      <w:del w:id="3050" w:author="ruiyue">
        <w:r>
          <w:delText xml:space="preserve">        eventListForEventTriggeredMeasurement:</w:delText>
        </w:r>
      </w:del>
    </w:p>
    <w:p w14:paraId="0A1EE3D4" w14:textId="77777777" w:rsidR="00C97D6B" w:rsidRDefault="00C97D6B" w:rsidP="00C97D6B">
      <w:pPr>
        <w:pStyle w:val="PL"/>
        <w:rPr>
          <w:del w:id="3051" w:author="ruiyue"/>
        </w:rPr>
      </w:pPr>
      <w:del w:id="3052" w:author="ruiyue">
        <w:r>
          <w:delText xml:space="preserve">          $ref: '#/components/schemas/eventListForEventTriggeredMeasurement-Type'</w:delText>
        </w:r>
      </w:del>
    </w:p>
    <w:p w14:paraId="5E16FD94" w14:textId="77777777" w:rsidR="00C97D6B" w:rsidRDefault="00C97D6B" w:rsidP="00C97D6B">
      <w:pPr>
        <w:pStyle w:val="PL"/>
        <w:rPr>
          <w:del w:id="3053" w:author="ruiyue"/>
        </w:rPr>
      </w:pPr>
      <w:del w:id="3054" w:author="ruiyue">
        <w:r>
          <w:delText xml:space="preserve">        areaConfigurationForNeighCell:</w:delText>
        </w:r>
      </w:del>
    </w:p>
    <w:p w14:paraId="330AEE22" w14:textId="77777777" w:rsidR="00C97D6B" w:rsidRDefault="00C97D6B" w:rsidP="00C97D6B">
      <w:pPr>
        <w:pStyle w:val="PL"/>
        <w:rPr>
          <w:del w:id="3055" w:author="ruiyue"/>
        </w:rPr>
      </w:pPr>
      <w:del w:id="3056" w:author="ruiyue">
        <w:r>
          <w:delText xml:space="preserve">          $ref: '#/components/schemas/AreaConfig'</w:delText>
        </w:r>
      </w:del>
    </w:p>
    <w:p w14:paraId="455E6040" w14:textId="77777777" w:rsidR="00C97D6B" w:rsidRDefault="00C97D6B" w:rsidP="00C97D6B">
      <w:pPr>
        <w:pStyle w:val="PL"/>
        <w:rPr>
          <w:del w:id="3057" w:author="ruiyue"/>
        </w:rPr>
      </w:pPr>
    </w:p>
    <w:p w14:paraId="509F3F2E" w14:textId="77777777" w:rsidR="00C97D6B" w:rsidRDefault="00C97D6B" w:rsidP="00C97D6B">
      <w:pPr>
        <w:pStyle w:val="PL"/>
        <w:rPr>
          <w:del w:id="3058" w:author="ruiyue"/>
        </w:rPr>
      </w:pPr>
      <w:del w:id="3059" w:author="ruiyue">
        <w:r>
          <w:delText xml:space="preserve">    mdtConfig-Type:</w:delText>
        </w:r>
      </w:del>
    </w:p>
    <w:p w14:paraId="0847AFF1" w14:textId="77777777" w:rsidR="00C97D6B" w:rsidRDefault="00C97D6B" w:rsidP="00C97D6B">
      <w:pPr>
        <w:pStyle w:val="PL"/>
        <w:rPr>
          <w:del w:id="3060" w:author="ruiyue"/>
        </w:rPr>
      </w:pPr>
      <w:del w:id="3061" w:author="ruiyue">
        <w:r>
          <w:delText xml:space="preserve">      description: MDT config parameters. See details in 3GPP TS 28.622 clause 4.3.30.</w:delText>
        </w:r>
      </w:del>
    </w:p>
    <w:p w14:paraId="41355710" w14:textId="77777777" w:rsidR="00C97D6B" w:rsidRDefault="00C97D6B" w:rsidP="00C97D6B">
      <w:pPr>
        <w:pStyle w:val="PL"/>
      </w:pPr>
      <w:r>
        <w:t xml:space="preserve">      type: object</w:t>
      </w:r>
    </w:p>
    <w:p w14:paraId="3659E897" w14:textId="77777777" w:rsidR="00C97D6B" w:rsidRDefault="00C97D6B" w:rsidP="00C97D6B">
      <w:pPr>
        <w:pStyle w:val="PL"/>
      </w:pPr>
      <w:r>
        <w:t xml:space="preserve">      properties:</w:t>
      </w:r>
    </w:p>
    <w:p w14:paraId="323CB249" w14:textId="77777777" w:rsidR="00C97D6B" w:rsidRDefault="00C97D6B" w:rsidP="00C97D6B">
      <w:pPr>
        <w:pStyle w:val="PL"/>
        <w:rPr>
          <w:ins w:id="3062" w:author="ruiyue"/>
        </w:rPr>
      </w:pPr>
      <w:ins w:id="3063" w:author="ruiyue">
        <w:r>
          <w:t xml:space="preserve">        </w:t>
        </w:r>
        <w:proofErr w:type="spellStart"/>
        <w:r>
          <w:t>jobId</w:t>
        </w:r>
        <w:proofErr w:type="spellEnd"/>
        <w:r>
          <w:t>:</w:t>
        </w:r>
      </w:ins>
    </w:p>
    <w:p w14:paraId="5D9074A8" w14:textId="77777777" w:rsidR="00C97D6B" w:rsidRDefault="00C97D6B" w:rsidP="00C97D6B">
      <w:pPr>
        <w:pStyle w:val="PL"/>
        <w:rPr>
          <w:ins w:id="3064" w:author="ruiyue"/>
        </w:rPr>
      </w:pPr>
      <w:ins w:id="3065" w:author="ruiyue">
        <w:r>
          <w:t xml:space="preserve">          type: string</w:t>
        </w:r>
      </w:ins>
    </w:p>
    <w:p w14:paraId="09D83E94" w14:textId="77777777" w:rsidR="00C97D6B" w:rsidRDefault="00C97D6B" w:rsidP="00C97D6B">
      <w:pPr>
        <w:pStyle w:val="PL"/>
        <w:rPr>
          <w:ins w:id="3066" w:author="ruiyue"/>
        </w:rPr>
      </w:pPr>
      <w:ins w:id="3067" w:author="ruiyue">
        <w:r>
          <w:t xml:space="preserve">        status:</w:t>
        </w:r>
      </w:ins>
    </w:p>
    <w:p w14:paraId="47E57CAC" w14:textId="77777777" w:rsidR="00C97D6B" w:rsidRDefault="00C97D6B" w:rsidP="00C97D6B">
      <w:pPr>
        <w:pStyle w:val="PL"/>
        <w:rPr>
          <w:ins w:id="3068" w:author="ruiyue"/>
        </w:rPr>
      </w:pPr>
      <w:ins w:id="3069" w:author="ruiyue">
        <w:r>
          <w:t xml:space="preserve">          type: string</w:t>
        </w:r>
      </w:ins>
    </w:p>
    <w:p w14:paraId="49ECA235" w14:textId="77777777" w:rsidR="00C97D6B" w:rsidRDefault="00C97D6B" w:rsidP="00C97D6B">
      <w:pPr>
        <w:pStyle w:val="PL"/>
        <w:rPr>
          <w:ins w:id="3070" w:author="ruiyue"/>
        </w:rPr>
      </w:pPr>
      <w:ins w:id="3071" w:author="ruiyue">
        <w:r>
          <w:t xml:space="preserve">          </w:t>
        </w:r>
        <w:proofErr w:type="spellStart"/>
        <w:r>
          <w:t>enum</w:t>
        </w:r>
        <w:proofErr w:type="spellEnd"/>
        <w:r>
          <w:t>:</w:t>
        </w:r>
      </w:ins>
    </w:p>
    <w:p w14:paraId="1617AF49" w14:textId="77777777" w:rsidR="00C97D6B" w:rsidRDefault="00C97D6B" w:rsidP="00C97D6B">
      <w:pPr>
        <w:pStyle w:val="PL"/>
        <w:rPr>
          <w:ins w:id="3072" w:author="ruiyue"/>
        </w:rPr>
      </w:pPr>
      <w:ins w:id="3073" w:author="ruiyue">
        <w:r>
          <w:t xml:space="preserve">            - NOT_STARTED</w:t>
        </w:r>
      </w:ins>
    </w:p>
    <w:p w14:paraId="25AC49CE" w14:textId="77777777" w:rsidR="00C97D6B" w:rsidRDefault="00C97D6B" w:rsidP="00C97D6B">
      <w:pPr>
        <w:pStyle w:val="PL"/>
        <w:rPr>
          <w:ins w:id="3074" w:author="ruiyue"/>
        </w:rPr>
      </w:pPr>
      <w:ins w:id="3075" w:author="ruiyue">
        <w:r>
          <w:t xml:space="preserve">            - RUNNING</w:t>
        </w:r>
      </w:ins>
    </w:p>
    <w:p w14:paraId="5D9825D9" w14:textId="77777777" w:rsidR="00C97D6B" w:rsidRDefault="00C97D6B" w:rsidP="00C97D6B">
      <w:pPr>
        <w:pStyle w:val="PL"/>
        <w:rPr>
          <w:ins w:id="3076" w:author="ruiyue"/>
        </w:rPr>
      </w:pPr>
      <w:ins w:id="3077" w:author="ruiyue">
        <w:r>
          <w:t xml:space="preserve">            - FINSHED</w:t>
        </w:r>
      </w:ins>
    </w:p>
    <w:p w14:paraId="30F0D0A5" w14:textId="77777777" w:rsidR="00C97D6B" w:rsidRDefault="00C97D6B" w:rsidP="00C97D6B">
      <w:pPr>
        <w:pStyle w:val="PL"/>
        <w:rPr>
          <w:ins w:id="3078" w:author="ruiyue"/>
        </w:rPr>
      </w:pPr>
      <w:ins w:id="3079" w:author="ruiyue">
        <w:r>
          <w:t xml:space="preserve">            - FAILED</w:t>
        </w:r>
      </w:ins>
    </w:p>
    <w:p w14:paraId="2181297A" w14:textId="77777777" w:rsidR="00C97D6B" w:rsidRDefault="00C97D6B" w:rsidP="00C97D6B">
      <w:pPr>
        <w:pStyle w:val="PL"/>
        <w:rPr>
          <w:ins w:id="3080" w:author="ruiyue"/>
        </w:rPr>
      </w:pPr>
      <w:ins w:id="3081" w:author="ruiyue">
        <w:r>
          <w:t xml:space="preserve">            - PARTIALLY_FAILED</w:t>
        </w:r>
      </w:ins>
    </w:p>
    <w:p w14:paraId="7320F77F" w14:textId="77777777" w:rsidR="00C97D6B" w:rsidRDefault="00C97D6B" w:rsidP="00C97D6B">
      <w:pPr>
        <w:pStyle w:val="PL"/>
        <w:rPr>
          <w:ins w:id="3082" w:author="ruiyue"/>
        </w:rPr>
      </w:pPr>
      <w:ins w:id="3083" w:author="ruiyue">
        <w:r>
          <w:t xml:space="preserve">            - CANCELLING</w:t>
        </w:r>
      </w:ins>
    </w:p>
    <w:p w14:paraId="52C3BC98" w14:textId="77777777" w:rsidR="00C97D6B" w:rsidRDefault="00C97D6B" w:rsidP="00C97D6B">
      <w:pPr>
        <w:pStyle w:val="PL"/>
        <w:rPr>
          <w:ins w:id="3084" w:author="ruiyue"/>
        </w:rPr>
      </w:pPr>
      <w:ins w:id="3085" w:author="ruiyue">
        <w:r>
          <w:t xml:space="preserve">            - CANCELLED</w:t>
        </w:r>
      </w:ins>
    </w:p>
    <w:p w14:paraId="3A26FDFE" w14:textId="77777777" w:rsidR="00C97D6B" w:rsidRDefault="00C97D6B" w:rsidP="00C97D6B">
      <w:pPr>
        <w:pStyle w:val="PL"/>
        <w:rPr>
          <w:ins w:id="3086" w:author="ruiyue"/>
        </w:rPr>
      </w:pPr>
      <w:ins w:id="3087" w:author="ruiyue">
        <w:r>
          <w:t xml:space="preserve">        </w:t>
        </w:r>
        <w:proofErr w:type="spellStart"/>
        <w:r>
          <w:t>progressPercentage</w:t>
        </w:r>
        <w:proofErr w:type="spellEnd"/>
        <w:r>
          <w:t>:</w:t>
        </w:r>
      </w:ins>
    </w:p>
    <w:p w14:paraId="04EACCE6" w14:textId="77777777" w:rsidR="00C97D6B" w:rsidRDefault="00C97D6B" w:rsidP="00C97D6B">
      <w:pPr>
        <w:pStyle w:val="PL"/>
        <w:rPr>
          <w:ins w:id="3088" w:author="ruiyue"/>
        </w:rPr>
      </w:pPr>
      <w:ins w:id="3089" w:author="ruiyue">
        <w:r>
          <w:t xml:space="preserve">          type: integer</w:t>
        </w:r>
      </w:ins>
    </w:p>
    <w:p w14:paraId="3EC33BF1" w14:textId="77777777" w:rsidR="00C97D6B" w:rsidRDefault="00C97D6B" w:rsidP="00C97D6B">
      <w:pPr>
        <w:pStyle w:val="PL"/>
        <w:rPr>
          <w:ins w:id="3090" w:author="ruiyue"/>
        </w:rPr>
      </w:pPr>
      <w:ins w:id="3091" w:author="ruiyue">
        <w:r>
          <w:t xml:space="preserve">          minimum: 0</w:t>
        </w:r>
      </w:ins>
    </w:p>
    <w:p w14:paraId="62DF62B7" w14:textId="77777777" w:rsidR="00C97D6B" w:rsidRDefault="00C97D6B" w:rsidP="00C97D6B">
      <w:pPr>
        <w:pStyle w:val="PL"/>
        <w:rPr>
          <w:ins w:id="3092" w:author="ruiyue"/>
        </w:rPr>
      </w:pPr>
      <w:ins w:id="3093" w:author="ruiyue">
        <w:r>
          <w:t xml:space="preserve">          maximum: 100</w:t>
        </w:r>
      </w:ins>
    </w:p>
    <w:p w14:paraId="2EDB0257" w14:textId="77777777" w:rsidR="00C97D6B" w:rsidRDefault="00C97D6B" w:rsidP="00C97D6B">
      <w:pPr>
        <w:pStyle w:val="PL"/>
        <w:rPr>
          <w:ins w:id="3094" w:author="ruiyue"/>
        </w:rPr>
      </w:pPr>
      <w:ins w:id="3095" w:author="ruiyue">
        <w:r>
          <w:t xml:space="preserve">        </w:t>
        </w:r>
        <w:proofErr w:type="spellStart"/>
        <w:r>
          <w:t>progressStateInfo</w:t>
        </w:r>
        <w:proofErr w:type="spellEnd"/>
        <w:r>
          <w:t>:</w:t>
        </w:r>
      </w:ins>
    </w:p>
    <w:p w14:paraId="22F580C0" w14:textId="77777777" w:rsidR="00C97D6B" w:rsidRDefault="00C97D6B" w:rsidP="00C97D6B">
      <w:pPr>
        <w:pStyle w:val="PL"/>
        <w:rPr>
          <w:ins w:id="3096" w:author="ruiyue"/>
        </w:rPr>
      </w:pPr>
      <w:ins w:id="3097" w:author="ruiyue">
        <w:r>
          <w:t xml:space="preserve">          type: string</w:t>
        </w:r>
      </w:ins>
    </w:p>
    <w:p w14:paraId="3F59019E" w14:textId="77777777" w:rsidR="00C97D6B" w:rsidRDefault="00C97D6B" w:rsidP="00C97D6B">
      <w:pPr>
        <w:pStyle w:val="PL"/>
        <w:rPr>
          <w:ins w:id="3098" w:author="ruiyue"/>
        </w:rPr>
      </w:pPr>
      <w:ins w:id="3099" w:author="ruiyue">
        <w:r>
          <w:t xml:space="preserve">        </w:t>
        </w:r>
        <w:proofErr w:type="spellStart"/>
        <w:r>
          <w:t>resultStateInfo</w:t>
        </w:r>
        <w:proofErr w:type="spellEnd"/>
        <w:r>
          <w:t>:</w:t>
        </w:r>
      </w:ins>
    </w:p>
    <w:p w14:paraId="549FE942" w14:textId="77777777" w:rsidR="00C97D6B" w:rsidRDefault="00C97D6B" w:rsidP="00C97D6B">
      <w:pPr>
        <w:pStyle w:val="PL"/>
        <w:rPr>
          <w:ins w:id="3100" w:author="ruiyue"/>
        </w:rPr>
      </w:pPr>
      <w:ins w:id="3101" w:author="ruiyue">
        <w:r>
          <w:t xml:space="preserve">          type: string</w:t>
        </w:r>
      </w:ins>
    </w:p>
    <w:p w14:paraId="15C4612C" w14:textId="77777777" w:rsidR="00C97D6B" w:rsidRDefault="00C97D6B" w:rsidP="00C97D6B">
      <w:pPr>
        <w:pStyle w:val="PL"/>
        <w:rPr>
          <w:ins w:id="3102" w:author="ruiyue"/>
        </w:rPr>
      </w:pPr>
      <w:ins w:id="3103" w:author="ruiyue">
        <w:r>
          <w:t xml:space="preserve">        </w:t>
        </w:r>
        <w:proofErr w:type="spellStart"/>
        <w:r>
          <w:t>startTime</w:t>
        </w:r>
        <w:proofErr w:type="spellEnd"/>
        <w:r>
          <w:t>:</w:t>
        </w:r>
      </w:ins>
    </w:p>
    <w:p w14:paraId="29D08072" w14:textId="77777777" w:rsidR="00C97D6B" w:rsidRDefault="00C97D6B" w:rsidP="00C97D6B">
      <w:pPr>
        <w:pStyle w:val="PL"/>
        <w:rPr>
          <w:ins w:id="3104" w:author="ruiyue"/>
        </w:rPr>
      </w:pPr>
      <w:ins w:id="3105" w:author="ruiyue">
        <w:r>
          <w:t xml:space="preserve">          $ref: 'TS28623_ComDefs.yaml#/components/schemas/</w:t>
        </w:r>
        <w:proofErr w:type="spellStart"/>
        <w:r>
          <w:t>DateTime</w:t>
        </w:r>
        <w:proofErr w:type="spellEnd"/>
        <w:r>
          <w:t>'</w:t>
        </w:r>
      </w:ins>
    </w:p>
    <w:p w14:paraId="3EDC5661" w14:textId="77777777" w:rsidR="00C97D6B" w:rsidRDefault="00C97D6B" w:rsidP="00C97D6B">
      <w:pPr>
        <w:pStyle w:val="PL"/>
        <w:rPr>
          <w:ins w:id="3106" w:author="ruiyue"/>
        </w:rPr>
      </w:pPr>
      <w:ins w:id="3107" w:author="ruiyue">
        <w:r>
          <w:t xml:space="preserve">        </w:t>
        </w:r>
        <w:proofErr w:type="spellStart"/>
        <w:r>
          <w:t>endTime</w:t>
        </w:r>
        <w:proofErr w:type="spellEnd"/>
        <w:r>
          <w:t>:</w:t>
        </w:r>
      </w:ins>
    </w:p>
    <w:p w14:paraId="25EA8D39" w14:textId="77777777" w:rsidR="00C97D6B" w:rsidRDefault="00C97D6B" w:rsidP="00C97D6B">
      <w:pPr>
        <w:pStyle w:val="PL"/>
        <w:rPr>
          <w:ins w:id="3108" w:author="ruiyue"/>
        </w:rPr>
      </w:pPr>
      <w:ins w:id="3109" w:author="ruiyue">
        <w:r>
          <w:t xml:space="preserve">          $ref: 'TS28623_ComDefs.yaml#/components/schemas/</w:t>
        </w:r>
        <w:proofErr w:type="spellStart"/>
        <w:r>
          <w:t>DateTime</w:t>
        </w:r>
        <w:proofErr w:type="spellEnd"/>
        <w:r>
          <w:t>'</w:t>
        </w:r>
      </w:ins>
    </w:p>
    <w:p w14:paraId="32389036" w14:textId="77777777" w:rsidR="00C97D6B" w:rsidRDefault="00C97D6B" w:rsidP="00C97D6B">
      <w:pPr>
        <w:pStyle w:val="PL"/>
        <w:rPr>
          <w:ins w:id="3110" w:author="ruiyue"/>
        </w:rPr>
      </w:pPr>
      <w:ins w:id="3111" w:author="ruiyue">
        <w:r>
          <w:t xml:space="preserve">        timer:</w:t>
        </w:r>
      </w:ins>
    </w:p>
    <w:p w14:paraId="3F012C8D" w14:textId="77777777" w:rsidR="00C97D6B" w:rsidRDefault="00C97D6B" w:rsidP="00C97D6B">
      <w:pPr>
        <w:pStyle w:val="PL"/>
        <w:rPr>
          <w:ins w:id="3112" w:author="ruiyue"/>
        </w:rPr>
      </w:pPr>
      <w:ins w:id="3113" w:author="ruiyue">
        <w:r>
          <w:t xml:space="preserve">          type: integer</w:t>
        </w:r>
      </w:ins>
    </w:p>
    <w:p w14:paraId="2B16FB42" w14:textId="77777777" w:rsidR="00C97D6B" w:rsidRDefault="00C97D6B" w:rsidP="00C97D6B">
      <w:pPr>
        <w:pStyle w:val="PL"/>
        <w:rPr>
          <w:ins w:id="3114" w:author="ruiyue"/>
        </w:rPr>
      </w:pPr>
      <w:ins w:id="3115" w:author="ruiyue">
        <w:r>
          <w:t xml:space="preserve">    </w:t>
        </w:r>
        <w:proofErr w:type="spellStart"/>
        <w:r>
          <w:t>IpAddr</w:t>
        </w:r>
        <w:proofErr w:type="spellEnd"/>
        <w:r>
          <w:t>:</w:t>
        </w:r>
      </w:ins>
    </w:p>
    <w:p w14:paraId="2BB1EB3E" w14:textId="77777777" w:rsidR="00C97D6B" w:rsidRDefault="00C97D6B" w:rsidP="00C97D6B">
      <w:pPr>
        <w:pStyle w:val="PL"/>
        <w:rPr>
          <w:ins w:id="3116" w:author="ruiyue"/>
        </w:rPr>
      </w:pPr>
      <w:ins w:id="3117" w:author="ruiyue">
        <w:r>
          <w:t xml:space="preserve">      </w:t>
        </w:r>
        <w:proofErr w:type="spellStart"/>
        <w:r>
          <w:t>oneOf</w:t>
        </w:r>
        <w:proofErr w:type="spellEnd"/>
        <w:r>
          <w:t>:</w:t>
        </w:r>
      </w:ins>
    </w:p>
    <w:p w14:paraId="639A8250" w14:textId="77777777" w:rsidR="00C97D6B" w:rsidRDefault="00C97D6B" w:rsidP="00C97D6B">
      <w:pPr>
        <w:pStyle w:val="PL"/>
        <w:rPr>
          <w:ins w:id="3118" w:author="ruiyue"/>
        </w:rPr>
      </w:pPr>
      <w:ins w:id="3119" w:author="ruiyue">
        <w:r>
          <w:t xml:space="preserve">        - $ref: 'TS28623_ComDefs.yaml#/components/schemas/Ipv4Addr'</w:t>
        </w:r>
      </w:ins>
    </w:p>
    <w:p w14:paraId="39861A45" w14:textId="77777777" w:rsidR="00C97D6B" w:rsidRDefault="00C97D6B" w:rsidP="00C97D6B">
      <w:pPr>
        <w:pStyle w:val="PL"/>
        <w:rPr>
          <w:ins w:id="3120" w:author="ruiyue"/>
        </w:rPr>
      </w:pPr>
      <w:ins w:id="3121" w:author="ruiyue">
        <w:r>
          <w:t xml:space="preserve">        - $ref: 'TS28623_ComDefs.yaml#/components/schemas/Ipv6Addr'</w:t>
        </w:r>
      </w:ins>
    </w:p>
    <w:p w14:paraId="68AA8F6C" w14:textId="77777777" w:rsidR="00C97D6B" w:rsidRDefault="00C97D6B" w:rsidP="00C97D6B">
      <w:pPr>
        <w:pStyle w:val="PL"/>
        <w:rPr>
          <w:del w:id="3122" w:author="ruiyue"/>
        </w:rPr>
      </w:pPr>
      <w:del w:id="3123" w:author="ruiyue">
        <w:r>
          <w:delText xml:space="preserve">        anonymizationOfMdtData:</w:delText>
        </w:r>
      </w:del>
    </w:p>
    <w:p w14:paraId="724D1193" w14:textId="77777777" w:rsidR="00C97D6B" w:rsidRDefault="00C97D6B" w:rsidP="00C97D6B">
      <w:pPr>
        <w:pStyle w:val="PL"/>
        <w:rPr>
          <w:del w:id="3124" w:author="ruiyue"/>
        </w:rPr>
      </w:pPr>
      <w:del w:id="3125" w:author="ruiyue">
        <w:r>
          <w:delText xml:space="preserve">          $ref: '#/components/schemas/anonymizationOfMdtData-Type'</w:delText>
        </w:r>
      </w:del>
    </w:p>
    <w:p w14:paraId="11A83176" w14:textId="77777777" w:rsidR="00C97D6B" w:rsidRDefault="00C97D6B" w:rsidP="00C97D6B">
      <w:pPr>
        <w:pStyle w:val="PL"/>
        <w:rPr>
          <w:del w:id="3126" w:author="ruiyue"/>
        </w:rPr>
      </w:pPr>
      <w:del w:id="3127" w:author="ruiyue">
        <w:r>
          <w:delText xml:space="preserve">        areaScope:</w:delText>
        </w:r>
      </w:del>
    </w:p>
    <w:p w14:paraId="7C7E357C" w14:textId="77777777" w:rsidR="00C97D6B" w:rsidRDefault="00C97D6B" w:rsidP="00C97D6B">
      <w:pPr>
        <w:pStyle w:val="PL"/>
        <w:rPr>
          <w:del w:id="3128" w:author="ruiyue"/>
        </w:rPr>
      </w:pPr>
      <w:del w:id="3129" w:author="ruiyue">
        <w:r>
          <w:delText xml:space="preserve">          type: array</w:delText>
        </w:r>
      </w:del>
    </w:p>
    <w:p w14:paraId="10D6CA0A" w14:textId="77777777" w:rsidR="00C97D6B" w:rsidRDefault="00C97D6B" w:rsidP="00C97D6B">
      <w:pPr>
        <w:pStyle w:val="PL"/>
        <w:rPr>
          <w:del w:id="3130" w:author="ruiyue"/>
        </w:rPr>
      </w:pPr>
      <w:del w:id="3131" w:author="ruiyue">
        <w:r>
          <w:delText xml:space="preserve">          items:</w:delText>
        </w:r>
      </w:del>
    </w:p>
    <w:p w14:paraId="1B119C01" w14:textId="77777777" w:rsidR="00C97D6B" w:rsidRDefault="00C97D6B" w:rsidP="00C97D6B">
      <w:pPr>
        <w:pStyle w:val="PL"/>
        <w:rPr>
          <w:del w:id="3132" w:author="ruiyue"/>
        </w:rPr>
      </w:pPr>
      <w:del w:id="3133" w:author="ruiyue">
        <w:r>
          <w:delText xml:space="preserve">            $ref: '#/components/schemas/AreaScope'</w:delText>
        </w:r>
      </w:del>
    </w:p>
    <w:p w14:paraId="0D9A98F3" w14:textId="77777777" w:rsidR="00C97D6B" w:rsidRDefault="00C97D6B" w:rsidP="00C97D6B">
      <w:pPr>
        <w:pStyle w:val="PL"/>
        <w:rPr>
          <w:del w:id="3134" w:author="ruiyue"/>
        </w:rPr>
      </w:pPr>
      <w:del w:id="3135" w:author="ruiyue">
        <w:r>
          <w:delText xml:space="preserve">        sensorInformation:</w:delText>
        </w:r>
      </w:del>
    </w:p>
    <w:p w14:paraId="7EEA59CC" w14:textId="77777777" w:rsidR="00C97D6B" w:rsidRDefault="00C97D6B" w:rsidP="00C97D6B">
      <w:pPr>
        <w:pStyle w:val="PL"/>
        <w:rPr>
          <w:del w:id="3136" w:author="ruiyue"/>
        </w:rPr>
      </w:pPr>
      <w:del w:id="3137" w:author="ruiyue">
        <w:r>
          <w:delText xml:space="preserve">          $ref: '#/components/schemas/sensorInformation-Type'</w:delText>
        </w:r>
      </w:del>
    </w:p>
    <w:p w14:paraId="7F83D7CC" w14:textId="77777777" w:rsidR="00C97D6B" w:rsidRDefault="00C97D6B" w:rsidP="00C97D6B">
      <w:pPr>
        <w:pStyle w:val="PL"/>
        <w:rPr>
          <w:del w:id="3138" w:author="ruiyue"/>
        </w:rPr>
      </w:pPr>
      <w:del w:id="3139" w:author="ruiyue">
        <w:r>
          <w:delText xml:space="preserve">        immediateMDTConfig:</w:delText>
        </w:r>
      </w:del>
    </w:p>
    <w:p w14:paraId="7FFAB480" w14:textId="77777777" w:rsidR="00C97D6B" w:rsidRDefault="00C97D6B" w:rsidP="00C97D6B">
      <w:pPr>
        <w:pStyle w:val="PL"/>
        <w:rPr>
          <w:del w:id="3140" w:author="ruiyue"/>
        </w:rPr>
      </w:pPr>
      <w:del w:id="3141" w:author="ruiyue">
        <w:r>
          <w:delText xml:space="preserve">          $ref: '#/components/schemas/immediateMDTConfig-Type'</w:delText>
        </w:r>
      </w:del>
    </w:p>
    <w:p w14:paraId="4FEB9B65" w14:textId="77777777" w:rsidR="00C97D6B" w:rsidRDefault="00C97D6B" w:rsidP="00C97D6B">
      <w:pPr>
        <w:pStyle w:val="PL"/>
        <w:rPr>
          <w:del w:id="3142" w:author="ruiyue"/>
        </w:rPr>
      </w:pPr>
      <w:del w:id="3143" w:author="ruiyue">
        <w:r>
          <w:delText xml:space="preserve">        loggedMDTConfig:</w:delText>
        </w:r>
      </w:del>
    </w:p>
    <w:p w14:paraId="1CB54623" w14:textId="77777777" w:rsidR="00C97D6B" w:rsidRDefault="00C97D6B" w:rsidP="00C97D6B">
      <w:pPr>
        <w:pStyle w:val="PL"/>
        <w:rPr>
          <w:del w:id="3144" w:author="ruiyue"/>
        </w:rPr>
      </w:pPr>
      <w:del w:id="3145" w:author="ruiyue">
        <w:r>
          <w:delText xml:space="preserve">          $ref: '#/components/schemas/loggedMDTConfig-Type'</w:delText>
        </w:r>
      </w:del>
    </w:p>
    <w:p w14:paraId="71507B63" w14:textId="77777777" w:rsidR="00C97D6B" w:rsidRDefault="00C97D6B" w:rsidP="00C97D6B">
      <w:pPr>
        <w:pStyle w:val="PL"/>
        <w:rPr>
          <w:del w:id="3146" w:author="ruiyue"/>
        </w:rPr>
      </w:pPr>
    </w:p>
    <w:p w14:paraId="379A7A87" w14:textId="77777777" w:rsidR="00C97D6B" w:rsidRDefault="00C97D6B" w:rsidP="00C97D6B">
      <w:pPr>
        <w:pStyle w:val="PL"/>
        <w:rPr>
          <w:del w:id="3147" w:author="ruiyue"/>
        </w:rPr>
      </w:pPr>
      <w:del w:id="3148" w:author="ruiyue">
        <w:r>
          <w:delText>#-------- end of Definition of types used in Trace control NRM fragment ----------</w:delText>
        </w:r>
      </w:del>
    </w:p>
    <w:p w14:paraId="3C5B66BC" w14:textId="77777777" w:rsidR="00C97D6B" w:rsidRDefault="00C97D6B" w:rsidP="00C97D6B">
      <w:pPr>
        <w:pStyle w:val="PL"/>
        <w:rPr>
          <w:del w:id="3149" w:author="ruiyue"/>
        </w:rPr>
      </w:pPr>
    </w:p>
    <w:p w14:paraId="1980FE09" w14:textId="77777777" w:rsidR="00C97D6B" w:rsidRDefault="00C97D6B" w:rsidP="00C97D6B">
      <w:pPr>
        <w:pStyle w:val="PL"/>
        <w:rPr>
          <w:del w:id="3150" w:author="ruiyue"/>
        </w:rPr>
      </w:pPr>
    </w:p>
    <w:p w14:paraId="049E5A8B" w14:textId="77777777" w:rsidR="00C97D6B" w:rsidRDefault="00C97D6B" w:rsidP="00C97D6B">
      <w:pPr>
        <w:pStyle w:val="PL"/>
      </w:pPr>
      <w:r>
        <w:t>#-------- Definition of abstract IOC Top -----------------------------------------</w:t>
      </w:r>
    </w:p>
    <w:p w14:paraId="4A042D9C" w14:textId="77777777" w:rsidR="00C97D6B" w:rsidRDefault="00C97D6B" w:rsidP="00C97D6B">
      <w:pPr>
        <w:pStyle w:val="PL"/>
      </w:pPr>
    </w:p>
    <w:p w14:paraId="1D568C78" w14:textId="77777777" w:rsidR="00C97D6B" w:rsidRDefault="00C97D6B" w:rsidP="00C97D6B">
      <w:pPr>
        <w:pStyle w:val="PL"/>
      </w:pPr>
      <w:r>
        <w:t xml:space="preserve">    Top-</w:t>
      </w:r>
      <w:proofErr w:type="spellStart"/>
      <w:r>
        <w:t>Attr</w:t>
      </w:r>
      <w:proofErr w:type="spellEnd"/>
      <w:r>
        <w:t>:</w:t>
      </w:r>
    </w:p>
    <w:p w14:paraId="1C57A66C" w14:textId="77777777" w:rsidR="00C97D6B" w:rsidRDefault="00C97D6B" w:rsidP="00C97D6B">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69983401" w14:textId="77777777" w:rsidR="00C97D6B" w:rsidRDefault="00C97D6B" w:rsidP="00C97D6B">
      <w:pPr>
        <w:pStyle w:val="PL"/>
      </w:pPr>
      <w:r>
        <w:t xml:space="preserve">      #  are replaced by Top.</w:t>
      </w:r>
    </w:p>
    <w:p w14:paraId="0F10021A" w14:textId="77777777" w:rsidR="00C97D6B" w:rsidRDefault="00C97D6B" w:rsidP="00C97D6B">
      <w:pPr>
        <w:pStyle w:val="PL"/>
      </w:pPr>
      <w:r>
        <w:t xml:space="preserve">      type: object</w:t>
      </w:r>
    </w:p>
    <w:p w14:paraId="742D5CF5" w14:textId="77777777" w:rsidR="00C97D6B" w:rsidRDefault="00C97D6B" w:rsidP="00C97D6B">
      <w:pPr>
        <w:pStyle w:val="PL"/>
      </w:pPr>
      <w:r>
        <w:t xml:space="preserve">      properties:</w:t>
      </w:r>
    </w:p>
    <w:p w14:paraId="0B542815" w14:textId="77777777" w:rsidR="00C97D6B" w:rsidRDefault="00C97D6B" w:rsidP="00C97D6B">
      <w:pPr>
        <w:pStyle w:val="PL"/>
      </w:pPr>
      <w:r>
        <w:t xml:space="preserve">        id:</w:t>
      </w:r>
    </w:p>
    <w:p w14:paraId="36925185" w14:textId="77777777" w:rsidR="00C97D6B" w:rsidRDefault="00C97D6B" w:rsidP="00C97D6B">
      <w:pPr>
        <w:pStyle w:val="PL"/>
      </w:pPr>
      <w:r>
        <w:t xml:space="preserve">          type: string</w:t>
      </w:r>
    </w:p>
    <w:p w14:paraId="264E3562" w14:textId="77777777" w:rsidR="00C97D6B" w:rsidRDefault="00C97D6B" w:rsidP="00C97D6B">
      <w:pPr>
        <w:pStyle w:val="PL"/>
      </w:pPr>
      <w:r>
        <w:lastRenderedPageBreak/>
        <w:t xml:space="preserve">          nullable: true</w:t>
      </w:r>
    </w:p>
    <w:p w14:paraId="2162B0D1" w14:textId="77777777" w:rsidR="00C97D6B" w:rsidRDefault="00C97D6B" w:rsidP="00C97D6B">
      <w:pPr>
        <w:pStyle w:val="PL"/>
      </w:pPr>
      <w:r>
        <w:t xml:space="preserve">        </w:t>
      </w:r>
      <w:proofErr w:type="spellStart"/>
      <w:r>
        <w:t>objectClass</w:t>
      </w:r>
      <w:proofErr w:type="spellEnd"/>
      <w:r>
        <w:t>:</w:t>
      </w:r>
    </w:p>
    <w:p w14:paraId="62260EF3" w14:textId="77777777" w:rsidR="00C97D6B" w:rsidRDefault="00C97D6B" w:rsidP="00C97D6B">
      <w:pPr>
        <w:pStyle w:val="PL"/>
      </w:pPr>
      <w:r>
        <w:t xml:space="preserve">          type: string</w:t>
      </w:r>
    </w:p>
    <w:p w14:paraId="691875FD" w14:textId="77777777" w:rsidR="00C97D6B" w:rsidRDefault="00C97D6B" w:rsidP="00C97D6B">
      <w:pPr>
        <w:pStyle w:val="PL"/>
      </w:pPr>
      <w:r>
        <w:t xml:space="preserve">        </w:t>
      </w:r>
      <w:proofErr w:type="spellStart"/>
      <w:r>
        <w:t>objectInstance</w:t>
      </w:r>
      <w:proofErr w:type="spellEnd"/>
      <w:r>
        <w:t>:</w:t>
      </w:r>
    </w:p>
    <w:p w14:paraId="6A735275" w14:textId="77777777" w:rsidR="00C97D6B" w:rsidRDefault="00C97D6B" w:rsidP="00C97D6B">
      <w:pPr>
        <w:pStyle w:val="PL"/>
      </w:pPr>
      <w:r>
        <w:t xml:space="preserve">          $ref: 'TS28623_ComDefs.yaml#/components/schemas/</w:t>
      </w:r>
      <w:proofErr w:type="spellStart"/>
      <w:r>
        <w:t>Dn</w:t>
      </w:r>
      <w:proofErr w:type="spellEnd"/>
      <w:r>
        <w:t>'</w:t>
      </w:r>
    </w:p>
    <w:p w14:paraId="652F53C1" w14:textId="77777777" w:rsidR="00C97D6B" w:rsidRDefault="00C97D6B" w:rsidP="00C97D6B">
      <w:pPr>
        <w:pStyle w:val="PL"/>
      </w:pPr>
      <w:r>
        <w:t xml:space="preserve">        </w:t>
      </w:r>
      <w:proofErr w:type="spellStart"/>
      <w:r>
        <w:t>VsDataContainer</w:t>
      </w:r>
      <w:proofErr w:type="spellEnd"/>
      <w:r>
        <w:t>:</w:t>
      </w:r>
    </w:p>
    <w:p w14:paraId="63ACF99D" w14:textId="77777777" w:rsidR="00C97D6B" w:rsidRDefault="00C97D6B" w:rsidP="00C97D6B">
      <w:pPr>
        <w:pStyle w:val="PL"/>
      </w:pPr>
      <w:r>
        <w:t xml:space="preserve">          $ref: '#/components/schemas/</w:t>
      </w:r>
      <w:proofErr w:type="spellStart"/>
      <w:r>
        <w:t>VsDataContainer</w:t>
      </w:r>
      <w:proofErr w:type="spellEnd"/>
      <w:r>
        <w:t>-Multiple'</w:t>
      </w:r>
    </w:p>
    <w:p w14:paraId="7DF0E874" w14:textId="77777777" w:rsidR="00C97D6B" w:rsidRDefault="00C97D6B" w:rsidP="00C97D6B">
      <w:pPr>
        <w:pStyle w:val="PL"/>
      </w:pPr>
      <w:r>
        <w:t xml:space="preserve">      required:</w:t>
      </w:r>
    </w:p>
    <w:p w14:paraId="1E12A3FA" w14:textId="77777777" w:rsidR="00C97D6B" w:rsidRDefault="00C97D6B" w:rsidP="00C97D6B">
      <w:pPr>
        <w:pStyle w:val="PL"/>
      </w:pPr>
      <w:r>
        <w:t xml:space="preserve">        - id</w:t>
      </w:r>
    </w:p>
    <w:p w14:paraId="4C296EC8" w14:textId="77777777" w:rsidR="00C97D6B" w:rsidRDefault="00C97D6B" w:rsidP="00C97D6B">
      <w:pPr>
        <w:pStyle w:val="PL"/>
      </w:pPr>
      <w:r>
        <w:t xml:space="preserve">    Top:</w:t>
      </w:r>
    </w:p>
    <w:p w14:paraId="6C8BDB00" w14:textId="77777777" w:rsidR="00C97D6B" w:rsidRDefault="00C97D6B" w:rsidP="00C97D6B">
      <w:pPr>
        <w:pStyle w:val="PL"/>
      </w:pPr>
      <w:r>
        <w:t xml:space="preserve">      type: object</w:t>
      </w:r>
    </w:p>
    <w:p w14:paraId="4C5D81DD" w14:textId="77777777" w:rsidR="00C97D6B" w:rsidRDefault="00C97D6B" w:rsidP="00C97D6B">
      <w:pPr>
        <w:pStyle w:val="PL"/>
      </w:pPr>
      <w:r>
        <w:t xml:space="preserve">      properties:</w:t>
      </w:r>
    </w:p>
    <w:p w14:paraId="3A4BE6A8" w14:textId="77777777" w:rsidR="00C97D6B" w:rsidRDefault="00C97D6B" w:rsidP="00C97D6B">
      <w:pPr>
        <w:pStyle w:val="PL"/>
      </w:pPr>
      <w:r>
        <w:t xml:space="preserve">        id:</w:t>
      </w:r>
    </w:p>
    <w:p w14:paraId="0CDCA00A" w14:textId="77777777" w:rsidR="00C97D6B" w:rsidRDefault="00C97D6B" w:rsidP="00C97D6B">
      <w:pPr>
        <w:pStyle w:val="PL"/>
      </w:pPr>
      <w:r>
        <w:t xml:space="preserve">          type: string</w:t>
      </w:r>
    </w:p>
    <w:p w14:paraId="06F44D6B" w14:textId="77777777" w:rsidR="00C97D6B" w:rsidRDefault="00C97D6B" w:rsidP="00C97D6B">
      <w:pPr>
        <w:pStyle w:val="PL"/>
      </w:pPr>
      <w:r>
        <w:t xml:space="preserve">          nullable: true</w:t>
      </w:r>
    </w:p>
    <w:p w14:paraId="654AB4AC" w14:textId="77777777" w:rsidR="00C97D6B" w:rsidRDefault="00C97D6B" w:rsidP="00C97D6B">
      <w:pPr>
        <w:pStyle w:val="PL"/>
      </w:pPr>
      <w:r>
        <w:t xml:space="preserve">        </w:t>
      </w:r>
      <w:proofErr w:type="spellStart"/>
      <w:r>
        <w:t>objectClass</w:t>
      </w:r>
      <w:proofErr w:type="spellEnd"/>
      <w:r>
        <w:t>:</w:t>
      </w:r>
    </w:p>
    <w:p w14:paraId="7E020A2A" w14:textId="77777777" w:rsidR="00C97D6B" w:rsidRDefault="00C97D6B" w:rsidP="00C97D6B">
      <w:pPr>
        <w:pStyle w:val="PL"/>
      </w:pPr>
      <w:r>
        <w:t xml:space="preserve">          type: string</w:t>
      </w:r>
    </w:p>
    <w:p w14:paraId="2F4CEBBD" w14:textId="77777777" w:rsidR="00C97D6B" w:rsidRDefault="00C97D6B" w:rsidP="00C97D6B">
      <w:pPr>
        <w:pStyle w:val="PL"/>
      </w:pPr>
      <w:r>
        <w:t xml:space="preserve">        </w:t>
      </w:r>
      <w:proofErr w:type="spellStart"/>
      <w:r>
        <w:t>objectInstance</w:t>
      </w:r>
      <w:proofErr w:type="spellEnd"/>
      <w:r>
        <w:t>:</w:t>
      </w:r>
    </w:p>
    <w:p w14:paraId="34FC7C84" w14:textId="77777777" w:rsidR="00C97D6B" w:rsidRDefault="00C97D6B" w:rsidP="00C97D6B">
      <w:pPr>
        <w:pStyle w:val="PL"/>
      </w:pPr>
      <w:r>
        <w:t xml:space="preserve">          $ref: 'TS28623_ComDefs.yaml#/components/schemas/</w:t>
      </w:r>
      <w:proofErr w:type="spellStart"/>
      <w:r>
        <w:t>Dn</w:t>
      </w:r>
      <w:proofErr w:type="spellEnd"/>
      <w:r>
        <w:t>'</w:t>
      </w:r>
    </w:p>
    <w:p w14:paraId="55419909" w14:textId="77777777" w:rsidR="00C97D6B" w:rsidRDefault="00C97D6B" w:rsidP="00C97D6B">
      <w:pPr>
        <w:pStyle w:val="PL"/>
      </w:pPr>
      <w:r>
        <w:t xml:space="preserve">        </w:t>
      </w:r>
      <w:proofErr w:type="spellStart"/>
      <w:r>
        <w:t>VsDataContainer</w:t>
      </w:r>
      <w:proofErr w:type="spellEnd"/>
      <w:r>
        <w:t>:</w:t>
      </w:r>
    </w:p>
    <w:p w14:paraId="5098DA3E" w14:textId="77777777" w:rsidR="00C97D6B" w:rsidRDefault="00C97D6B" w:rsidP="00C97D6B">
      <w:pPr>
        <w:pStyle w:val="PL"/>
      </w:pPr>
      <w:r>
        <w:t xml:space="preserve">          $ref: '#/components/schemas/</w:t>
      </w:r>
      <w:proofErr w:type="spellStart"/>
      <w:r>
        <w:t>VsDataContainer</w:t>
      </w:r>
      <w:proofErr w:type="spellEnd"/>
      <w:r>
        <w:t>-Multiple'</w:t>
      </w:r>
    </w:p>
    <w:p w14:paraId="12F94C8D" w14:textId="77777777" w:rsidR="00C97D6B" w:rsidRDefault="00C97D6B" w:rsidP="00C97D6B">
      <w:pPr>
        <w:pStyle w:val="PL"/>
      </w:pPr>
      <w:r>
        <w:t xml:space="preserve">      required:</w:t>
      </w:r>
    </w:p>
    <w:p w14:paraId="00FA7067" w14:textId="77777777" w:rsidR="00C97D6B" w:rsidRDefault="00C97D6B" w:rsidP="00C97D6B">
      <w:pPr>
        <w:pStyle w:val="PL"/>
      </w:pPr>
      <w:r>
        <w:t xml:space="preserve">        - id</w:t>
      </w:r>
    </w:p>
    <w:p w14:paraId="22B6D538" w14:textId="77777777" w:rsidR="00C97D6B" w:rsidRDefault="00C97D6B" w:rsidP="00C97D6B">
      <w:pPr>
        <w:pStyle w:val="PL"/>
      </w:pPr>
    </w:p>
    <w:p w14:paraId="5B1E88DB" w14:textId="77777777" w:rsidR="00C97D6B" w:rsidRDefault="00C97D6B" w:rsidP="00C97D6B">
      <w:pPr>
        <w:pStyle w:val="PL"/>
      </w:pPr>
      <w:r>
        <w:t xml:space="preserve">#-------- Definition of IOCs with new name-containments defined in </w:t>
      </w:r>
      <w:proofErr w:type="gramStart"/>
      <w:r>
        <w:t>other</w:t>
      </w:r>
      <w:proofErr w:type="gramEnd"/>
      <w:r>
        <w:t xml:space="preserve"> TS ------</w:t>
      </w:r>
    </w:p>
    <w:p w14:paraId="3D7511CA" w14:textId="77777777" w:rsidR="00C97D6B" w:rsidRDefault="00C97D6B" w:rsidP="00C97D6B">
      <w:pPr>
        <w:pStyle w:val="PL"/>
      </w:pPr>
    </w:p>
    <w:p w14:paraId="4F383478" w14:textId="77777777" w:rsidR="00C97D6B" w:rsidRDefault="00C97D6B" w:rsidP="00C97D6B">
      <w:pPr>
        <w:pStyle w:val="PL"/>
      </w:pPr>
      <w:r>
        <w:t xml:space="preserve">    </w:t>
      </w:r>
      <w:proofErr w:type="spellStart"/>
      <w:r>
        <w:t>SubNetwork-Attr</w:t>
      </w:r>
      <w:proofErr w:type="spellEnd"/>
      <w:r>
        <w:t>:</w:t>
      </w:r>
    </w:p>
    <w:p w14:paraId="3A41C160" w14:textId="77777777" w:rsidR="00C97D6B" w:rsidRDefault="00C97D6B" w:rsidP="00C97D6B">
      <w:pPr>
        <w:pStyle w:val="PL"/>
      </w:pPr>
      <w:r>
        <w:t xml:space="preserve">      type: object</w:t>
      </w:r>
    </w:p>
    <w:p w14:paraId="07A45B4B" w14:textId="77777777" w:rsidR="00C97D6B" w:rsidRDefault="00C97D6B" w:rsidP="00C97D6B">
      <w:pPr>
        <w:pStyle w:val="PL"/>
      </w:pPr>
      <w:r>
        <w:t xml:space="preserve">      properties:</w:t>
      </w:r>
    </w:p>
    <w:p w14:paraId="474EF070" w14:textId="77777777" w:rsidR="00C97D6B" w:rsidRDefault="00C97D6B" w:rsidP="00C97D6B">
      <w:pPr>
        <w:pStyle w:val="PL"/>
      </w:pPr>
      <w:r>
        <w:t xml:space="preserve">        </w:t>
      </w:r>
      <w:proofErr w:type="spellStart"/>
      <w:r>
        <w:t>dnPrefix</w:t>
      </w:r>
      <w:proofErr w:type="spellEnd"/>
      <w:r>
        <w:t>:</w:t>
      </w:r>
    </w:p>
    <w:p w14:paraId="3A6AC843" w14:textId="77777777" w:rsidR="00C97D6B" w:rsidRDefault="00C97D6B" w:rsidP="00C97D6B">
      <w:pPr>
        <w:pStyle w:val="PL"/>
      </w:pPr>
      <w:r>
        <w:t xml:space="preserve">          type: string</w:t>
      </w:r>
    </w:p>
    <w:p w14:paraId="2D91886F" w14:textId="77777777" w:rsidR="00C97D6B" w:rsidRDefault="00C97D6B" w:rsidP="00C97D6B">
      <w:pPr>
        <w:pStyle w:val="PL"/>
      </w:pPr>
      <w:r>
        <w:t xml:space="preserve">        </w:t>
      </w:r>
      <w:proofErr w:type="spellStart"/>
      <w:r>
        <w:t>userLabel</w:t>
      </w:r>
      <w:proofErr w:type="spellEnd"/>
      <w:r>
        <w:t>:</w:t>
      </w:r>
    </w:p>
    <w:p w14:paraId="432BD8D9" w14:textId="77777777" w:rsidR="00C97D6B" w:rsidRDefault="00C97D6B" w:rsidP="00C97D6B">
      <w:pPr>
        <w:pStyle w:val="PL"/>
      </w:pPr>
      <w:r>
        <w:t xml:space="preserve">          type: string</w:t>
      </w:r>
    </w:p>
    <w:p w14:paraId="042AE476" w14:textId="77777777" w:rsidR="00C97D6B" w:rsidRDefault="00C97D6B" w:rsidP="00C97D6B">
      <w:pPr>
        <w:pStyle w:val="PL"/>
      </w:pPr>
      <w:r>
        <w:t xml:space="preserve">        </w:t>
      </w:r>
      <w:proofErr w:type="spellStart"/>
      <w:r>
        <w:t>userDefinedNetworkType</w:t>
      </w:r>
      <w:proofErr w:type="spellEnd"/>
      <w:r>
        <w:t>:</w:t>
      </w:r>
    </w:p>
    <w:p w14:paraId="7C8B3E5B" w14:textId="77777777" w:rsidR="00C97D6B" w:rsidRDefault="00C97D6B" w:rsidP="00C97D6B">
      <w:pPr>
        <w:pStyle w:val="PL"/>
      </w:pPr>
      <w:r>
        <w:t xml:space="preserve">          type: string</w:t>
      </w:r>
    </w:p>
    <w:p w14:paraId="04E431CF" w14:textId="77777777" w:rsidR="00C97D6B" w:rsidRDefault="00C97D6B" w:rsidP="00C97D6B">
      <w:pPr>
        <w:pStyle w:val="PL"/>
      </w:pPr>
      <w:r>
        <w:t xml:space="preserve">        </w:t>
      </w:r>
      <w:proofErr w:type="spellStart"/>
      <w:r>
        <w:t>setOfMcc</w:t>
      </w:r>
      <w:proofErr w:type="spellEnd"/>
      <w:r>
        <w:t>:</w:t>
      </w:r>
    </w:p>
    <w:p w14:paraId="41577258" w14:textId="77777777" w:rsidR="00C97D6B" w:rsidRDefault="00C97D6B" w:rsidP="00C97D6B">
      <w:pPr>
        <w:pStyle w:val="PL"/>
      </w:pPr>
      <w:r>
        <w:t xml:space="preserve">          type: array</w:t>
      </w:r>
    </w:p>
    <w:p w14:paraId="52CA70E2" w14:textId="77777777" w:rsidR="00C97D6B" w:rsidRDefault="00C97D6B" w:rsidP="00C97D6B">
      <w:pPr>
        <w:pStyle w:val="PL"/>
      </w:pPr>
      <w:r>
        <w:t xml:space="preserve">          items:</w:t>
      </w:r>
    </w:p>
    <w:p w14:paraId="3B5982EA" w14:textId="77777777" w:rsidR="00C97D6B" w:rsidRDefault="00C97D6B" w:rsidP="00C97D6B">
      <w:pPr>
        <w:pStyle w:val="PL"/>
      </w:pPr>
      <w:r>
        <w:t xml:space="preserve">            $ref: 'TS28623_ComDefs.yaml#/components/schemas/</w:t>
      </w:r>
      <w:proofErr w:type="spellStart"/>
      <w:r>
        <w:t>Mcc</w:t>
      </w:r>
      <w:proofErr w:type="spellEnd"/>
      <w:r>
        <w:t>'</w:t>
      </w:r>
    </w:p>
    <w:p w14:paraId="74002BAA" w14:textId="77777777" w:rsidR="00C97D6B" w:rsidRDefault="00C97D6B" w:rsidP="00C97D6B">
      <w:pPr>
        <w:pStyle w:val="PL"/>
      </w:pPr>
      <w:r>
        <w:t xml:space="preserve">        </w:t>
      </w:r>
      <w:proofErr w:type="spellStart"/>
      <w:r>
        <w:t>priorityLabel</w:t>
      </w:r>
      <w:proofErr w:type="spellEnd"/>
      <w:r>
        <w:t>:</w:t>
      </w:r>
    </w:p>
    <w:p w14:paraId="4597FEBC" w14:textId="77777777" w:rsidR="00C97D6B" w:rsidRDefault="00C97D6B" w:rsidP="00C97D6B">
      <w:pPr>
        <w:pStyle w:val="PL"/>
      </w:pPr>
      <w:r>
        <w:t xml:space="preserve">          type: integer</w:t>
      </w:r>
    </w:p>
    <w:p w14:paraId="73145460" w14:textId="77777777" w:rsidR="00C97D6B" w:rsidRDefault="00C97D6B" w:rsidP="00C97D6B">
      <w:pPr>
        <w:pStyle w:val="PL"/>
      </w:pPr>
      <w:r>
        <w:t xml:space="preserve">        </w:t>
      </w:r>
      <w:proofErr w:type="spellStart"/>
      <w:r>
        <w:t>supportedPerfMetricGroups</w:t>
      </w:r>
      <w:proofErr w:type="spellEnd"/>
      <w:r>
        <w:t>:</w:t>
      </w:r>
    </w:p>
    <w:p w14:paraId="6DF5DE29" w14:textId="77777777" w:rsidR="00C97D6B" w:rsidRDefault="00C97D6B" w:rsidP="00C97D6B">
      <w:pPr>
        <w:pStyle w:val="PL"/>
      </w:pPr>
      <w:r>
        <w:t xml:space="preserve">          type: array</w:t>
      </w:r>
    </w:p>
    <w:p w14:paraId="0C58AB55" w14:textId="77777777" w:rsidR="00C97D6B" w:rsidRDefault="00C97D6B" w:rsidP="00C97D6B">
      <w:pPr>
        <w:pStyle w:val="PL"/>
      </w:pPr>
      <w:r>
        <w:t xml:space="preserve">          items:</w:t>
      </w:r>
    </w:p>
    <w:p w14:paraId="40B186AA" w14:textId="77777777" w:rsidR="00C97D6B" w:rsidRDefault="00C97D6B" w:rsidP="00C97D6B">
      <w:pPr>
        <w:pStyle w:val="PL"/>
      </w:pPr>
      <w:r>
        <w:t xml:space="preserve">            $ref: '#/components/schemas/</w:t>
      </w:r>
      <w:proofErr w:type="spellStart"/>
      <w:r>
        <w:t>SupportedPerfMetricGroup</w:t>
      </w:r>
      <w:proofErr w:type="spellEnd"/>
      <w:r>
        <w:t>'</w:t>
      </w:r>
    </w:p>
    <w:p w14:paraId="7587F6BB" w14:textId="77777777" w:rsidR="00C97D6B" w:rsidRDefault="00C97D6B" w:rsidP="00C97D6B">
      <w:pPr>
        <w:pStyle w:val="PL"/>
      </w:pPr>
      <w:r>
        <w:t xml:space="preserve">        </w:t>
      </w:r>
      <w:proofErr w:type="spellStart"/>
      <w:r>
        <w:t>supportedTraceMetrics</w:t>
      </w:r>
      <w:proofErr w:type="spellEnd"/>
      <w:r>
        <w:t>:</w:t>
      </w:r>
    </w:p>
    <w:p w14:paraId="7C114F01" w14:textId="77777777" w:rsidR="00C97D6B" w:rsidRDefault="00C97D6B" w:rsidP="00C97D6B">
      <w:pPr>
        <w:pStyle w:val="PL"/>
      </w:pPr>
      <w:r>
        <w:t xml:space="preserve">          type: array</w:t>
      </w:r>
    </w:p>
    <w:p w14:paraId="3F10C8EF" w14:textId="77777777" w:rsidR="00C97D6B" w:rsidRDefault="00C97D6B" w:rsidP="00C97D6B">
      <w:pPr>
        <w:pStyle w:val="PL"/>
      </w:pPr>
      <w:r>
        <w:t xml:space="preserve">          items:</w:t>
      </w:r>
    </w:p>
    <w:p w14:paraId="01F93E23" w14:textId="77777777" w:rsidR="00C97D6B" w:rsidRDefault="00C97D6B" w:rsidP="00C97D6B">
      <w:pPr>
        <w:pStyle w:val="PL"/>
      </w:pPr>
      <w:r>
        <w:t xml:space="preserve">            type: string</w:t>
      </w:r>
    </w:p>
    <w:p w14:paraId="51D178DD" w14:textId="77777777" w:rsidR="00C97D6B" w:rsidRDefault="00C97D6B" w:rsidP="00C97D6B">
      <w:pPr>
        <w:pStyle w:val="PL"/>
      </w:pPr>
      <w:r>
        <w:t xml:space="preserve">    </w:t>
      </w:r>
      <w:proofErr w:type="spellStart"/>
      <w:r>
        <w:t>ManagedElement-Attr</w:t>
      </w:r>
      <w:proofErr w:type="spellEnd"/>
      <w:r>
        <w:t>:</w:t>
      </w:r>
    </w:p>
    <w:p w14:paraId="6C16A04F" w14:textId="77777777" w:rsidR="00C97D6B" w:rsidRDefault="00C97D6B" w:rsidP="00C97D6B">
      <w:pPr>
        <w:pStyle w:val="PL"/>
      </w:pPr>
      <w:r>
        <w:t xml:space="preserve">      type: object</w:t>
      </w:r>
    </w:p>
    <w:p w14:paraId="3B10E85E" w14:textId="77777777" w:rsidR="00C97D6B" w:rsidRDefault="00C97D6B" w:rsidP="00C97D6B">
      <w:pPr>
        <w:pStyle w:val="PL"/>
      </w:pPr>
      <w:r>
        <w:t xml:space="preserve">      properties:</w:t>
      </w:r>
    </w:p>
    <w:p w14:paraId="12AF26C2" w14:textId="77777777" w:rsidR="00C97D6B" w:rsidRDefault="00C97D6B" w:rsidP="00C97D6B">
      <w:pPr>
        <w:pStyle w:val="PL"/>
      </w:pPr>
      <w:r>
        <w:t xml:space="preserve">        </w:t>
      </w:r>
      <w:proofErr w:type="spellStart"/>
      <w:r>
        <w:t>dnPrefix</w:t>
      </w:r>
      <w:proofErr w:type="spellEnd"/>
      <w:r>
        <w:t>:</w:t>
      </w:r>
    </w:p>
    <w:p w14:paraId="646E9453" w14:textId="77777777" w:rsidR="00C97D6B" w:rsidRDefault="00C97D6B" w:rsidP="00C97D6B">
      <w:pPr>
        <w:pStyle w:val="PL"/>
      </w:pPr>
      <w:r>
        <w:t xml:space="preserve">          type: string</w:t>
      </w:r>
    </w:p>
    <w:p w14:paraId="013D28AC" w14:textId="77777777" w:rsidR="00C97D6B" w:rsidRDefault="00C97D6B" w:rsidP="00C97D6B">
      <w:pPr>
        <w:pStyle w:val="PL"/>
      </w:pPr>
      <w:r>
        <w:t xml:space="preserve">        </w:t>
      </w:r>
      <w:proofErr w:type="spellStart"/>
      <w:r>
        <w:t>managedElementTypeList</w:t>
      </w:r>
      <w:proofErr w:type="spellEnd"/>
      <w:r>
        <w:t>:</w:t>
      </w:r>
    </w:p>
    <w:p w14:paraId="224DECE8" w14:textId="77777777" w:rsidR="00C97D6B" w:rsidRDefault="00C97D6B" w:rsidP="00C97D6B">
      <w:pPr>
        <w:pStyle w:val="PL"/>
      </w:pPr>
      <w:r>
        <w:t xml:space="preserve">          type: array</w:t>
      </w:r>
    </w:p>
    <w:p w14:paraId="22865062" w14:textId="77777777" w:rsidR="00C97D6B" w:rsidRDefault="00C97D6B" w:rsidP="00C97D6B">
      <w:pPr>
        <w:pStyle w:val="PL"/>
      </w:pPr>
      <w:r>
        <w:t xml:space="preserve">          items:</w:t>
      </w:r>
    </w:p>
    <w:p w14:paraId="15C68540" w14:textId="77777777" w:rsidR="00C97D6B" w:rsidRDefault="00C97D6B" w:rsidP="00C97D6B">
      <w:pPr>
        <w:pStyle w:val="PL"/>
      </w:pPr>
      <w:r>
        <w:t xml:space="preserve">            type: string</w:t>
      </w:r>
    </w:p>
    <w:p w14:paraId="7BF2A893" w14:textId="77777777" w:rsidR="00C97D6B" w:rsidRDefault="00C97D6B" w:rsidP="00C97D6B">
      <w:pPr>
        <w:pStyle w:val="PL"/>
      </w:pPr>
      <w:r>
        <w:t xml:space="preserve">        </w:t>
      </w:r>
      <w:proofErr w:type="spellStart"/>
      <w:r>
        <w:t>userLabel</w:t>
      </w:r>
      <w:proofErr w:type="spellEnd"/>
      <w:r>
        <w:t>:</w:t>
      </w:r>
    </w:p>
    <w:p w14:paraId="2739FA11" w14:textId="77777777" w:rsidR="00C97D6B" w:rsidRDefault="00C97D6B" w:rsidP="00C97D6B">
      <w:pPr>
        <w:pStyle w:val="PL"/>
      </w:pPr>
      <w:r>
        <w:t xml:space="preserve">          type: string</w:t>
      </w:r>
    </w:p>
    <w:p w14:paraId="763B1432" w14:textId="77777777" w:rsidR="00C97D6B" w:rsidRDefault="00C97D6B" w:rsidP="00C97D6B">
      <w:pPr>
        <w:pStyle w:val="PL"/>
      </w:pPr>
      <w:r>
        <w:t xml:space="preserve">        </w:t>
      </w:r>
      <w:proofErr w:type="spellStart"/>
      <w:r>
        <w:t>locationName</w:t>
      </w:r>
      <w:proofErr w:type="spellEnd"/>
      <w:r>
        <w:t>:</w:t>
      </w:r>
    </w:p>
    <w:p w14:paraId="5382C0F1" w14:textId="77777777" w:rsidR="00C97D6B" w:rsidRDefault="00C97D6B" w:rsidP="00C97D6B">
      <w:pPr>
        <w:pStyle w:val="PL"/>
      </w:pPr>
      <w:r>
        <w:t xml:space="preserve">          type: string</w:t>
      </w:r>
    </w:p>
    <w:p w14:paraId="5A30C447" w14:textId="77777777" w:rsidR="00C97D6B" w:rsidRDefault="00C97D6B" w:rsidP="00C97D6B">
      <w:pPr>
        <w:pStyle w:val="PL"/>
      </w:pPr>
      <w:r>
        <w:t xml:space="preserve">        </w:t>
      </w:r>
      <w:proofErr w:type="spellStart"/>
      <w:r>
        <w:t>managedBy</w:t>
      </w:r>
      <w:proofErr w:type="spellEnd"/>
      <w:r>
        <w:t>:</w:t>
      </w:r>
    </w:p>
    <w:p w14:paraId="1BE6B2C2" w14:textId="77777777" w:rsidR="00C97D6B" w:rsidRDefault="00C97D6B" w:rsidP="00C97D6B">
      <w:pPr>
        <w:pStyle w:val="PL"/>
      </w:pPr>
      <w:r>
        <w:t xml:space="preserve">          $ref: 'TS28623_ComDefs.yaml#/components/schemas/</w:t>
      </w:r>
      <w:proofErr w:type="spellStart"/>
      <w:r>
        <w:t>DnList</w:t>
      </w:r>
      <w:proofErr w:type="spellEnd"/>
      <w:r>
        <w:t>'</w:t>
      </w:r>
    </w:p>
    <w:p w14:paraId="7C648395" w14:textId="77777777" w:rsidR="00C97D6B" w:rsidRDefault="00C97D6B" w:rsidP="00C97D6B">
      <w:pPr>
        <w:pStyle w:val="PL"/>
      </w:pPr>
      <w:r>
        <w:t xml:space="preserve">        </w:t>
      </w:r>
      <w:proofErr w:type="spellStart"/>
      <w:r>
        <w:t>vendorName</w:t>
      </w:r>
      <w:proofErr w:type="spellEnd"/>
      <w:r>
        <w:t>:</w:t>
      </w:r>
    </w:p>
    <w:p w14:paraId="3718D36E" w14:textId="77777777" w:rsidR="00C97D6B" w:rsidRDefault="00C97D6B" w:rsidP="00C97D6B">
      <w:pPr>
        <w:pStyle w:val="PL"/>
      </w:pPr>
      <w:r>
        <w:t xml:space="preserve">          type: string</w:t>
      </w:r>
    </w:p>
    <w:p w14:paraId="4E73F6CE" w14:textId="77777777" w:rsidR="00C97D6B" w:rsidRDefault="00C97D6B" w:rsidP="00C97D6B">
      <w:pPr>
        <w:pStyle w:val="PL"/>
      </w:pPr>
      <w:r>
        <w:t xml:space="preserve">        </w:t>
      </w:r>
      <w:proofErr w:type="spellStart"/>
      <w:r>
        <w:t>userDefinedState</w:t>
      </w:r>
      <w:proofErr w:type="spellEnd"/>
      <w:r>
        <w:t>:</w:t>
      </w:r>
    </w:p>
    <w:p w14:paraId="51D0207D" w14:textId="77777777" w:rsidR="00C97D6B" w:rsidRDefault="00C97D6B" w:rsidP="00C97D6B">
      <w:pPr>
        <w:pStyle w:val="PL"/>
      </w:pPr>
      <w:r>
        <w:t xml:space="preserve">          type: string</w:t>
      </w:r>
    </w:p>
    <w:p w14:paraId="387B4B94" w14:textId="77777777" w:rsidR="00C97D6B" w:rsidRDefault="00C97D6B" w:rsidP="00C97D6B">
      <w:pPr>
        <w:pStyle w:val="PL"/>
      </w:pPr>
      <w:r>
        <w:t xml:space="preserve">        </w:t>
      </w:r>
      <w:proofErr w:type="spellStart"/>
      <w:r>
        <w:t>swVersion</w:t>
      </w:r>
      <w:proofErr w:type="spellEnd"/>
      <w:r>
        <w:t>:</w:t>
      </w:r>
    </w:p>
    <w:p w14:paraId="6D0F4361" w14:textId="77777777" w:rsidR="00C97D6B" w:rsidRDefault="00C97D6B" w:rsidP="00C97D6B">
      <w:pPr>
        <w:pStyle w:val="PL"/>
      </w:pPr>
      <w:r>
        <w:t xml:space="preserve">          type: string</w:t>
      </w:r>
    </w:p>
    <w:p w14:paraId="7D98DF8A" w14:textId="77777777" w:rsidR="00C97D6B" w:rsidRDefault="00C97D6B" w:rsidP="00C97D6B">
      <w:pPr>
        <w:pStyle w:val="PL"/>
      </w:pPr>
      <w:r>
        <w:t xml:space="preserve">        </w:t>
      </w:r>
      <w:proofErr w:type="spellStart"/>
      <w:r>
        <w:t>priorityLabel</w:t>
      </w:r>
      <w:proofErr w:type="spellEnd"/>
      <w:r>
        <w:t>:</w:t>
      </w:r>
    </w:p>
    <w:p w14:paraId="6CC4A259" w14:textId="77777777" w:rsidR="00C97D6B" w:rsidRDefault="00C97D6B" w:rsidP="00C97D6B">
      <w:pPr>
        <w:pStyle w:val="PL"/>
      </w:pPr>
      <w:r>
        <w:t xml:space="preserve">          type: integer</w:t>
      </w:r>
    </w:p>
    <w:p w14:paraId="4E951BDB" w14:textId="77777777" w:rsidR="00C97D6B" w:rsidRDefault="00C97D6B" w:rsidP="00C97D6B">
      <w:pPr>
        <w:pStyle w:val="PL"/>
      </w:pPr>
      <w:r>
        <w:t xml:space="preserve">        </w:t>
      </w:r>
      <w:proofErr w:type="spellStart"/>
      <w:r>
        <w:t>supportedPerfMetricGroups</w:t>
      </w:r>
      <w:proofErr w:type="spellEnd"/>
      <w:r>
        <w:t>:</w:t>
      </w:r>
    </w:p>
    <w:p w14:paraId="495A6D36" w14:textId="77777777" w:rsidR="00C97D6B" w:rsidRDefault="00C97D6B" w:rsidP="00C97D6B">
      <w:pPr>
        <w:pStyle w:val="PL"/>
      </w:pPr>
      <w:r>
        <w:t xml:space="preserve">          type: array</w:t>
      </w:r>
    </w:p>
    <w:p w14:paraId="2D1C837D" w14:textId="77777777" w:rsidR="00C97D6B" w:rsidRDefault="00C97D6B" w:rsidP="00C97D6B">
      <w:pPr>
        <w:pStyle w:val="PL"/>
      </w:pPr>
      <w:r>
        <w:t xml:space="preserve">          items:</w:t>
      </w:r>
    </w:p>
    <w:p w14:paraId="39ED2834" w14:textId="77777777" w:rsidR="00C97D6B" w:rsidRDefault="00C97D6B" w:rsidP="00C97D6B">
      <w:pPr>
        <w:pStyle w:val="PL"/>
      </w:pPr>
      <w:r>
        <w:t xml:space="preserve">            $ref: '#/components/schemas/</w:t>
      </w:r>
      <w:proofErr w:type="spellStart"/>
      <w:r>
        <w:t>SupportedPerfMetricGroup</w:t>
      </w:r>
      <w:proofErr w:type="spellEnd"/>
      <w:r>
        <w:t>'</w:t>
      </w:r>
    </w:p>
    <w:p w14:paraId="5A2C2BE7" w14:textId="77777777" w:rsidR="00C97D6B" w:rsidRDefault="00C97D6B" w:rsidP="00C97D6B">
      <w:pPr>
        <w:pStyle w:val="PL"/>
      </w:pPr>
      <w:r>
        <w:t xml:space="preserve">        </w:t>
      </w:r>
      <w:proofErr w:type="spellStart"/>
      <w:r>
        <w:t>supportedTraceMetrics</w:t>
      </w:r>
      <w:proofErr w:type="spellEnd"/>
      <w:r>
        <w:t>:</w:t>
      </w:r>
    </w:p>
    <w:p w14:paraId="6B9D3507" w14:textId="77777777" w:rsidR="00C97D6B" w:rsidRDefault="00C97D6B" w:rsidP="00C97D6B">
      <w:pPr>
        <w:pStyle w:val="PL"/>
      </w:pPr>
      <w:r>
        <w:t xml:space="preserve">          type: array</w:t>
      </w:r>
    </w:p>
    <w:p w14:paraId="09082DE8" w14:textId="77777777" w:rsidR="00C97D6B" w:rsidRDefault="00C97D6B" w:rsidP="00C97D6B">
      <w:pPr>
        <w:pStyle w:val="PL"/>
      </w:pPr>
      <w:r>
        <w:lastRenderedPageBreak/>
        <w:t xml:space="preserve">          items:</w:t>
      </w:r>
    </w:p>
    <w:p w14:paraId="19D5C12D" w14:textId="77777777" w:rsidR="00C97D6B" w:rsidRDefault="00C97D6B" w:rsidP="00C97D6B">
      <w:pPr>
        <w:pStyle w:val="PL"/>
      </w:pPr>
      <w:r>
        <w:t xml:space="preserve">            type: string</w:t>
      </w:r>
    </w:p>
    <w:p w14:paraId="38608F0D" w14:textId="77777777" w:rsidR="00C97D6B" w:rsidRDefault="00C97D6B" w:rsidP="00C97D6B">
      <w:pPr>
        <w:pStyle w:val="PL"/>
      </w:pPr>
    </w:p>
    <w:p w14:paraId="6B5CA5EF" w14:textId="77777777" w:rsidR="00C97D6B" w:rsidRDefault="00C97D6B" w:rsidP="00C97D6B">
      <w:pPr>
        <w:pStyle w:val="PL"/>
      </w:pPr>
      <w:r>
        <w:t xml:space="preserve">    </w:t>
      </w:r>
      <w:proofErr w:type="spellStart"/>
      <w:r>
        <w:t>SubNetwork-ncO</w:t>
      </w:r>
      <w:proofErr w:type="spellEnd"/>
      <w:r>
        <w:t>:</w:t>
      </w:r>
    </w:p>
    <w:p w14:paraId="5C56B536" w14:textId="77777777" w:rsidR="00C97D6B" w:rsidRDefault="00C97D6B" w:rsidP="00C97D6B">
      <w:pPr>
        <w:pStyle w:val="PL"/>
      </w:pPr>
      <w:r>
        <w:t xml:space="preserve">      type: object</w:t>
      </w:r>
    </w:p>
    <w:p w14:paraId="0572CE55" w14:textId="77777777" w:rsidR="00C97D6B" w:rsidRDefault="00C97D6B" w:rsidP="00C97D6B">
      <w:pPr>
        <w:pStyle w:val="PL"/>
      </w:pPr>
      <w:r>
        <w:t xml:space="preserve">      properties:</w:t>
      </w:r>
    </w:p>
    <w:p w14:paraId="20625412" w14:textId="77777777" w:rsidR="00C97D6B" w:rsidRDefault="00C97D6B" w:rsidP="00C97D6B">
      <w:pPr>
        <w:pStyle w:val="PL"/>
      </w:pPr>
      <w:r>
        <w:t xml:space="preserve">        </w:t>
      </w:r>
      <w:proofErr w:type="spellStart"/>
      <w:r>
        <w:t>ManagementNode</w:t>
      </w:r>
      <w:proofErr w:type="spellEnd"/>
      <w:r>
        <w:t>:</w:t>
      </w:r>
    </w:p>
    <w:p w14:paraId="773FEB10" w14:textId="77777777" w:rsidR="00C97D6B" w:rsidRDefault="00C97D6B" w:rsidP="00C97D6B">
      <w:pPr>
        <w:pStyle w:val="PL"/>
      </w:pPr>
      <w:r>
        <w:t xml:space="preserve">          $ref: '#/components/schemas/</w:t>
      </w:r>
      <w:proofErr w:type="spellStart"/>
      <w:r>
        <w:t>ManagementNode</w:t>
      </w:r>
      <w:proofErr w:type="spellEnd"/>
      <w:r>
        <w:t>-Multiple'</w:t>
      </w:r>
    </w:p>
    <w:p w14:paraId="6A29AB50" w14:textId="77777777" w:rsidR="00C97D6B" w:rsidRDefault="00C97D6B" w:rsidP="00C97D6B">
      <w:pPr>
        <w:pStyle w:val="PL"/>
      </w:pPr>
      <w:r>
        <w:t xml:space="preserve">        </w:t>
      </w:r>
      <w:proofErr w:type="spellStart"/>
      <w:r>
        <w:t>MnsAgent</w:t>
      </w:r>
      <w:proofErr w:type="spellEnd"/>
      <w:r>
        <w:t>:</w:t>
      </w:r>
    </w:p>
    <w:p w14:paraId="5B9E087B" w14:textId="77777777" w:rsidR="00C97D6B" w:rsidRDefault="00C97D6B" w:rsidP="00C97D6B">
      <w:pPr>
        <w:pStyle w:val="PL"/>
      </w:pPr>
      <w:r>
        <w:t xml:space="preserve">          $ref: '#/components/schemas/</w:t>
      </w:r>
      <w:proofErr w:type="spellStart"/>
      <w:r>
        <w:t>MnsAgent</w:t>
      </w:r>
      <w:proofErr w:type="spellEnd"/>
      <w:r>
        <w:t>-Multiple'</w:t>
      </w:r>
    </w:p>
    <w:p w14:paraId="58B85084" w14:textId="77777777" w:rsidR="00C97D6B" w:rsidRDefault="00C97D6B" w:rsidP="00C97D6B">
      <w:pPr>
        <w:pStyle w:val="PL"/>
      </w:pPr>
      <w:r>
        <w:t xml:space="preserve">        </w:t>
      </w:r>
      <w:proofErr w:type="spellStart"/>
      <w:r>
        <w:t>MeContext</w:t>
      </w:r>
      <w:proofErr w:type="spellEnd"/>
      <w:r>
        <w:t>:</w:t>
      </w:r>
    </w:p>
    <w:p w14:paraId="31F5BF21" w14:textId="77777777" w:rsidR="00C97D6B" w:rsidRDefault="00C97D6B" w:rsidP="00C97D6B">
      <w:pPr>
        <w:pStyle w:val="PL"/>
      </w:pPr>
      <w:r>
        <w:t xml:space="preserve">          $ref: '#/components/schemas/</w:t>
      </w:r>
      <w:proofErr w:type="spellStart"/>
      <w:r>
        <w:t>MeContext</w:t>
      </w:r>
      <w:proofErr w:type="spellEnd"/>
      <w:r>
        <w:t>-Multiple'</w:t>
      </w:r>
    </w:p>
    <w:p w14:paraId="3BB23366" w14:textId="77777777" w:rsidR="00C97D6B" w:rsidRDefault="00C97D6B" w:rsidP="00C97D6B">
      <w:pPr>
        <w:pStyle w:val="PL"/>
      </w:pPr>
      <w:r>
        <w:t xml:space="preserve">        </w:t>
      </w:r>
      <w:proofErr w:type="spellStart"/>
      <w:r>
        <w:t>PerfMetricJob</w:t>
      </w:r>
      <w:proofErr w:type="spellEnd"/>
      <w:r>
        <w:t>:</w:t>
      </w:r>
    </w:p>
    <w:p w14:paraId="3E6AA4CD" w14:textId="77777777" w:rsidR="00C97D6B" w:rsidRDefault="00C97D6B" w:rsidP="00C97D6B">
      <w:pPr>
        <w:pStyle w:val="PL"/>
        <w:rPr>
          <w:ins w:id="3151" w:author="ruiyue"/>
        </w:rPr>
      </w:pPr>
      <w:ins w:id="3152" w:author="ruiyue">
        <w:r>
          <w:t xml:space="preserve">          $ref: 'TS28623_PmControlNrm.yaml#/components/schemas/PerfMetricJob-Multiple'</w:t>
        </w:r>
      </w:ins>
    </w:p>
    <w:p w14:paraId="1C4110A9" w14:textId="77777777" w:rsidR="00C97D6B" w:rsidRDefault="00C97D6B" w:rsidP="00C97D6B">
      <w:pPr>
        <w:pStyle w:val="PL"/>
        <w:rPr>
          <w:del w:id="3153" w:author="ruiyue"/>
        </w:rPr>
      </w:pPr>
      <w:del w:id="3154" w:author="ruiyue">
        <w:r>
          <w:delText xml:space="preserve">          $ref: '#/components/schemas/PerfMetricJob-Multiple'</w:delText>
        </w:r>
      </w:del>
    </w:p>
    <w:p w14:paraId="0728E21D" w14:textId="77777777" w:rsidR="00C97D6B" w:rsidRDefault="00C97D6B" w:rsidP="00C97D6B">
      <w:pPr>
        <w:pStyle w:val="PL"/>
      </w:pPr>
      <w:r>
        <w:t xml:space="preserve">        </w:t>
      </w:r>
      <w:proofErr w:type="spellStart"/>
      <w:r>
        <w:t>ThresholdMonitor</w:t>
      </w:r>
      <w:proofErr w:type="spellEnd"/>
      <w:r>
        <w:t>:</w:t>
      </w:r>
    </w:p>
    <w:p w14:paraId="46772749" w14:textId="77777777" w:rsidR="00C97D6B" w:rsidRDefault="00C97D6B" w:rsidP="00C97D6B">
      <w:pPr>
        <w:pStyle w:val="PL"/>
        <w:rPr>
          <w:ins w:id="3155" w:author="ruiyue"/>
        </w:rPr>
      </w:pPr>
      <w:ins w:id="3156" w:author="ruiyue">
        <w:r>
          <w:t xml:space="preserve">          $ref: 'TS28623_ThresholdMonitorNrm.yaml#/components/schemas/ThresholdMonitor-Multiple'</w:t>
        </w:r>
      </w:ins>
    </w:p>
    <w:p w14:paraId="642AF090" w14:textId="77777777" w:rsidR="00C97D6B" w:rsidRDefault="00C97D6B" w:rsidP="00C97D6B">
      <w:pPr>
        <w:pStyle w:val="PL"/>
        <w:rPr>
          <w:del w:id="3157" w:author="ruiyue"/>
        </w:rPr>
      </w:pPr>
      <w:del w:id="3158" w:author="ruiyue">
        <w:r>
          <w:delText xml:space="preserve">          $ref: '#/components/schemas/ThresholdMonitor-Multiple'</w:delText>
        </w:r>
      </w:del>
    </w:p>
    <w:p w14:paraId="5E5BA45E" w14:textId="77777777" w:rsidR="00C97D6B" w:rsidRDefault="00C97D6B" w:rsidP="00C97D6B">
      <w:pPr>
        <w:pStyle w:val="PL"/>
      </w:pPr>
      <w:r>
        <w:t xml:space="preserve">        </w:t>
      </w:r>
      <w:proofErr w:type="spellStart"/>
      <w:r>
        <w:t>TraceJob</w:t>
      </w:r>
      <w:proofErr w:type="spellEnd"/>
      <w:r>
        <w:t>:</w:t>
      </w:r>
    </w:p>
    <w:p w14:paraId="7CBDA51A" w14:textId="77777777" w:rsidR="00C97D6B" w:rsidRDefault="00C97D6B" w:rsidP="00C97D6B">
      <w:pPr>
        <w:pStyle w:val="PL"/>
        <w:rPr>
          <w:ins w:id="3159" w:author="ruiyue"/>
        </w:rPr>
      </w:pPr>
      <w:ins w:id="3160" w:author="ruiyue">
        <w:r>
          <w:t xml:space="preserve">          $ref: 'TS28623_TraceControlNrm.yaml#/components/schemas/TraceJob-Multiple'</w:t>
        </w:r>
      </w:ins>
    </w:p>
    <w:p w14:paraId="1273D96C" w14:textId="77777777" w:rsidR="00C97D6B" w:rsidRDefault="00C97D6B" w:rsidP="00C97D6B">
      <w:pPr>
        <w:pStyle w:val="PL"/>
        <w:rPr>
          <w:del w:id="3161" w:author="ruiyue"/>
        </w:rPr>
      </w:pPr>
      <w:del w:id="3162" w:author="ruiyue">
        <w:r>
          <w:delText xml:space="preserve">          $ref: '#/components/schemas/TraceJob-Multiple'</w:delText>
        </w:r>
      </w:del>
    </w:p>
    <w:p w14:paraId="0168CB32" w14:textId="77777777" w:rsidR="00C97D6B" w:rsidRDefault="00C97D6B" w:rsidP="00C97D6B">
      <w:pPr>
        <w:pStyle w:val="PL"/>
      </w:pPr>
      <w:r>
        <w:t xml:space="preserve">        </w:t>
      </w:r>
      <w:proofErr w:type="spellStart"/>
      <w:r>
        <w:t>ManagementDataCollection</w:t>
      </w:r>
      <w:proofErr w:type="spellEnd"/>
      <w:r>
        <w:t>:</w:t>
      </w:r>
    </w:p>
    <w:p w14:paraId="2C47F12A" w14:textId="77777777" w:rsidR="00C97D6B" w:rsidRDefault="00C97D6B" w:rsidP="00C97D6B">
      <w:pPr>
        <w:pStyle w:val="PL"/>
        <w:rPr>
          <w:ins w:id="3163" w:author="ruiyue"/>
        </w:rPr>
      </w:pPr>
      <w:ins w:id="3164" w:author="ruiyue">
        <w:r>
          <w:t xml:space="preserve">          $ref: 'TS28623_ManagementDataCollectionNrm.yaml#/components/schemas/ManagementDataCollection-Multiple'</w:t>
        </w:r>
      </w:ins>
    </w:p>
    <w:p w14:paraId="5EFBB458" w14:textId="77777777" w:rsidR="00C97D6B" w:rsidRDefault="00C97D6B" w:rsidP="00C97D6B">
      <w:pPr>
        <w:pStyle w:val="PL"/>
        <w:rPr>
          <w:del w:id="3165" w:author="ruiyue"/>
        </w:rPr>
      </w:pPr>
      <w:del w:id="3166" w:author="ruiyue">
        <w:r>
          <w:delText xml:space="preserve">          $ref: '#/components/schemas/ManagementDataCollection-Multiple'</w:delText>
        </w:r>
      </w:del>
    </w:p>
    <w:p w14:paraId="7942825F" w14:textId="77777777" w:rsidR="00C97D6B" w:rsidRDefault="00C97D6B" w:rsidP="00C97D6B">
      <w:pPr>
        <w:pStyle w:val="PL"/>
      </w:pPr>
      <w:r>
        <w:t xml:space="preserve">        </w:t>
      </w:r>
      <w:proofErr w:type="spellStart"/>
      <w:r>
        <w:t>NtfSubscriptionControl</w:t>
      </w:r>
      <w:proofErr w:type="spellEnd"/>
      <w:r>
        <w:t>:</w:t>
      </w:r>
    </w:p>
    <w:p w14:paraId="07907C56" w14:textId="77777777" w:rsidR="00C97D6B" w:rsidRDefault="00C97D6B" w:rsidP="00C97D6B">
      <w:pPr>
        <w:pStyle w:val="PL"/>
        <w:rPr>
          <w:ins w:id="3167" w:author="ruiyue"/>
        </w:rPr>
      </w:pPr>
      <w:ins w:id="3168" w:author="ruiyue">
        <w:r>
          <w:t xml:space="preserve">          $ref: 'TS28623_SubscriptionControlNrm.yaml#/components/schemas/NtfSubscriptionControl-Multiple'</w:t>
        </w:r>
      </w:ins>
    </w:p>
    <w:p w14:paraId="4CFEB29A" w14:textId="77777777" w:rsidR="00C97D6B" w:rsidRDefault="00C97D6B" w:rsidP="00C97D6B">
      <w:pPr>
        <w:pStyle w:val="PL"/>
        <w:rPr>
          <w:del w:id="3169" w:author="ruiyue"/>
        </w:rPr>
      </w:pPr>
      <w:del w:id="3170" w:author="ruiyue">
        <w:r>
          <w:delText xml:space="preserve">          $ref: '#/components/schemas/NtfSubscriptionControl-Multiple'</w:delText>
        </w:r>
      </w:del>
    </w:p>
    <w:p w14:paraId="6216A319" w14:textId="77777777" w:rsidR="00C97D6B" w:rsidRDefault="00C97D6B" w:rsidP="00C97D6B">
      <w:pPr>
        <w:pStyle w:val="PL"/>
      </w:pPr>
      <w:r>
        <w:t xml:space="preserve">        </w:t>
      </w:r>
      <w:proofErr w:type="spellStart"/>
      <w:r>
        <w:t>AlarmList</w:t>
      </w:r>
      <w:proofErr w:type="spellEnd"/>
      <w:r>
        <w:t>:</w:t>
      </w:r>
    </w:p>
    <w:p w14:paraId="197BD82A" w14:textId="77777777" w:rsidR="00C97D6B" w:rsidRDefault="00C97D6B" w:rsidP="00C97D6B">
      <w:pPr>
        <w:pStyle w:val="PL"/>
        <w:rPr>
          <w:ins w:id="3171" w:author="ruiyue"/>
        </w:rPr>
      </w:pPr>
      <w:ins w:id="3172" w:author="ruiyue">
        <w:r>
          <w:t xml:space="preserve">          $ref: 'TS28623_FmControlNrm.yaml#/components/schemas/</w:t>
        </w:r>
        <w:proofErr w:type="spellStart"/>
        <w:r>
          <w:t>AlarmList</w:t>
        </w:r>
        <w:proofErr w:type="spellEnd"/>
        <w:r>
          <w:t>-Single'</w:t>
        </w:r>
      </w:ins>
    </w:p>
    <w:p w14:paraId="3F20942E" w14:textId="77777777" w:rsidR="00C97D6B" w:rsidRDefault="00C97D6B" w:rsidP="00C97D6B">
      <w:pPr>
        <w:pStyle w:val="PL"/>
        <w:rPr>
          <w:del w:id="3173" w:author="ruiyue"/>
        </w:rPr>
      </w:pPr>
      <w:del w:id="3174" w:author="ruiyue">
        <w:r>
          <w:delText xml:space="preserve">          $ref: '#/components/schemas/AlarmList-Single'</w:delText>
        </w:r>
      </w:del>
    </w:p>
    <w:p w14:paraId="5FE18924" w14:textId="77777777" w:rsidR="00C97D6B" w:rsidRDefault="00C97D6B" w:rsidP="00C97D6B">
      <w:pPr>
        <w:pStyle w:val="PL"/>
      </w:pPr>
      <w:r>
        <w:t xml:space="preserve">        </w:t>
      </w:r>
      <w:proofErr w:type="spellStart"/>
      <w:r>
        <w:t>FileDownloadJob</w:t>
      </w:r>
      <w:proofErr w:type="spellEnd"/>
      <w:r>
        <w:t>:</w:t>
      </w:r>
    </w:p>
    <w:p w14:paraId="6A572183" w14:textId="77777777" w:rsidR="00C97D6B" w:rsidRDefault="00C97D6B" w:rsidP="00C97D6B">
      <w:pPr>
        <w:pStyle w:val="PL"/>
        <w:rPr>
          <w:ins w:id="3175" w:author="ruiyue"/>
        </w:rPr>
      </w:pPr>
      <w:ins w:id="3176" w:author="ruiyue">
        <w:r>
          <w:t xml:space="preserve">          $ref: 'TS28623_FileManagementNrm.yaml#/components/schemas/FileDownloadJob-Multiple'</w:t>
        </w:r>
      </w:ins>
    </w:p>
    <w:p w14:paraId="2BAD8CF6" w14:textId="77777777" w:rsidR="00C97D6B" w:rsidRDefault="00C97D6B" w:rsidP="00C97D6B">
      <w:pPr>
        <w:pStyle w:val="PL"/>
        <w:rPr>
          <w:del w:id="3177" w:author="ruiyue"/>
        </w:rPr>
      </w:pPr>
      <w:del w:id="3178" w:author="ruiyue">
        <w:r>
          <w:delText xml:space="preserve">          $ref: '#/components/schemas/FileDownloadJob-Multiple'</w:delText>
        </w:r>
      </w:del>
    </w:p>
    <w:p w14:paraId="3C058233" w14:textId="77777777" w:rsidR="00C97D6B" w:rsidRDefault="00C97D6B" w:rsidP="00C97D6B">
      <w:pPr>
        <w:pStyle w:val="PL"/>
      </w:pPr>
      <w:r>
        <w:t xml:space="preserve">        Files:</w:t>
      </w:r>
    </w:p>
    <w:p w14:paraId="3A60A749" w14:textId="77777777" w:rsidR="00C97D6B" w:rsidRDefault="00C97D6B" w:rsidP="00C97D6B">
      <w:pPr>
        <w:pStyle w:val="PL"/>
        <w:rPr>
          <w:ins w:id="3179" w:author="ruiyue"/>
        </w:rPr>
      </w:pPr>
      <w:ins w:id="3180" w:author="ruiyue">
        <w:r>
          <w:t xml:space="preserve">          $ref: 'TS28623_FileManagementNrm.yaml#/components/schemas/Files-Multiple'</w:t>
        </w:r>
      </w:ins>
    </w:p>
    <w:p w14:paraId="28FE5D4F" w14:textId="77777777" w:rsidR="00C97D6B" w:rsidRDefault="00C97D6B" w:rsidP="00C97D6B">
      <w:pPr>
        <w:pStyle w:val="PL"/>
        <w:rPr>
          <w:del w:id="3181" w:author="ruiyue"/>
        </w:rPr>
      </w:pPr>
      <w:del w:id="3182" w:author="ruiyue">
        <w:r>
          <w:delText xml:space="preserve">          $ref: '#/components/schemas/Files-Multiple'</w:delText>
        </w:r>
      </w:del>
    </w:p>
    <w:p w14:paraId="414E659C" w14:textId="77777777" w:rsidR="00C97D6B" w:rsidRDefault="00C97D6B" w:rsidP="00C97D6B">
      <w:pPr>
        <w:pStyle w:val="PL"/>
      </w:pPr>
      <w:r>
        <w:t xml:space="preserve">        </w:t>
      </w:r>
      <w:proofErr w:type="spellStart"/>
      <w:r>
        <w:t>MnsRegistry</w:t>
      </w:r>
      <w:proofErr w:type="spellEnd"/>
      <w:r>
        <w:t>:</w:t>
      </w:r>
    </w:p>
    <w:p w14:paraId="779CD734" w14:textId="77777777" w:rsidR="00C97D6B" w:rsidRDefault="00C97D6B" w:rsidP="00C97D6B">
      <w:pPr>
        <w:pStyle w:val="PL"/>
        <w:rPr>
          <w:ins w:id="3183" w:author="ruiyue"/>
        </w:rPr>
      </w:pPr>
      <w:ins w:id="3184" w:author="ruiyue">
        <w:r>
          <w:t xml:space="preserve">          $ref: 'TS28623_MnSRegistryNrm.yaml#/components/schemas/MnsRegistry-Single'</w:t>
        </w:r>
      </w:ins>
    </w:p>
    <w:p w14:paraId="56F8D54F" w14:textId="77777777" w:rsidR="00C97D6B" w:rsidRDefault="00C97D6B" w:rsidP="00C97D6B">
      <w:pPr>
        <w:pStyle w:val="PL"/>
        <w:rPr>
          <w:del w:id="3185" w:author="ruiyue"/>
        </w:rPr>
      </w:pPr>
      <w:del w:id="3186" w:author="ruiyue">
        <w:r>
          <w:delText xml:space="preserve">          $ref: '#/components/schemas/MnsRegistry-Single'</w:delText>
        </w:r>
      </w:del>
    </w:p>
    <w:p w14:paraId="231C1570" w14:textId="77777777" w:rsidR="00C97D6B" w:rsidRDefault="00C97D6B" w:rsidP="00C97D6B">
      <w:pPr>
        <w:pStyle w:val="PL"/>
      </w:pPr>
      <w:r>
        <w:t xml:space="preserve">    </w:t>
      </w:r>
      <w:proofErr w:type="spellStart"/>
      <w:r>
        <w:t>ManagedElement-ncO</w:t>
      </w:r>
      <w:proofErr w:type="spellEnd"/>
      <w:r>
        <w:t>:</w:t>
      </w:r>
    </w:p>
    <w:p w14:paraId="076F2615" w14:textId="77777777" w:rsidR="00C97D6B" w:rsidRDefault="00C97D6B" w:rsidP="00C97D6B">
      <w:pPr>
        <w:pStyle w:val="PL"/>
      </w:pPr>
      <w:r>
        <w:t xml:space="preserve">      type: object</w:t>
      </w:r>
    </w:p>
    <w:p w14:paraId="4E14B68A" w14:textId="77777777" w:rsidR="00C97D6B" w:rsidRDefault="00C97D6B" w:rsidP="00C97D6B">
      <w:pPr>
        <w:pStyle w:val="PL"/>
      </w:pPr>
      <w:r>
        <w:t xml:space="preserve">      properties:</w:t>
      </w:r>
    </w:p>
    <w:p w14:paraId="0BABADD8" w14:textId="77777777" w:rsidR="00C97D6B" w:rsidRDefault="00C97D6B" w:rsidP="00C97D6B">
      <w:pPr>
        <w:pStyle w:val="PL"/>
      </w:pPr>
      <w:r>
        <w:t xml:space="preserve">        </w:t>
      </w:r>
      <w:proofErr w:type="spellStart"/>
      <w:r>
        <w:t>MnsAgent</w:t>
      </w:r>
      <w:proofErr w:type="spellEnd"/>
      <w:r>
        <w:t>:</w:t>
      </w:r>
    </w:p>
    <w:p w14:paraId="5438E58C" w14:textId="77777777" w:rsidR="00C97D6B" w:rsidRDefault="00C97D6B" w:rsidP="00C97D6B">
      <w:pPr>
        <w:pStyle w:val="PL"/>
      </w:pPr>
      <w:r>
        <w:t xml:space="preserve">          $ref: '#/components/schemas/</w:t>
      </w:r>
      <w:proofErr w:type="spellStart"/>
      <w:r>
        <w:t>MnsAgent</w:t>
      </w:r>
      <w:proofErr w:type="spellEnd"/>
      <w:r>
        <w:t>-Multiple'</w:t>
      </w:r>
    </w:p>
    <w:p w14:paraId="25CB20E6" w14:textId="77777777" w:rsidR="00C97D6B" w:rsidRDefault="00C97D6B" w:rsidP="00C97D6B">
      <w:pPr>
        <w:pStyle w:val="PL"/>
      </w:pPr>
      <w:r>
        <w:t xml:space="preserve">        </w:t>
      </w:r>
      <w:proofErr w:type="spellStart"/>
      <w:r>
        <w:t>PerfMetricJob</w:t>
      </w:r>
      <w:proofErr w:type="spellEnd"/>
      <w:r>
        <w:t>:</w:t>
      </w:r>
    </w:p>
    <w:p w14:paraId="7CB9E6C0" w14:textId="77777777" w:rsidR="00C97D6B" w:rsidRDefault="00C97D6B" w:rsidP="00C97D6B">
      <w:pPr>
        <w:pStyle w:val="PL"/>
        <w:rPr>
          <w:ins w:id="3187" w:author="ruiyue"/>
        </w:rPr>
      </w:pPr>
      <w:ins w:id="3188" w:author="ruiyue">
        <w:r>
          <w:t xml:space="preserve">          $ref: 'TS28623_PmControlNrm.yaml#/components/schemas/PerfMetricJob-Multiple'</w:t>
        </w:r>
      </w:ins>
    </w:p>
    <w:p w14:paraId="02D653BB" w14:textId="77777777" w:rsidR="00C97D6B" w:rsidRDefault="00C97D6B" w:rsidP="00C97D6B">
      <w:pPr>
        <w:pStyle w:val="PL"/>
        <w:rPr>
          <w:del w:id="3189" w:author="ruiyue"/>
        </w:rPr>
      </w:pPr>
      <w:del w:id="3190" w:author="ruiyue">
        <w:r>
          <w:delText xml:space="preserve">          $ref: '#/components/schemas/PerfMetricJob-Multiple'</w:delText>
        </w:r>
      </w:del>
    </w:p>
    <w:p w14:paraId="7356E9B3" w14:textId="77777777" w:rsidR="00C97D6B" w:rsidRDefault="00C97D6B" w:rsidP="00C97D6B">
      <w:pPr>
        <w:pStyle w:val="PL"/>
      </w:pPr>
      <w:r>
        <w:t xml:space="preserve">        </w:t>
      </w:r>
      <w:proofErr w:type="spellStart"/>
      <w:r>
        <w:t>ThresholdMonitor</w:t>
      </w:r>
      <w:proofErr w:type="spellEnd"/>
      <w:r>
        <w:t>:</w:t>
      </w:r>
    </w:p>
    <w:p w14:paraId="68505DC8" w14:textId="77777777" w:rsidR="00C97D6B" w:rsidRDefault="00C97D6B" w:rsidP="00C97D6B">
      <w:pPr>
        <w:pStyle w:val="PL"/>
        <w:rPr>
          <w:ins w:id="3191" w:author="ruiyue"/>
        </w:rPr>
      </w:pPr>
      <w:ins w:id="3192" w:author="ruiyue">
        <w:r>
          <w:t xml:space="preserve">          $ref: 'TS28623_ThresholdMonitorNrm.yaml#/components/schemas/ThresholdMonitor-Multiple'</w:t>
        </w:r>
      </w:ins>
    </w:p>
    <w:p w14:paraId="6E2AA5D5" w14:textId="77777777" w:rsidR="00C97D6B" w:rsidRDefault="00C97D6B" w:rsidP="00C97D6B">
      <w:pPr>
        <w:pStyle w:val="PL"/>
        <w:rPr>
          <w:del w:id="3193" w:author="ruiyue"/>
        </w:rPr>
      </w:pPr>
      <w:del w:id="3194" w:author="ruiyue">
        <w:r>
          <w:delText xml:space="preserve">          $ref: '#/components/schemas/ThresholdMonitor-Multiple'</w:delText>
        </w:r>
      </w:del>
    </w:p>
    <w:p w14:paraId="7528D6F5" w14:textId="77777777" w:rsidR="00C97D6B" w:rsidRDefault="00C97D6B" w:rsidP="00C97D6B">
      <w:pPr>
        <w:pStyle w:val="PL"/>
      </w:pPr>
      <w:r>
        <w:t xml:space="preserve">        </w:t>
      </w:r>
      <w:proofErr w:type="spellStart"/>
      <w:r>
        <w:t>TraceJob</w:t>
      </w:r>
      <w:proofErr w:type="spellEnd"/>
      <w:r>
        <w:t>:</w:t>
      </w:r>
    </w:p>
    <w:p w14:paraId="3ACB7B80" w14:textId="77777777" w:rsidR="00C97D6B" w:rsidRDefault="00C97D6B" w:rsidP="00C97D6B">
      <w:pPr>
        <w:pStyle w:val="PL"/>
        <w:rPr>
          <w:ins w:id="3195" w:author="ruiyue"/>
        </w:rPr>
      </w:pPr>
      <w:ins w:id="3196" w:author="ruiyue">
        <w:r>
          <w:t xml:space="preserve">          $ref: 'TS28623_TraceControlNrm.yaml#/components/schemas/TraceJob-Multiple'</w:t>
        </w:r>
      </w:ins>
    </w:p>
    <w:p w14:paraId="2B4DB924" w14:textId="77777777" w:rsidR="00C97D6B" w:rsidRDefault="00C97D6B" w:rsidP="00C97D6B">
      <w:pPr>
        <w:pStyle w:val="PL"/>
        <w:rPr>
          <w:del w:id="3197" w:author="ruiyue"/>
        </w:rPr>
      </w:pPr>
      <w:del w:id="3198" w:author="ruiyue">
        <w:r>
          <w:delText xml:space="preserve">          $ref: '#/components/schemas/TraceJob-Multiple'</w:delText>
        </w:r>
      </w:del>
    </w:p>
    <w:p w14:paraId="5FC4532C" w14:textId="77777777" w:rsidR="00C97D6B" w:rsidRDefault="00C97D6B" w:rsidP="00C97D6B">
      <w:pPr>
        <w:pStyle w:val="PL"/>
      </w:pPr>
      <w:r>
        <w:t xml:space="preserve">        </w:t>
      </w:r>
      <w:proofErr w:type="spellStart"/>
      <w:r>
        <w:t>NtfSubscriptionControl</w:t>
      </w:r>
      <w:proofErr w:type="spellEnd"/>
      <w:r>
        <w:t>:</w:t>
      </w:r>
    </w:p>
    <w:p w14:paraId="09B7A890" w14:textId="77777777" w:rsidR="00C97D6B" w:rsidRDefault="00C97D6B" w:rsidP="00C97D6B">
      <w:pPr>
        <w:pStyle w:val="PL"/>
        <w:rPr>
          <w:ins w:id="3199" w:author="ruiyue"/>
        </w:rPr>
      </w:pPr>
      <w:ins w:id="3200" w:author="ruiyue">
        <w:r>
          <w:t xml:space="preserve">          $ref: 'TS28623_SubscriptionControlNrm.yaml#/components/schemas/NtfSubscriptionControl-Multiple'</w:t>
        </w:r>
      </w:ins>
    </w:p>
    <w:p w14:paraId="65CA4D2A" w14:textId="77777777" w:rsidR="00C97D6B" w:rsidRDefault="00C97D6B" w:rsidP="00C97D6B">
      <w:pPr>
        <w:pStyle w:val="PL"/>
        <w:rPr>
          <w:del w:id="3201" w:author="ruiyue"/>
        </w:rPr>
      </w:pPr>
      <w:del w:id="3202" w:author="ruiyue">
        <w:r>
          <w:delText xml:space="preserve">          $ref: '#/components/schemas/NtfSubscriptionControl-Multiple'</w:delText>
        </w:r>
      </w:del>
    </w:p>
    <w:p w14:paraId="1CFF2E95" w14:textId="77777777" w:rsidR="00C97D6B" w:rsidRDefault="00C97D6B" w:rsidP="00C97D6B">
      <w:pPr>
        <w:pStyle w:val="PL"/>
      </w:pPr>
      <w:r>
        <w:t xml:space="preserve">        </w:t>
      </w:r>
      <w:proofErr w:type="spellStart"/>
      <w:r>
        <w:t>AlarmList</w:t>
      </w:r>
      <w:proofErr w:type="spellEnd"/>
      <w:r>
        <w:t>:</w:t>
      </w:r>
    </w:p>
    <w:p w14:paraId="04AADA4E" w14:textId="77777777" w:rsidR="00C97D6B" w:rsidRDefault="00C97D6B" w:rsidP="00C97D6B">
      <w:pPr>
        <w:pStyle w:val="PL"/>
        <w:rPr>
          <w:ins w:id="3203" w:author="ruiyue"/>
        </w:rPr>
      </w:pPr>
      <w:ins w:id="3204" w:author="ruiyue">
        <w:r>
          <w:t xml:space="preserve">          $ref: 'TS28623_FmControlNrm.yaml#/components/schemas/</w:t>
        </w:r>
        <w:proofErr w:type="spellStart"/>
        <w:r>
          <w:t>AlarmList</w:t>
        </w:r>
        <w:proofErr w:type="spellEnd"/>
        <w:r>
          <w:t>-Single'</w:t>
        </w:r>
      </w:ins>
    </w:p>
    <w:p w14:paraId="2985A373" w14:textId="77777777" w:rsidR="00C97D6B" w:rsidRDefault="00C97D6B" w:rsidP="00C97D6B">
      <w:pPr>
        <w:pStyle w:val="PL"/>
        <w:rPr>
          <w:del w:id="3205" w:author="ruiyue"/>
        </w:rPr>
      </w:pPr>
      <w:del w:id="3206" w:author="ruiyue">
        <w:r>
          <w:delText xml:space="preserve">          $ref: '#/components/schemas/AlarmList-Single'</w:delText>
        </w:r>
      </w:del>
    </w:p>
    <w:p w14:paraId="06DC46B3" w14:textId="77777777" w:rsidR="00C97D6B" w:rsidRDefault="00C97D6B" w:rsidP="00C97D6B">
      <w:pPr>
        <w:pStyle w:val="PL"/>
      </w:pPr>
      <w:r>
        <w:t xml:space="preserve">        </w:t>
      </w:r>
      <w:proofErr w:type="spellStart"/>
      <w:r>
        <w:t>FileDownloadJob</w:t>
      </w:r>
      <w:proofErr w:type="spellEnd"/>
      <w:r>
        <w:t>:</w:t>
      </w:r>
    </w:p>
    <w:p w14:paraId="4B910549" w14:textId="77777777" w:rsidR="00C97D6B" w:rsidRDefault="00C97D6B" w:rsidP="00C97D6B">
      <w:pPr>
        <w:pStyle w:val="PL"/>
        <w:rPr>
          <w:ins w:id="3207" w:author="ruiyue"/>
        </w:rPr>
      </w:pPr>
      <w:ins w:id="3208" w:author="ruiyue">
        <w:r>
          <w:t xml:space="preserve">          $ref: 'TS28623_FileManagementNrm.yaml#/components/schemas/FileDownloadJob-Multiple'</w:t>
        </w:r>
      </w:ins>
    </w:p>
    <w:p w14:paraId="1584AD92" w14:textId="77777777" w:rsidR="00C97D6B" w:rsidRDefault="00C97D6B" w:rsidP="00C97D6B">
      <w:pPr>
        <w:pStyle w:val="PL"/>
        <w:rPr>
          <w:del w:id="3209" w:author="ruiyue"/>
        </w:rPr>
      </w:pPr>
      <w:del w:id="3210" w:author="ruiyue">
        <w:r>
          <w:delText xml:space="preserve">          $ref: '#/components/schemas/FileDownloadJob-Multiple'</w:delText>
        </w:r>
      </w:del>
    </w:p>
    <w:p w14:paraId="1E036AAC" w14:textId="77777777" w:rsidR="00C97D6B" w:rsidRDefault="00C97D6B" w:rsidP="00C97D6B">
      <w:pPr>
        <w:pStyle w:val="PL"/>
      </w:pPr>
      <w:r>
        <w:t xml:space="preserve">        Files:</w:t>
      </w:r>
    </w:p>
    <w:p w14:paraId="041FF78B" w14:textId="77777777" w:rsidR="00C97D6B" w:rsidRDefault="00C97D6B" w:rsidP="00C97D6B">
      <w:pPr>
        <w:pStyle w:val="PL"/>
        <w:rPr>
          <w:ins w:id="3211" w:author="ruiyue"/>
        </w:rPr>
      </w:pPr>
      <w:ins w:id="3212" w:author="ruiyue">
        <w:r>
          <w:t xml:space="preserve">          $ref: 'TS28623_FileManagementNrm.yaml#/components/schemas/Files-Multiple'</w:t>
        </w:r>
      </w:ins>
    </w:p>
    <w:p w14:paraId="596845AB" w14:textId="77777777" w:rsidR="00C97D6B" w:rsidRDefault="00C97D6B" w:rsidP="00C97D6B">
      <w:pPr>
        <w:pStyle w:val="PL"/>
        <w:rPr>
          <w:ins w:id="3213" w:author="ruiyue"/>
        </w:rPr>
      </w:pPr>
    </w:p>
    <w:p w14:paraId="1045977A" w14:textId="77777777" w:rsidR="00C97D6B" w:rsidRDefault="00C97D6B" w:rsidP="00C97D6B">
      <w:pPr>
        <w:pStyle w:val="PL"/>
        <w:rPr>
          <w:del w:id="3214" w:author="ruiyue"/>
        </w:rPr>
      </w:pPr>
      <w:del w:id="3215" w:author="ruiyue">
        <w:r>
          <w:delText xml:space="preserve">          $ref: '#/components/schemas/Files-Multiple'</w:delText>
        </w:r>
      </w:del>
    </w:p>
    <w:p w14:paraId="58D0DB71" w14:textId="77777777" w:rsidR="00C97D6B" w:rsidRDefault="00C97D6B" w:rsidP="00C97D6B">
      <w:pPr>
        <w:pStyle w:val="PL"/>
      </w:pPr>
    </w:p>
    <w:p w14:paraId="5F7F59C3" w14:textId="77777777" w:rsidR="00C97D6B" w:rsidRDefault="00C97D6B" w:rsidP="00C97D6B">
      <w:pPr>
        <w:pStyle w:val="PL"/>
      </w:pPr>
      <w:r>
        <w:t>#-------- Definition of abstract IOCs --------------------------------------------</w:t>
      </w:r>
    </w:p>
    <w:p w14:paraId="33A37445" w14:textId="77777777" w:rsidR="00C97D6B" w:rsidRDefault="00C97D6B" w:rsidP="00C97D6B">
      <w:pPr>
        <w:pStyle w:val="PL"/>
      </w:pPr>
    </w:p>
    <w:p w14:paraId="20B03A29" w14:textId="77777777" w:rsidR="00C97D6B" w:rsidRDefault="00C97D6B" w:rsidP="00C97D6B">
      <w:pPr>
        <w:pStyle w:val="PL"/>
      </w:pPr>
      <w:r>
        <w:t xml:space="preserve">    </w:t>
      </w:r>
      <w:proofErr w:type="spellStart"/>
      <w:r>
        <w:t>ManagedFunction-Attr</w:t>
      </w:r>
      <w:proofErr w:type="spellEnd"/>
      <w:r>
        <w:t>:</w:t>
      </w:r>
    </w:p>
    <w:p w14:paraId="23B3E820" w14:textId="77777777" w:rsidR="00C97D6B" w:rsidRDefault="00C97D6B" w:rsidP="00C97D6B">
      <w:pPr>
        <w:pStyle w:val="PL"/>
      </w:pPr>
      <w:r>
        <w:t xml:space="preserve">      type: object</w:t>
      </w:r>
    </w:p>
    <w:p w14:paraId="47DCD410" w14:textId="77777777" w:rsidR="00C97D6B" w:rsidRDefault="00C97D6B" w:rsidP="00C97D6B">
      <w:pPr>
        <w:pStyle w:val="PL"/>
      </w:pPr>
      <w:r>
        <w:t xml:space="preserve">      properties:</w:t>
      </w:r>
    </w:p>
    <w:p w14:paraId="7DC04BBE" w14:textId="77777777" w:rsidR="00C97D6B" w:rsidRDefault="00C97D6B" w:rsidP="00C97D6B">
      <w:pPr>
        <w:pStyle w:val="PL"/>
      </w:pPr>
      <w:r>
        <w:t xml:space="preserve">        </w:t>
      </w:r>
      <w:proofErr w:type="spellStart"/>
      <w:r>
        <w:t>userLabel</w:t>
      </w:r>
      <w:proofErr w:type="spellEnd"/>
      <w:r>
        <w:t>:</w:t>
      </w:r>
    </w:p>
    <w:p w14:paraId="5526A15F" w14:textId="77777777" w:rsidR="00C97D6B" w:rsidRDefault="00C97D6B" w:rsidP="00C97D6B">
      <w:pPr>
        <w:pStyle w:val="PL"/>
      </w:pPr>
      <w:r>
        <w:t xml:space="preserve">          type: string</w:t>
      </w:r>
    </w:p>
    <w:p w14:paraId="4609A256" w14:textId="77777777" w:rsidR="00C97D6B" w:rsidRDefault="00C97D6B" w:rsidP="00C97D6B">
      <w:pPr>
        <w:pStyle w:val="PL"/>
      </w:pPr>
      <w:r>
        <w:t xml:space="preserve">        </w:t>
      </w:r>
      <w:proofErr w:type="spellStart"/>
      <w:r>
        <w:t>vnfParametersList</w:t>
      </w:r>
      <w:proofErr w:type="spellEnd"/>
      <w:r>
        <w:t>:</w:t>
      </w:r>
    </w:p>
    <w:p w14:paraId="7AA59B80" w14:textId="77777777" w:rsidR="00C97D6B" w:rsidRDefault="00C97D6B" w:rsidP="00C97D6B">
      <w:pPr>
        <w:pStyle w:val="PL"/>
      </w:pPr>
      <w:r>
        <w:lastRenderedPageBreak/>
        <w:t xml:space="preserve">          type: array</w:t>
      </w:r>
    </w:p>
    <w:p w14:paraId="3E4B6AAC" w14:textId="77777777" w:rsidR="00C97D6B" w:rsidRDefault="00C97D6B" w:rsidP="00C97D6B">
      <w:pPr>
        <w:pStyle w:val="PL"/>
      </w:pPr>
      <w:r>
        <w:t xml:space="preserve">          items:</w:t>
      </w:r>
    </w:p>
    <w:p w14:paraId="6E4814FC" w14:textId="77777777" w:rsidR="00C97D6B" w:rsidRDefault="00C97D6B" w:rsidP="00C97D6B">
      <w:pPr>
        <w:pStyle w:val="PL"/>
      </w:pPr>
      <w:r>
        <w:t xml:space="preserve">            $ref: '#/components/schemas/</w:t>
      </w:r>
      <w:proofErr w:type="spellStart"/>
      <w:r>
        <w:t>VnfParameter</w:t>
      </w:r>
      <w:proofErr w:type="spellEnd"/>
      <w:r>
        <w:t>'</w:t>
      </w:r>
    </w:p>
    <w:p w14:paraId="5E59F2D8" w14:textId="77777777" w:rsidR="00C97D6B" w:rsidRDefault="00C97D6B" w:rsidP="00C97D6B">
      <w:pPr>
        <w:pStyle w:val="PL"/>
      </w:pPr>
      <w:r>
        <w:t xml:space="preserve">        </w:t>
      </w:r>
      <w:proofErr w:type="spellStart"/>
      <w:r>
        <w:t>peeParametersList</w:t>
      </w:r>
      <w:proofErr w:type="spellEnd"/>
      <w:r>
        <w:t>:</w:t>
      </w:r>
    </w:p>
    <w:p w14:paraId="3BC62681" w14:textId="77777777" w:rsidR="00C97D6B" w:rsidRDefault="00C97D6B" w:rsidP="00C97D6B">
      <w:pPr>
        <w:pStyle w:val="PL"/>
      </w:pPr>
      <w:r>
        <w:t xml:space="preserve">          type: array</w:t>
      </w:r>
    </w:p>
    <w:p w14:paraId="3BBFFB21" w14:textId="77777777" w:rsidR="00C97D6B" w:rsidRDefault="00C97D6B" w:rsidP="00C97D6B">
      <w:pPr>
        <w:pStyle w:val="PL"/>
      </w:pPr>
      <w:r>
        <w:t xml:space="preserve">          items:</w:t>
      </w:r>
    </w:p>
    <w:p w14:paraId="4F11F9C7" w14:textId="77777777" w:rsidR="00C97D6B" w:rsidRDefault="00C97D6B" w:rsidP="00C97D6B">
      <w:pPr>
        <w:pStyle w:val="PL"/>
      </w:pPr>
      <w:r>
        <w:t xml:space="preserve">            $ref: '#/components/schemas/</w:t>
      </w:r>
      <w:proofErr w:type="spellStart"/>
      <w:r>
        <w:t>PeeParameter</w:t>
      </w:r>
      <w:proofErr w:type="spellEnd"/>
      <w:r>
        <w:t>'</w:t>
      </w:r>
    </w:p>
    <w:p w14:paraId="7FA82A7F" w14:textId="77777777" w:rsidR="00C97D6B" w:rsidRDefault="00C97D6B" w:rsidP="00C97D6B">
      <w:pPr>
        <w:pStyle w:val="PL"/>
      </w:pPr>
      <w:r>
        <w:t xml:space="preserve">        </w:t>
      </w:r>
      <w:proofErr w:type="spellStart"/>
      <w:r>
        <w:t>priorityLabel</w:t>
      </w:r>
      <w:proofErr w:type="spellEnd"/>
      <w:r>
        <w:t>:</w:t>
      </w:r>
    </w:p>
    <w:p w14:paraId="717336DB" w14:textId="77777777" w:rsidR="00C97D6B" w:rsidRDefault="00C97D6B" w:rsidP="00C97D6B">
      <w:pPr>
        <w:pStyle w:val="PL"/>
      </w:pPr>
      <w:r>
        <w:t xml:space="preserve">          type: integer</w:t>
      </w:r>
    </w:p>
    <w:p w14:paraId="6C0C5EF9" w14:textId="77777777" w:rsidR="00C97D6B" w:rsidRDefault="00C97D6B" w:rsidP="00C97D6B">
      <w:pPr>
        <w:pStyle w:val="PL"/>
      </w:pPr>
      <w:r>
        <w:t xml:space="preserve">        </w:t>
      </w:r>
      <w:proofErr w:type="spellStart"/>
      <w:r>
        <w:t>supportedPerfMetricGroups</w:t>
      </w:r>
      <w:proofErr w:type="spellEnd"/>
      <w:r>
        <w:t>:</w:t>
      </w:r>
    </w:p>
    <w:p w14:paraId="31A47A8F" w14:textId="77777777" w:rsidR="00C97D6B" w:rsidRDefault="00C97D6B" w:rsidP="00C97D6B">
      <w:pPr>
        <w:pStyle w:val="PL"/>
      </w:pPr>
      <w:r>
        <w:t xml:space="preserve">          type: array</w:t>
      </w:r>
    </w:p>
    <w:p w14:paraId="0DFE7C6B" w14:textId="77777777" w:rsidR="00C97D6B" w:rsidRDefault="00C97D6B" w:rsidP="00C97D6B">
      <w:pPr>
        <w:pStyle w:val="PL"/>
      </w:pPr>
      <w:r>
        <w:t xml:space="preserve">          items:</w:t>
      </w:r>
    </w:p>
    <w:p w14:paraId="76F7DEBF" w14:textId="77777777" w:rsidR="00C97D6B" w:rsidRDefault="00C97D6B" w:rsidP="00C97D6B">
      <w:pPr>
        <w:pStyle w:val="PL"/>
      </w:pPr>
      <w:r>
        <w:t xml:space="preserve">            $ref: '#/components/schemas/</w:t>
      </w:r>
      <w:proofErr w:type="spellStart"/>
      <w:r>
        <w:t>SupportedPerfMetricGroup</w:t>
      </w:r>
      <w:proofErr w:type="spellEnd"/>
      <w:r>
        <w:t>'</w:t>
      </w:r>
    </w:p>
    <w:p w14:paraId="1E294956" w14:textId="77777777" w:rsidR="00C97D6B" w:rsidRDefault="00C97D6B" w:rsidP="00C97D6B">
      <w:pPr>
        <w:pStyle w:val="PL"/>
      </w:pPr>
      <w:r>
        <w:t xml:space="preserve">        </w:t>
      </w:r>
      <w:proofErr w:type="spellStart"/>
      <w:r>
        <w:t>supportedTraceMetrics</w:t>
      </w:r>
      <w:proofErr w:type="spellEnd"/>
      <w:r>
        <w:t>:</w:t>
      </w:r>
    </w:p>
    <w:p w14:paraId="30EF3D23" w14:textId="77777777" w:rsidR="00C97D6B" w:rsidRDefault="00C97D6B" w:rsidP="00C97D6B">
      <w:pPr>
        <w:pStyle w:val="PL"/>
      </w:pPr>
      <w:r>
        <w:t xml:space="preserve">          type: array</w:t>
      </w:r>
    </w:p>
    <w:p w14:paraId="650939D6" w14:textId="77777777" w:rsidR="00C97D6B" w:rsidRDefault="00C97D6B" w:rsidP="00C97D6B">
      <w:pPr>
        <w:pStyle w:val="PL"/>
      </w:pPr>
      <w:r>
        <w:t xml:space="preserve">          items:</w:t>
      </w:r>
    </w:p>
    <w:p w14:paraId="2DFCA394" w14:textId="77777777" w:rsidR="00C97D6B" w:rsidRDefault="00C97D6B" w:rsidP="00C97D6B">
      <w:pPr>
        <w:pStyle w:val="PL"/>
      </w:pPr>
      <w:r>
        <w:t xml:space="preserve">            type: string</w:t>
      </w:r>
    </w:p>
    <w:p w14:paraId="501C40A1" w14:textId="77777777" w:rsidR="00C97D6B" w:rsidRDefault="00C97D6B" w:rsidP="00C97D6B">
      <w:pPr>
        <w:pStyle w:val="PL"/>
      </w:pPr>
      <w:r>
        <w:t xml:space="preserve">    EP_RP-</w:t>
      </w:r>
      <w:proofErr w:type="spellStart"/>
      <w:r>
        <w:t>Attr</w:t>
      </w:r>
      <w:proofErr w:type="spellEnd"/>
      <w:r>
        <w:t>:</w:t>
      </w:r>
    </w:p>
    <w:p w14:paraId="66E82E7D" w14:textId="77777777" w:rsidR="00C97D6B" w:rsidRDefault="00C97D6B" w:rsidP="00C97D6B">
      <w:pPr>
        <w:pStyle w:val="PL"/>
      </w:pPr>
      <w:r>
        <w:t xml:space="preserve">      type: object</w:t>
      </w:r>
    </w:p>
    <w:p w14:paraId="744C4E9E" w14:textId="77777777" w:rsidR="00C97D6B" w:rsidRDefault="00C97D6B" w:rsidP="00C97D6B">
      <w:pPr>
        <w:pStyle w:val="PL"/>
      </w:pPr>
      <w:r>
        <w:t xml:space="preserve">      properties:</w:t>
      </w:r>
    </w:p>
    <w:p w14:paraId="2E71021B" w14:textId="77777777" w:rsidR="00C97D6B" w:rsidRDefault="00C97D6B" w:rsidP="00C97D6B">
      <w:pPr>
        <w:pStyle w:val="PL"/>
      </w:pPr>
      <w:r>
        <w:t xml:space="preserve">        </w:t>
      </w:r>
      <w:proofErr w:type="spellStart"/>
      <w:r>
        <w:t>userLabel</w:t>
      </w:r>
      <w:proofErr w:type="spellEnd"/>
      <w:r>
        <w:t>:</w:t>
      </w:r>
    </w:p>
    <w:p w14:paraId="406A7F47" w14:textId="77777777" w:rsidR="00C97D6B" w:rsidRDefault="00C97D6B" w:rsidP="00C97D6B">
      <w:pPr>
        <w:pStyle w:val="PL"/>
      </w:pPr>
      <w:r>
        <w:t xml:space="preserve">          type: string</w:t>
      </w:r>
    </w:p>
    <w:p w14:paraId="50A1ACD8" w14:textId="77777777" w:rsidR="00C97D6B" w:rsidRDefault="00C97D6B" w:rsidP="00C97D6B">
      <w:pPr>
        <w:pStyle w:val="PL"/>
      </w:pPr>
      <w:r>
        <w:t xml:space="preserve">        </w:t>
      </w:r>
      <w:proofErr w:type="spellStart"/>
      <w:r>
        <w:t>farEndEntity</w:t>
      </w:r>
      <w:proofErr w:type="spellEnd"/>
      <w:r>
        <w:t>:</w:t>
      </w:r>
    </w:p>
    <w:p w14:paraId="6570C371" w14:textId="77777777" w:rsidR="00C97D6B" w:rsidRDefault="00C97D6B" w:rsidP="00C97D6B">
      <w:pPr>
        <w:pStyle w:val="PL"/>
      </w:pPr>
      <w:r>
        <w:t xml:space="preserve">          type: string</w:t>
      </w:r>
    </w:p>
    <w:p w14:paraId="3206B240" w14:textId="77777777" w:rsidR="00C97D6B" w:rsidRDefault="00C97D6B" w:rsidP="00C97D6B">
      <w:pPr>
        <w:pStyle w:val="PL"/>
      </w:pPr>
      <w:r>
        <w:t xml:space="preserve">        </w:t>
      </w:r>
      <w:proofErr w:type="spellStart"/>
      <w:r>
        <w:t>supportedPerfMetricGroups</w:t>
      </w:r>
      <w:proofErr w:type="spellEnd"/>
      <w:r>
        <w:t>:</w:t>
      </w:r>
    </w:p>
    <w:p w14:paraId="45F0FFD1" w14:textId="77777777" w:rsidR="00C97D6B" w:rsidRDefault="00C97D6B" w:rsidP="00C97D6B">
      <w:pPr>
        <w:pStyle w:val="PL"/>
      </w:pPr>
      <w:r>
        <w:t xml:space="preserve">          type: array</w:t>
      </w:r>
    </w:p>
    <w:p w14:paraId="4992C21A" w14:textId="77777777" w:rsidR="00C97D6B" w:rsidRDefault="00C97D6B" w:rsidP="00C97D6B">
      <w:pPr>
        <w:pStyle w:val="PL"/>
      </w:pPr>
      <w:r>
        <w:t xml:space="preserve">          items:</w:t>
      </w:r>
    </w:p>
    <w:p w14:paraId="1E2D3CBC" w14:textId="77777777" w:rsidR="00C97D6B" w:rsidRDefault="00C97D6B" w:rsidP="00C97D6B">
      <w:pPr>
        <w:pStyle w:val="PL"/>
      </w:pPr>
      <w:r>
        <w:t xml:space="preserve">            $ref: '#/components/schemas/</w:t>
      </w:r>
      <w:proofErr w:type="spellStart"/>
      <w:r>
        <w:t>SupportedPerfMetricGroup</w:t>
      </w:r>
      <w:proofErr w:type="spellEnd"/>
      <w:r>
        <w:t>'</w:t>
      </w:r>
    </w:p>
    <w:p w14:paraId="487FB13E" w14:textId="77777777" w:rsidR="00C97D6B" w:rsidRDefault="00C97D6B" w:rsidP="00C97D6B">
      <w:pPr>
        <w:pStyle w:val="PL"/>
      </w:pPr>
    </w:p>
    <w:p w14:paraId="65BF7329" w14:textId="77777777" w:rsidR="00C97D6B" w:rsidRDefault="00C97D6B" w:rsidP="00C97D6B">
      <w:pPr>
        <w:pStyle w:val="PL"/>
        <w:rPr>
          <w:del w:id="3216" w:author="ruiyue"/>
        </w:rPr>
      </w:pPr>
      <w:del w:id="3217" w:author="ruiyue">
        <w:r>
          <w:delText xml:space="preserve">    TraceJob-Attr:</w:delText>
        </w:r>
      </w:del>
    </w:p>
    <w:p w14:paraId="7CB1CB5A" w14:textId="77777777" w:rsidR="00C97D6B" w:rsidRDefault="00C97D6B" w:rsidP="00C97D6B">
      <w:pPr>
        <w:pStyle w:val="PL"/>
        <w:rPr>
          <w:del w:id="3218" w:author="ruiyue"/>
        </w:rPr>
      </w:pPr>
      <w:del w:id="3219" w:author="ruiyue">
        <w:r>
          <w:delText xml:space="preserve">      type: object</w:delText>
        </w:r>
      </w:del>
    </w:p>
    <w:p w14:paraId="4BD32545" w14:textId="77777777" w:rsidR="00C97D6B" w:rsidRDefault="00C97D6B" w:rsidP="00C97D6B">
      <w:pPr>
        <w:pStyle w:val="PL"/>
        <w:rPr>
          <w:del w:id="3220" w:author="ruiyue"/>
        </w:rPr>
      </w:pPr>
      <w:del w:id="3221" w:author="ruiyue">
        <w:r>
          <w:delText xml:space="preserve">      description: abstract class used as a container of all TraceJob attributes</w:delText>
        </w:r>
      </w:del>
    </w:p>
    <w:p w14:paraId="7E499F5B" w14:textId="77777777" w:rsidR="00C97D6B" w:rsidRDefault="00C97D6B" w:rsidP="00C97D6B">
      <w:pPr>
        <w:pStyle w:val="PL"/>
        <w:rPr>
          <w:del w:id="3222" w:author="ruiyue"/>
        </w:rPr>
      </w:pPr>
      <w:del w:id="3223" w:author="ruiyue">
        <w:r>
          <w:delText xml:space="preserve">      properties:</w:delText>
        </w:r>
      </w:del>
    </w:p>
    <w:p w14:paraId="69735759" w14:textId="77777777" w:rsidR="00C97D6B" w:rsidRDefault="00C97D6B" w:rsidP="00C97D6B">
      <w:pPr>
        <w:pStyle w:val="PL"/>
        <w:rPr>
          <w:del w:id="3224" w:author="ruiyue"/>
        </w:rPr>
      </w:pPr>
      <w:del w:id="3225" w:author="ruiyue">
        <w:r>
          <w:delText xml:space="preserve">        jobType:</w:delText>
        </w:r>
      </w:del>
    </w:p>
    <w:p w14:paraId="08EAE3C0" w14:textId="77777777" w:rsidR="00C97D6B" w:rsidRDefault="00C97D6B" w:rsidP="00C97D6B">
      <w:pPr>
        <w:pStyle w:val="PL"/>
        <w:rPr>
          <w:del w:id="3226" w:author="ruiyue"/>
        </w:rPr>
      </w:pPr>
      <w:del w:id="3227" w:author="ruiyue">
        <w:r>
          <w:delText xml:space="preserve">          $ref: '#/components/schemas/jobType-Type'</w:delText>
        </w:r>
      </w:del>
    </w:p>
    <w:p w14:paraId="362FFE3D" w14:textId="77777777" w:rsidR="00C97D6B" w:rsidRDefault="00C97D6B" w:rsidP="00C97D6B">
      <w:pPr>
        <w:pStyle w:val="PL"/>
        <w:rPr>
          <w:del w:id="3228" w:author="ruiyue"/>
        </w:rPr>
      </w:pPr>
      <w:del w:id="3229" w:author="ruiyue">
        <w:r>
          <w:delText xml:space="preserve">        plmnTarget:</w:delText>
        </w:r>
      </w:del>
    </w:p>
    <w:p w14:paraId="6A393A8E" w14:textId="77777777" w:rsidR="00C97D6B" w:rsidRDefault="00C97D6B" w:rsidP="00C97D6B">
      <w:pPr>
        <w:pStyle w:val="PL"/>
        <w:rPr>
          <w:del w:id="3230" w:author="ruiyue"/>
        </w:rPr>
      </w:pPr>
      <w:del w:id="3231" w:author="ruiyue">
        <w:r>
          <w:delText xml:space="preserve">          $ref: '#/components/schemas/plmnTarget-Type'</w:delText>
        </w:r>
      </w:del>
    </w:p>
    <w:p w14:paraId="308855F8" w14:textId="77777777" w:rsidR="00C97D6B" w:rsidRDefault="00C97D6B" w:rsidP="00C97D6B">
      <w:pPr>
        <w:pStyle w:val="PL"/>
        <w:rPr>
          <w:del w:id="3232" w:author="ruiyue"/>
        </w:rPr>
      </w:pPr>
      <w:del w:id="3233" w:author="ruiyue">
        <w:r>
          <w:delText xml:space="preserve">        traceReportingConsumerUri:</w:delText>
        </w:r>
      </w:del>
    </w:p>
    <w:p w14:paraId="7956D2A6" w14:textId="77777777" w:rsidR="00C97D6B" w:rsidRDefault="00C97D6B" w:rsidP="00C97D6B">
      <w:pPr>
        <w:pStyle w:val="PL"/>
        <w:rPr>
          <w:del w:id="3234" w:author="ruiyue"/>
        </w:rPr>
      </w:pPr>
      <w:del w:id="3235" w:author="ruiyue">
        <w:r>
          <w:delText xml:space="preserve">          $ref: 'TS28623_ComDefs.yaml#/components/schemas/Uri'</w:delText>
        </w:r>
      </w:del>
    </w:p>
    <w:p w14:paraId="12DC160E" w14:textId="77777777" w:rsidR="00C97D6B" w:rsidRDefault="00C97D6B" w:rsidP="00C97D6B">
      <w:pPr>
        <w:pStyle w:val="PL"/>
        <w:rPr>
          <w:del w:id="3236" w:author="ruiyue"/>
        </w:rPr>
      </w:pPr>
      <w:del w:id="3237" w:author="ruiyue">
        <w:r>
          <w:delText xml:space="preserve">        traceCollectionEntityIpAddress:</w:delText>
        </w:r>
      </w:del>
    </w:p>
    <w:p w14:paraId="2046D25B" w14:textId="77777777" w:rsidR="00C97D6B" w:rsidRDefault="00C97D6B" w:rsidP="00C97D6B">
      <w:pPr>
        <w:pStyle w:val="PL"/>
        <w:rPr>
          <w:del w:id="3238" w:author="ruiyue"/>
        </w:rPr>
      </w:pPr>
      <w:del w:id="3239" w:author="ruiyue">
        <w:r>
          <w:delText xml:space="preserve">          $ref: '#/components/schemas/IpAddr'</w:delText>
        </w:r>
      </w:del>
    </w:p>
    <w:p w14:paraId="5800BA89" w14:textId="77777777" w:rsidR="00C97D6B" w:rsidRDefault="00C97D6B" w:rsidP="00C97D6B">
      <w:pPr>
        <w:pStyle w:val="PL"/>
        <w:rPr>
          <w:del w:id="3240" w:author="ruiyue"/>
        </w:rPr>
      </w:pPr>
      <w:del w:id="3241" w:author="ruiyue">
        <w:r>
          <w:delText xml:space="preserve">        traceReference:</w:delText>
        </w:r>
      </w:del>
    </w:p>
    <w:p w14:paraId="2F00EC91" w14:textId="77777777" w:rsidR="00C97D6B" w:rsidRDefault="00C97D6B" w:rsidP="00C97D6B">
      <w:pPr>
        <w:pStyle w:val="PL"/>
        <w:rPr>
          <w:del w:id="3242" w:author="ruiyue"/>
        </w:rPr>
      </w:pPr>
      <w:del w:id="3243" w:author="ruiyue">
        <w:r>
          <w:delText xml:space="preserve">          $ref: '#/components/schemas/traceReference-Type'</w:delText>
        </w:r>
      </w:del>
    </w:p>
    <w:p w14:paraId="51804580" w14:textId="77777777" w:rsidR="00C97D6B" w:rsidRDefault="00C97D6B" w:rsidP="00C97D6B">
      <w:pPr>
        <w:pStyle w:val="PL"/>
        <w:rPr>
          <w:del w:id="3244" w:author="ruiyue"/>
        </w:rPr>
      </w:pPr>
      <w:del w:id="3245" w:author="ruiyue">
        <w:r>
          <w:delText xml:space="preserve">        jobId:</w:delText>
        </w:r>
      </w:del>
    </w:p>
    <w:p w14:paraId="40F71CA3" w14:textId="77777777" w:rsidR="00C97D6B" w:rsidRDefault="00C97D6B" w:rsidP="00C97D6B">
      <w:pPr>
        <w:pStyle w:val="PL"/>
        <w:rPr>
          <w:del w:id="3246" w:author="ruiyue"/>
        </w:rPr>
      </w:pPr>
      <w:del w:id="3247" w:author="ruiyue">
        <w:r>
          <w:delText xml:space="preserve">          type: string</w:delText>
        </w:r>
      </w:del>
    </w:p>
    <w:p w14:paraId="63126A96" w14:textId="77777777" w:rsidR="00C97D6B" w:rsidRDefault="00C97D6B" w:rsidP="00C97D6B">
      <w:pPr>
        <w:pStyle w:val="PL"/>
        <w:rPr>
          <w:del w:id="3248" w:author="ruiyue"/>
        </w:rPr>
      </w:pPr>
      <w:del w:id="3249" w:author="ruiyue">
        <w:r>
          <w:delText xml:space="preserve">        traceReportingFormat:</w:delText>
        </w:r>
      </w:del>
    </w:p>
    <w:p w14:paraId="548FE05F" w14:textId="77777777" w:rsidR="00C97D6B" w:rsidRDefault="00C97D6B" w:rsidP="00C97D6B">
      <w:pPr>
        <w:pStyle w:val="PL"/>
        <w:rPr>
          <w:del w:id="3250" w:author="ruiyue"/>
        </w:rPr>
      </w:pPr>
      <w:del w:id="3251" w:author="ruiyue">
        <w:r>
          <w:delText xml:space="preserve">          $ref: '#/components/schemas/traceReportingFormat-Type'</w:delText>
        </w:r>
      </w:del>
    </w:p>
    <w:p w14:paraId="2E9F7B39" w14:textId="77777777" w:rsidR="00C97D6B" w:rsidRDefault="00C97D6B" w:rsidP="00C97D6B">
      <w:pPr>
        <w:pStyle w:val="PL"/>
        <w:rPr>
          <w:del w:id="3252" w:author="ruiyue"/>
        </w:rPr>
      </w:pPr>
      <w:del w:id="3253" w:author="ruiyue">
        <w:r>
          <w:delText xml:space="preserve">        traceTarget:</w:delText>
        </w:r>
      </w:del>
    </w:p>
    <w:p w14:paraId="374703F6" w14:textId="77777777" w:rsidR="00C97D6B" w:rsidRDefault="00C97D6B" w:rsidP="00C97D6B">
      <w:pPr>
        <w:pStyle w:val="PL"/>
        <w:rPr>
          <w:del w:id="3254" w:author="ruiyue"/>
        </w:rPr>
      </w:pPr>
      <w:del w:id="3255" w:author="ruiyue">
        <w:r>
          <w:delText xml:space="preserve">          $ref: '#/components/schemas/traceTarget-Type'</w:delText>
        </w:r>
      </w:del>
    </w:p>
    <w:p w14:paraId="3A6FCE6F" w14:textId="77777777" w:rsidR="00C97D6B" w:rsidRDefault="00C97D6B" w:rsidP="00C97D6B">
      <w:pPr>
        <w:pStyle w:val="PL"/>
        <w:rPr>
          <w:del w:id="3256" w:author="ruiyue"/>
        </w:rPr>
      </w:pPr>
      <w:del w:id="3257" w:author="ruiyue">
        <w:r>
          <w:delText xml:space="preserve">        traceConfig:</w:delText>
        </w:r>
      </w:del>
    </w:p>
    <w:p w14:paraId="6E4F3889" w14:textId="77777777" w:rsidR="00C97D6B" w:rsidRDefault="00C97D6B" w:rsidP="00C97D6B">
      <w:pPr>
        <w:pStyle w:val="PL"/>
        <w:rPr>
          <w:del w:id="3258" w:author="ruiyue"/>
        </w:rPr>
      </w:pPr>
      <w:del w:id="3259" w:author="ruiyue">
        <w:r>
          <w:delText xml:space="preserve">          $ref: '#/components/schemas/traceConfig-Type'</w:delText>
        </w:r>
      </w:del>
    </w:p>
    <w:p w14:paraId="7038D328" w14:textId="77777777" w:rsidR="00C97D6B" w:rsidRDefault="00C97D6B" w:rsidP="00C97D6B">
      <w:pPr>
        <w:pStyle w:val="PL"/>
        <w:rPr>
          <w:del w:id="3260" w:author="ruiyue"/>
        </w:rPr>
      </w:pPr>
      <w:del w:id="3261" w:author="ruiyue">
        <w:r>
          <w:delText xml:space="preserve">        mdtConfig:</w:delText>
        </w:r>
      </w:del>
    </w:p>
    <w:p w14:paraId="4F099B3E" w14:textId="77777777" w:rsidR="00C97D6B" w:rsidRDefault="00C97D6B" w:rsidP="00C97D6B">
      <w:pPr>
        <w:pStyle w:val="PL"/>
        <w:rPr>
          <w:del w:id="3262" w:author="ruiyue"/>
        </w:rPr>
      </w:pPr>
      <w:del w:id="3263" w:author="ruiyue">
        <w:r>
          <w:delText xml:space="preserve">          $ref: '#/components/schemas/mdtConfig-Type'</w:delText>
        </w:r>
      </w:del>
    </w:p>
    <w:p w14:paraId="3E958126" w14:textId="77777777" w:rsidR="00C97D6B" w:rsidRDefault="00C97D6B" w:rsidP="00C97D6B">
      <w:pPr>
        <w:pStyle w:val="PL"/>
        <w:rPr>
          <w:del w:id="3264" w:author="ruiyue"/>
        </w:rPr>
      </w:pPr>
    </w:p>
    <w:p w14:paraId="088870AA" w14:textId="77777777" w:rsidR="00C97D6B" w:rsidRDefault="00C97D6B" w:rsidP="00C97D6B">
      <w:pPr>
        <w:pStyle w:val="PL"/>
      </w:pPr>
      <w:r>
        <w:t xml:space="preserve">    </w:t>
      </w:r>
      <w:proofErr w:type="spellStart"/>
      <w:r>
        <w:t>ManagedFunction-ncO</w:t>
      </w:r>
      <w:proofErr w:type="spellEnd"/>
      <w:r>
        <w:t>:</w:t>
      </w:r>
    </w:p>
    <w:p w14:paraId="7556E5C6" w14:textId="77777777" w:rsidR="00C97D6B" w:rsidRDefault="00C97D6B" w:rsidP="00C97D6B">
      <w:pPr>
        <w:pStyle w:val="PL"/>
      </w:pPr>
      <w:r>
        <w:t xml:space="preserve">      type: object</w:t>
      </w:r>
    </w:p>
    <w:p w14:paraId="21B9C9BA" w14:textId="77777777" w:rsidR="00C97D6B" w:rsidRDefault="00C97D6B" w:rsidP="00C97D6B">
      <w:pPr>
        <w:pStyle w:val="PL"/>
      </w:pPr>
      <w:r>
        <w:t xml:space="preserve">      properties:</w:t>
      </w:r>
    </w:p>
    <w:p w14:paraId="6F7CB484" w14:textId="77777777" w:rsidR="00C97D6B" w:rsidRDefault="00C97D6B" w:rsidP="00C97D6B">
      <w:pPr>
        <w:pStyle w:val="PL"/>
      </w:pPr>
      <w:r>
        <w:t xml:space="preserve">        </w:t>
      </w:r>
      <w:proofErr w:type="spellStart"/>
      <w:r>
        <w:t>PerfMetricJob</w:t>
      </w:r>
      <w:proofErr w:type="spellEnd"/>
      <w:r>
        <w:t>:</w:t>
      </w:r>
    </w:p>
    <w:p w14:paraId="1E2624E4" w14:textId="77777777" w:rsidR="00C97D6B" w:rsidRDefault="00C97D6B" w:rsidP="00C97D6B">
      <w:pPr>
        <w:pStyle w:val="PL"/>
        <w:rPr>
          <w:ins w:id="3265" w:author="ruiyue"/>
        </w:rPr>
      </w:pPr>
      <w:ins w:id="3266" w:author="ruiyue">
        <w:r>
          <w:t xml:space="preserve">          $ref: 'TS28623_PmControlNrm.yaml#/components/schemas/PerfMetricJob-Multiple'</w:t>
        </w:r>
      </w:ins>
    </w:p>
    <w:p w14:paraId="3861F8E6" w14:textId="77777777" w:rsidR="00C97D6B" w:rsidRDefault="00C97D6B" w:rsidP="00C97D6B">
      <w:pPr>
        <w:pStyle w:val="PL"/>
        <w:rPr>
          <w:del w:id="3267" w:author="ruiyue"/>
        </w:rPr>
      </w:pPr>
      <w:del w:id="3268" w:author="ruiyue">
        <w:r>
          <w:delText xml:space="preserve">          $ref: '#/components/schemas/PerfMetricJob-Multiple'</w:delText>
        </w:r>
      </w:del>
    </w:p>
    <w:p w14:paraId="219660A1" w14:textId="77777777" w:rsidR="00C97D6B" w:rsidRDefault="00C97D6B" w:rsidP="00C97D6B">
      <w:pPr>
        <w:pStyle w:val="PL"/>
      </w:pPr>
      <w:r>
        <w:t xml:space="preserve">        </w:t>
      </w:r>
      <w:proofErr w:type="spellStart"/>
      <w:r>
        <w:t>ThresholdMonitor</w:t>
      </w:r>
      <w:proofErr w:type="spellEnd"/>
      <w:r>
        <w:t>:</w:t>
      </w:r>
    </w:p>
    <w:p w14:paraId="2105C87F" w14:textId="77777777" w:rsidR="00C97D6B" w:rsidRDefault="00C97D6B" w:rsidP="00C97D6B">
      <w:pPr>
        <w:pStyle w:val="PL"/>
        <w:rPr>
          <w:ins w:id="3269" w:author="ruiyue"/>
        </w:rPr>
      </w:pPr>
      <w:ins w:id="3270" w:author="ruiyue">
        <w:r>
          <w:t xml:space="preserve">          $ref: 'TS28623_ThresholdMonitorNrm.yaml#/components/schemas/ThresholdMonitor-Multiple'</w:t>
        </w:r>
      </w:ins>
    </w:p>
    <w:p w14:paraId="75E978F7" w14:textId="77777777" w:rsidR="00C97D6B" w:rsidRDefault="00C97D6B" w:rsidP="00C97D6B">
      <w:pPr>
        <w:pStyle w:val="PL"/>
        <w:rPr>
          <w:del w:id="3271" w:author="ruiyue"/>
        </w:rPr>
      </w:pPr>
      <w:del w:id="3272" w:author="ruiyue">
        <w:r>
          <w:delText xml:space="preserve">          $ref: '#/components/schemas/ThresholdMonitor-Multiple'</w:delText>
        </w:r>
      </w:del>
    </w:p>
    <w:p w14:paraId="18D28ADA" w14:textId="77777777" w:rsidR="00C97D6B" w:rsidRDefault="00C97D6B" w:rsidP="00C97D6B">
      <w:pPr>
        <w:pStyle w:val="PL"/>
      </w:pPr>
      <w:r>
        <w:t xml:space="preserve">        </w:t>
      </w:r>
      <w:proofErr w:type="spellStart"/>
      <w:r>
        <w:t>ManagedNFService</w:t>
      </w:r>
      <w:proofErr w:type="spellEnd"/>
      <w:r>
        <w:t>:</w:t>
      </w:r>
    </w:p>
    <w:p w14:paraId="60258F0E" w14:textId="77777777" w:rsidR="00C97D6B" w:rsidRDefault="00C97D6B" w:rsidP="00C97D6B">
      <w:pPr>
        <w:pStyle w:val="PL"/>
      </w:pPr>
      <w:r>
        <w:t xml:space="preserve">          $ref: '#/components/schemas/</w:t>
      </w:r>
      <w:proofErr w:type="spellStart"/>
      <w:r>
        <w:t>ManagedNFService</w:t>
      </w:r>
      <w:proofErr w:type="spellEnd"/>
      <w:r>
        <w:t>-Multiple'</w:t>
      </w:r>
    </w:p>
    <w:p w14:paraId="1BEDFF54" w14:textId="77777777" w:rsidR="00C97D6B" w:rsidRDefault="00C97D6B" w:rsidP="00C97D6B">
      <w:pPr>
        <w:pStyle w:val="PL"/>
      </w:pPr>
      <w:r>
        <w:t xml:space="preserve">        </w:t>
      </w:r>
      <w:proofErr w:type="spellStart"/>
      <w:r>
        <w:t>TraceJob</w:t>
      </w:r>
      <w:proofErr w:type="spellEnd"/>
      <w:r>
        <w:t>:</w:t>
      </w:r>
    </w:p>
    <w:p w14:paraId="1468FAEE" w14:textId="77777777" w:rsidR="00C97D6B" w:rsidRDefault="00C97D6B" w:rsidP="00C97D6B">
      <w:pPr>
        <w:pStyle w:val="PL"/>
        <w:rPr>
          <w:ins w:id="3273" w:author="ruiyue"/>
        </w:rPr>
      </w:pPr>
      <w:ins w:id="3274" w:author="ruiyue">
        <w:r>
          <w:t xml:space="preserve">          $ref: 'TS28623_TraceControlNrm.yaml#/components/schemas/TraceJob-Multiple'</w:t>
        </w:r>
      </w:ins>
    </w:p>
    <w:p w14:paraId="1A6F45E5" w14:textId="77777777" w:rsidR="00C97D6B" w:rsidRDefault="00C97D6B" w:rsidP="00C97D6B">
      <w:pPr>
        <w:pStyle w:val="PL"/>
        <w:rPr>
          <w:del w:id="3275" w:author="ruiyue"/>
        </w:rPr>
      </w:pPr>
      <w:del w:id="3276" w:author="ruiyue">
        <w:r>
          <w:delText xml:space="preserve">          $ref: '#/components/schemas/TraceJob-Multiple'</w:delText>
        </w:r>
      </w:del>
    </w:p>
    <w:p w14:paraId="39D915F8" w14:textId="77777777" w:rsidR="00C97D6B" w:rsidRDefault="00C97D6B" w:rsidP="00C97D6B">
      <w:pPr>
        <w:pStyle w:val="PL"/>
      </w:pPr>
    </w:p>
    <w:p w14:paraId="582C9246" w14:textId="77777777" w:rsidR="00C97D6B" w:rsidRDefault="00C97D6B" w:rsidP="00C97D6B">
      <w:pPr>
        <w:pStyle w:val="PL"/>
      </w:pPr>
      <w:r>
        <w:t>#-------- Definition of concrete IOCs --------------------------------------------</w:t>
      </w:r>
    </w:p>
    <w:p w14:paraId="40F476B3" w14:textId="77777777" w:rsidR="00C97D6B" w:rsidRDefault="00C97D6B" w:rsidP="00C97D6B">
      <w:pPr>
        <w:pStyle w:val="PL"/>
      </w:pPr>
    </w:p>
    <w:p w14:paraId="7D7A80BF" w14:textId="77777777" w:rsidR="00C97D6B" w:rsidRDefault="00C97D6B" w:rsidP="00C97D6B">
      <w:pPr>
        <w:pStyle w:val="PL"/>
      </w:pPr>
      <w:r>
        <w:t xml:space="preserve">    </w:t>
      </w:r>
      <w:proofErr w:type="spellStart"/>
      <w:r>
        <w:t>VsDataContainer</w:t>
      </w:r>
      <w:proofErr w:type="spellEnd"/>
      <w:r>
        <w:t>-Single:</w:t>
      </w:r>
    </w:p>
    <w:p w14:paraId="5FAA29C7" w14:textId="77777777" w:rsidR="00C97D6B" w:rsidRDefault="00C97D6B" w:rsidP="00C97D6B">
      <w:pPr>
        <w:pStyle w:val="PL"/>
      </w:pPr>
      <w:r>
        <w:t xml:space="preserve">      type: object</w:t>
      </w:r>
    </w:p>
    <w:p w14:paraId="1E11A404" w14:textId="77777777" w:rsidR="00C97D6B" w:rsidRDefault="00C97D6B" w:rsidP="00C97D6B">
      <w:pPr>
        <w:pStyle w:val="PL"/>
      </w:pPr>
      <w:r>
        <w:t xml:space="preserve">      properties:</w:t>
      </w:r>
    </w:p>
    <w:p w14:paraId="25CDF66F" w14:textId="77777777" w:rsidR="00C97D6B" w:rsidRDefault="00C97D6B" w:rsidP="00C97D6B">
      <w:pPr>
        <w:pStyle w:val="PL"/>
      </w:pPr>
      <w:r>
        <w:t xml:space="preserve">        id:</w:t>
      </w:r>
    </w:p>
    <w:p w14:paraId="6973D704" w14:textId="77777777" w:rsidR="00C97D6B" w:rsidRDefault="00C97D6B" w:rsidP="00C97D6B">
      <w:pPr>
        <w:pStyle w:val="PL"/>
      </w:pPr>
      <w:r>
        <w:t xml:space="preserve">          type: string</w:t>
      </w:r>
    </w:p>
    <w:p w14:paraId="1C0C945D" w14:textId="77777777" w:rsidR="00C97D6B" w:rsidRDefault="00C97D6B" w:rsidP="00C97D6B">
      <w:pPr>
        <w:pStyle w:val="PL"/>
      </w:pPr>
      <w:r>
        <w:t xml:space="preserve">        attributes:</w:t>
      </w:r>
    </w:p>
    <w:p w14:paraId="29A47A72" w14:textId="77777777" w:rsidR="00C97D6B" w:rsidRDefault="00C97D6B" w:rsidP="00C97D6B">
      <w:pPr>
        <w:pStyle w:val="PL"/>
      </w:pPr>
      <w:r>
        <w:t xml:space="preserve">          type: object</w:t>
      </w:r>
    </w:p>
    <w:p w14:paraId="25FA25E8" w14:textId="77777777" w:rsidR="00C97D6B" w:rsidRDefault="00C97D6B" w:rsidP="00C97D6B">
      <w:pPr>
        <w:pStyle w:val="PL"/>
      </w:pPr>
      <w:r>
        <w:lastRenderedPageBreak/>
        <w:t xml:space="preserve">          properties:</w:t>
      </w:r>
    </w:p>
    <w:p w14:paraId="088CFB7E" w14:textId="77777777" w:rsidR="00C97D6B" w:rsidRDefault="00C97D6B" w:rsidP="00C97D6B">
      <w:pPr>
        <w:pStyle w:val="PL"/>
      </w:pPr>
      <w:r>
        <w:t xml:space="preserve">            </w:t>
      </w:r>
      <w:proofErr w:type="spellStart"/>
      <w:r>
        <w:t>vsDataType</w:t>
      </w:r>
      <w:proofErr w:type="spellEnd"/>
      <w:r>
        <w:t>:</w:t>
      </w:r>
    </w:p>
    <w:p w14:paraId="2398CBD2" w14:textId="77777777" w:rsidR="00C97D6B" w:rsidRDefault="00C97D6B" w:rsidP="00C97D6B">
      <w:pPr>
        <w:pStyle w:val="PL"/>
      </w:pPr>
      <w:r>
        <w:t xml:space="preserve">              type: string</w:t>
      </w:r>
    </w:p>
    <w:p w14:paraId="37CFEFDC" w14:textId="77777777" w:rsidR="00C97D6B" w:rsidRDefault="00C97D6B" w:rsidP="00C97D6B">
      <w:pPr>
        <w:pStyle w:val="PL"/>
      </w:pPr>
      <w:r>
        <w:t xml:space="preserve">            </w:t>
      </w:r>
      <w:proofErr w:type="spellStart"/>
      <w:r>
        <w:t>vsDataFormatVersion</w:t>
      </w:r>
      <w:proofErr w:type="spellEnd"/>
      <w:r>
        <w:t>:</w:t>
      </w:r>
    </w:p>
    <w:p w14:paraId="3F31AA15" w14:textId="77777777" w:rsidR="00C97D6B" w:rsidRDefault="00C97D6B" w:rsidP="00C97D6B">
      <w:pPr>
        <w:pStyle w:val="PL"/>
      </w:pPr>
      <w:r>
        <w:t xml:space="preserve">              type: string</w:t>
      </w:r>
    </w:p>
    <w:p w14:paraId="6F56B554" w14:textId="77777777" w:rsidR="00C97D6B" w:rsidRDefault="00C97D6B" w:rsidP="00C97D6B">
      <w:pPr>
        <w:pStyle w:val="PL"/>
      </w:pPr>
      <w:r>
        <w:t xml:space="preserve">            </w:t>
      </w:r>
      <w:proofErr w:type="spellStart"/>
      <w:r>
        <w:t>vsData</w:t>
      </w:r>
      <w:proofErr w:type="spellEnd"/>
      <w:r>
        <w:t>:</w:t>
      </w:r>
    </w:p>
    <w:p w14:paraId="6C773F37" w14:textId="77777777" w:rsidR="00C97D6B" w:rsidRDefault="00C97D6B" w:rsidP="00C97D6B">
      <w:pPr>
        <w:pStyle w:val="PL"/>
      </w:pPr>
      <w:r>
        <w:t xml:space="preserve">              nullable: true</w:t>
      </w:r>
    </w:p>
    <w:p w14:paraId="35C109CE" w14:textId="77777777" w:rsidR="00C97D6B" w:rsidRDefault="00C97D6B" w:rsidP="00C97D6B">
      <w:pPr>
        <w:pStyle w:val="PL"/>
      </w:pPr>
      <w:r>
        <w:t xml:space="preserve">        </w:t>
      </w:r>
      <w:proofErr w:type="spellStart"/>
      <w:r>
        <w:t>VsDataContainer</w:t>
      </w:r>
      <w:proofErr w:type="spellEnd"/>
      <w:r>
        <w:t>:</w:t>
      </w:r>
    </w:p>
    <w:p w14:paraId="49A2022C" w14:textId="77777777" w:rsidR="00C97D6B" w:rsidRDefault="00C97D6B" w:rsidP="00C97D6B">
      <w:pPr>
        <w:pStyle w:val="PL"/>
      </w:pPr>
      <w:r>
        <w:t xml:space="preserve">          $ref: '#/components/schemas/</w:t>
      </w:r>
      <w:proofErr w:type="spellStart"/>
      <w:r>
        <w:t>VsDataContainer</w:t>
      </w:r>
      <w:proofErr w:type="spellEnd"/>
      <w:r>
        <w:t>-Multiple'</w:t>
      </w:r>
    </w:p>
    <w:p w14:paraId="673A1FC2" w14:textId="77777777" w:rsidR="00C97D6B" w:rsidRDefault="00C97D6B" w:rsidP="00C97D6B">
      <w:pPr>
        <w:pStyle w:val="PL"/>
      </w:pPr>
      <w:r>
        <w:t xml:space="preserve">    </w:t>
      </w:r>
      <w:proofErr w:type="spellStart"/>
      <w:r>
        <w:t>ManagedNFService</w:t>
      </w:r>
      <w:proofErr w:type="spellEnd"/>
      <w:r>
        <w:t>-Single:</w:t>
      </w:r>
    </w:p>
    <w:p w14:paraId="3BE14425" w14:textId="77777777" w:rsidR="00C97D6B" w:rsidRDefault="00C97D6B" w:rsidP="00C97D6B">
      <w:pPr>
        <w:pStyle w:val="PL"/>
      </w:pPr>
      <w:r>
        <w:t xml:space="preserve">      </w:t>
      </w:r>
      <w:proofErr w:type="spellStart"/>
      <w:r>
        <w:t>allOf</w:t>
      </w:r>
      <w:proofErr w:type="spellEnd"/>
      <w:r>
        <w:t>:</w:t>
      </w:r>
    </w:p>
    <w:p w14:paraId="4C002425" w14:textId="77777777" w:rsidR="00C97D6B" w:rsidRDefault="00C97D6B" w:rsidP="00C97D6B">
      <w:pPr>
        <w:pStyle w:val="PL"/>
      </w:pPr>
      <w:r>
        <w:t xml:space="preserve">        - $ref: '#/components/schemas/Top'</w:t>
      </w:r>
    </w:p>
    <w:p w14:paraId="3C777E14" w14:textId="77777777" w:rsidR="00C97D6B" w:rsidRDefault="00C97D6B" w:rsidP="00C97D6B">
      <w:pPr>
        <w:pStyle w:val="PL"/>
      </w:pPr>
      <w:r>
        <w:t xml:space="preserve">        - type: object</w:t>
      </w:r>
    </w:p>
    <w:p w14:paraId="4F2C888D" w14:textId="77777777" w:rsidR="00C97D6B" w:rsidRDefault="00C97D6B" w:rsidP="00C97D6B">
      <w:pPr>
        <w:pStyle w:val="PL"/>
      </w:pPr>
      <w:r>
        <w:t xml:space="preserve">          properties:</w:t>
      </w:r>
    </w:p>
    <w:p w14:paraId="7A7F6767" w14:textId="77777777" w:rsidR="00C97D6B" w:rsidRDefault="00C97D6B" w:rsidP="00C97D6B">
      <w:pPr>
        <w:pStyle w:val="PL"/>
      </w:pPr>
      <w:r>
        <w:t xml:space="preserve">            attributes:</w:t>
      </w:r>
    </w:p>
    <w:p w14:paraId="04AEE6FD" w14:textId="77777777" w:rsidR="00C97D6B" w:rsidRDefault="00C97D6B" w:rsidP="00C97D6B">
      <w:pPr>
        <w:pStyle w:val="PL"/>
      </w:pPr>
      <w:r>
        <w:t xml:space="preserve">              type: object</w:t>
      </w:r>
    </w:p>
    <w:p w14:paraId="44E02218" w14:textId="77777777" w:rsidR="00C97D6B" w:rsidRDefault="00C97D6B" w:rsidP="00C97D6B">
      <w:pPr>
        <w:pStyle w:val="PL"/>
      </w:pPr>
      <w:r>
        <w:t xml:space="preserve">              properties:</w:t>
      </w:r>
    </w:p>
    <w:p w14:paraId="6588D6AC" w14:textId="77777777" w:rsidR="00C97D6B" w:rsidRDefault="00C97D6B" w:rsidP="00C97D6B">
      <w:pPr>
        <w:pStyle w:val="PL"/>
      </w:pPr>
      <w:r>
        <w:t xml:space="preserve">                </w:t>
      </w:r>
      <w:proofErr w:type="spellStart"/>
      <w:r>
        <w:t>userLabel</w:t>
      </w:r>
      <w:proofErr w:type="spellEnd"/>
      <w:r>
        <w:t>:</w:t>
      </w:r>
    </w:p>
    <w:p w14:paraId="4DA06A29" w14:textId="77777777" w:rsidR="00C97D6B" w:rsidRDefault="00C97D6B" w:rsidP="00C97D6B">
      <w:pPr>
        <w:pStyle w:val="PL"/>
      </w:pPr>
      <w:r>
        <w:t xml:space="preserve">                  type: string</w:t>
      </w:r>
    </w:p>
    <w:p w14:paraId="1E159365" w14:textId="77777777" w:rsidR="00C97D6B" w:rsidRDefault="00C97D6B" w:rsidP="00C97D6B">
      <w:pPr>
        <w:pStyle w:val="PL"/>
      </w:pPr>
      <w:r>
        <w:t xml:space="preserve">                </w:t>
      </w:r>
      <w:proofErr w:type="spellStart"/>
      <w:r>
        <w:t>nFServiceType</w:t>
      </w:r>
      <w:proofErr w:type="spellEnd"/>
      <w:r>
        <w:t>:</w:t>
      </w:r>
    </w:p>
    <w:p w14:paraId="3CC43DC4" w14:textId="77777777" w:rsidR="00C97D6B" w:rsidRDefault="00C97D6B" w:rsidP="00C97D6B">
      <w:pPr>
        <w:pStyle w:val="PL"/>
      </w:pPr>
      <w:r>
        <w:t xml:space="preserve">                  $ref: '#/components/schemas/</w:t>
      </w:r>
      <w:proofErr w:type="spellStart"/>
      <w:r>
        <w:t>NFServiceType</w:t>
      </w:r>
      <w:proofErr w:type="spellEnd"/>
      <w:r>
        <w:t>'</w:t>
      </w:r>
    </w:p>
    <w:p w14:paraId="4F826B42" w14:textId="77777777" w:rsidR="00C97D6B" w:rsidRDefault="00C97D6B" w:rsidP="00C97D6B">
      <w:pPr>
        <w:pStyle w:val="PL"/>
      </w:pPr>
      <w:r>
        <w:t xml:space="preserve">                </w:t>
      </w:r>
      <w:proofErr w:type="spellStart"/>
      <w:r>
        <w:t>sAP</w:t>
      </w:r>
      <w:proofErr w:type="spellEnd"/>
      <w:r>
        <w:t>:</w:t>
      </w:r>
    </w:p>
    <w:p w14:paraId="5959A1C2" w14:textId="77777777" w:rsidR="00C97D6B" w:rsidRDefault="00C97D6B" w:rsidP="00C97D6B">
      <w:pPr>
        <w:pStyle w:val="PL"/>
      </w:pPr>
      <w:r>
        <w:t xml:space="preserve">                  $ref: '#/components/schemas/SAP'</w:t>
      </w:r>
    </w:p>
    <w:p w14:paraId="5E9F8710" w14:textId="77777777" w:rsidR="00C97D6B" w:rsidRDefault="00C97D6B" w:rsidP="00C97D6B">
      <w:pPr>
        <w:pStyle w:val="PL"/>
      </w:pPr>
      <w:r>
        <w:t xml:space="preserve">                operations:</w:t>
      </w:r>
    </w:p>
    <w:p w14:paraId="290D46C2" w14:textId="77777777" w:rsidR="00C97D6B" w:rsidRDefault="00C97D6B" w:rsidP="00C97D6B">
      <w:pPr>
        <w:pStyle w:val="PL"/>
      </w:pPr>
      <w:r>
        <w:t xml:space="preserve">                  type: array</w:t>
      </w:r>
    </w:p>
    <w:p w14:paraId="7D604110" w14:textId="77777777" w:rsidR="00C97D6B" w:rsidRDefault="00C97D6B" w:rsidP="00C97D6B">
      <w:pPr>
        <w:pStyle w:val="PL"/>
      </w:pPr>
      <w:r>
        <w:t xml:space="preserve">                  items:</w:t>
      </w:r>
    </w:p>
    <w:p w14:paraId="70ACF2AE" w14:textId="77777777" w:rsidR="00C97D6B" w:rsidRDefault="00C97D6B" w:rsidP="00C97D6B">
      <w:pPr>
        <w:pStyle w:val="PL"/>
      </w:pPr>
      <w:r>
        <w:t xml:space="preserve">                    $ref: '#/components/schemas/Operation'</w:t>
      </w:r>
    </w:p>
    <w:p w14:paraId="35E6DE65" w14:textId="77777777" w:rsidR="00C97D6B" w:rsidRDefault="00C97D6B" w:rsidP="00C97D6B">
      <w:pPr>
        <w:pStyle w:val="PL"/>
      </w:pPr>
      <w:r>
        <w:t xml:space="preserve">                </w:t>
      </w:r>
      <w:proofErr w:type="spellStart"/>
      <w:r>
        <w:t>administrativeState</w:t>
      </w:r>
      <w:proofErr w:type="spellEnd"/>
      <w:r>
        <w:t>:</w:t>
      </w:r>
    </w:p>
    <w:p w14:paraId="74EE92CB" w14:textId="77777777" w:rsidR="00C97D6B" w:rsidRDefault="00C97D6B" w:rsidP="00C97D6B">
      <w:pPr>
        <w:pStyle w:val="PL"/>
      </w:pPr>
      <w:r>
        <w:t xml:space="preserve">                  $ref: 'TS28623_ComDefs.yaml#/components/schemas/</w:t>
      </w:r>
      <w:proofErr w:type="spellStart"/>
      <w:r>
        <w:t>AdministrativeState</w:t>
      </w:r>
      <w:proofErr w:type="spellEnd"/>
      <w:r>
        <w:t>'</w:t>
      </w:r>
    </w:p>
    <w:p w14:paraId="7F82683C" w14:textId="77777777" w:rsidR="00C97D6B" w:rsidRDefault="00C97D6B" w:rsidP="00C97D6B">
      <w:pPr>
        <w:pStyle w:val="PL"/>
      </w:pPr>
      <w:r>
        <w:t xml:space="preserve">                </w:t>
      </w:r>
      <w:proofErr w:type="spellStart"/>
      <w:r>
        <w:t>operationalState</w:t>
      </w:r>
      <w:proofErr w:type="spellEnd"/>
      <w:r>
        <w:t>:</w:t>
      </w:r>
    </w:p>
    <w:p w14:paraId="48E5B49E" w14:textId="77777777" w:rsidR="00C97D6B" w:rsidRDefault="00C97D6B" w:rsidP="00C97D6B">
      <w:pPr>
        <w:pStyle w:val="PL"/>
      </w:pPr>
      <w:r>
        <w:t xml:space="preserve">                  $ref: 'TS28623_ComDefs.yaml#/components/schemas/</w:t>
      </w:r>
      <w:proofErr w:type="spellStart"/>
      <w:r>
        <w:t>OperationalState</w:t>
      </w:r>
      <w:proofErr w:type="spellEnd"/>
      <w:r>
        <w:t>'</w:t>
      </w:r>
    </w:p>
    <w:p w14:paraId="2F4EDDC0" w14:textId="77777777" w:rsidR="00C97D6B" w:rsidRDefault="00C97D6B" w:rsidP="00C97D6B">
      <w:pPr>
        <w:pStyle w:val="PL"/>
      </w:pPr>
      <w:r>
        <w:t xml:space="preserve">                </w:t>
      </w:r>
      <w:proofErr w:type="spellStart"/>
      <w:r>
        <w:t>usageState</w:t>
      </w:r>
      <w:proofErr w:type="spellEnd"/>
      <w:r>
        <w:t>:</w:t>
      </w:r>
    </w:p>
    <w:p w14:paraId="7F9DEC1B" w14:textId="77777777" w:rsidR="00C97D6B" w:rsidRDefault="00C97D6B" w:rsidP="00C97D6B">
      <w:pPr>
        <w:pStyle w:val="PL"/>
      </w:pPr>
      <w:r>
        <w:t xml:space="preserve">                  $ref: 'TS28623_ComDefs.yaml#/components/schemas/</w:t>
      </w:r>
      <w:proofErr w:type="spellStart"/>
      <w:r>
        <w:t>UsageState</w:t>
      </w:r>
      <w:proofErr w:type="spellEnd"/>
      <w:r>
        <w:t>'</w:t>
      </w:r>
    </w:p>
    <w:p w14:paraId="6877D472" w14:textId="77777777" w:rsidR="00C97D6B" w:rsidRDefault="00C97D6B" w:rsidP="00C97D6B">
      <w:pPr>
        <w:pStyle w:val="PL"/>
      </w:pPr>
      <w:r>
        <w:t xml:space="preserve">                </w:t>
      </w:r>
      <w:proofErr w:type="spellStart"/>
      <w:r>
        <w:t>registrationState</w:t>
      </w:r>
      <w:proofErr w:type="spellEnd"/>
      <w:r>
        <w:t>:</w:t>
      </w:r>
    </w:p>
    <w:p w14:paraId="581E175E" w14:textId="77777777" w:rsidR="00C97D6B" w:rsidRDefault="00C97D6B" w:rsidP="00C97D6B">
      <w:pPr>
        <w:pStyle w:val="PL"/>
      </w:pPr>
      <w:r>
        <w:t xml:space="preserve">                  $ref: '#/components/schemas/</w:t>
      </w:r>
      <w:proofErr w:type="spellStart"/>
      <w:r>
        <w:t>RegistrationState</w:t>
      </w:r>
      <w:proofErr w:type="spellEnd"/>
      <w:r>
        <w:t>'</w:t>
      </w:r>
    </w:p>
    <w:p w14:paraId="157357F4" w14:textId="77777777" w:rsidR="00C97D6B" w:rsidRDefault="00C97D6B" w:rsidP="00C97D6B">
      <w:pPr>
        <w:pStyle w:val="PL"/>
      </w:pPr>
      <w:r>
        <w:t xml:space="preserve">    </w:t>
      </w:r>
      <w:proofErr w:type="spellStart"/>
      <w:r>
        <w:t>ManagementNode</w:t>
      </w:r>
      <w:proofErr w:type="spellEnd"/>
      <w:r>
        <w:t>-Single:</w:t>
      </w:r>
    </w:p>
    <w:p w14:paraId="0501E736" w14:textId="77777777" w:rsidR="00C97D6B" w:rsidRDefault="00C97D6B" w:rsidP="00C97D6B">
      <w:pPr>
        <w:pStyle w:val="PL"/>
      </w:pPr>
      <w:r>
        <w:t xml:space="preserve">      </w:t>
      </w:r>
      <w:proofErr w:type="spellStart"/>
      <w:r>
        <w:t>allOf</w:t>
      </w:r>
      <w:proofErr w:type="spellEnd"/>
      <w:r>
        <w:t>:</w:t>
      </w:r>
    </w:p>
    <w:p w14:paraId="350FC59B" w14:textId="77777777" w:rsidR="00C97D6B" w:rsidRDefault="00C97D6B" w:rsidP="00C97D6B">
      <w:pPr>
        <w:pStyle w:val="PL"/>
      </w:pPr>
      <w:r>
        <w:t xml:space="preserve">        - $ref: '#/components/schemas/Top'</w:t>
      </w:r>
    </w:p>
    <w:p w14:paraId="391C8D9F" w14:textId="77777777" w:rsidR="00C97D6B" w:rsidRDefault="00C97D6B" w:rsidP="00C97D6B">
      <w:pPr>
        <w:pStyle w:val="PL"/>
      </w:pPr>
      <w:r>
        <w:t xml:space="preserve">        - type: object</w:t>
      </w:r>
    </w:p>
    <w:p w14:paraId="1771DD16" w14:textId="77777777" w:rsidR="00C97D6B" w:rsidRDefault="00C97D6B" w:rsidP="00C97D6B">
      <w:pPr>
        <w:pStyle w:val="PL"/>
      </w:pPr>
      <w:r>
        <w:t xml:space="preserve">          properties:</w:t>
      </w:r>
    </w:p>
    <w:p w14:paraId="063B640C" w14:textId="77777777" w:rsidR="00C97D6B" w:rsidRDefault="00C97D6B" w:rsidP="00C97D6B">
      <w:pPr>
        <w:pStyle w:val="PL"/>
      </w:pPr>
      <w:r>
        <w:t xml:space="preserve">            attributes:</w:t>
      </w:r>
    </w:p>
    <w:p w14:paraId="2F79C5AD" w14:textId="77777777" w:rsidR="00C97D6B" w:rsidRDefault="00C97D6B" w:rsidP="00C97D6B">
      <w:pPr>
        <w:pStyle w:val="PL"/>
      </w:pPr>
      <w:r>
        <w:t xml:space="preserve">              type: object</w:t>
      </w:r>
    </w:p>
    <w:p w14:paraId="6DA142DB" w14:textId="77777777" w:rsidR="00C97D6B" w:rsidRDefault="00C97D6B" w:rsidP="00C97D6B">
      <w:pPr>
        <w:pStyle w:val="PL"/>
      </w:pPr>
      <w:r>
        <w:t xml:space="preserve">              properties:</w:t>
      </w:r>
    </w:p>
    <w:p w14:paraId="5E8EB08F" w14:textId="77777777" w:rsidR="00C97D6B" w:rsidRDefault="00C97D6B" w:rsidP="00C97D6B">
      <w:pPr>
        <w:pStyle w:val="PL"/>
      </w:pPr>
      <w:r>
        <w:t xml:space="preserve">                </w:t>
      </w:r>
      <w:proofErr w:type="spellStart"/>
      <w:r>
        <w:t>userLabel</w:t>
      </w:r>
      <w:proofErr w:type="spellEnd"/>
      <w:r>
        <w:t>:</w:t>
      </w:r>
    </w:p>
    <w:p w14:paraId="23185876" w14:textId="77777777" w:rsidR="00C97D6B" w:rsidRDefault="00C97D6B" w:rsidP="00C97D6B">
      <w:pPr>
        <w:pStyle w:val="PL"/>
      </w:pPr>
      <w:r>
        <w:t xml:space="preserve">                  type: string</w:t>
      </w:r>
    </w:p>
    <w:p w14:paraId="780659AA" w14:textId="77777777" w:rsidR="00C97D6B" w:rsidRDefault="00C97D6B" w:rsidP="00C97D6B">
      <w:pPr>
        <w:pStyle w:val="PL"/>
      </w:pPr>
      <w:r>
        <w:t xml:space="preserve">                </w:t>
      </w:r>
      <w:proofErr w:type="spellStart"/>
      <w:r>
        <w:t>managedElements</w:t>
      </w:r>
      <w:proofErr w:type="spellEnd"/>
      <w:r>
        <w:t>:</w:t>
      </w:r>
    </w:p>
    <w:p w14:paraId="26AAD4CE" w14:textId="77777777" w:rsidR="00C97D6B" w:rsidRDefault="00C97D6B" w:rsidP="00C97D6B">
      <w:pPr>
        <w:pStyle w:val="PL"/>
      </w:pPr>
      <w:r>
        <w:t xml:space="preserve">                  $ref: 'TS28623_ComDefs.yaml#/components/schemas/</w:t>
      </w:r>
      <w:proofErr w:type="spellStart"/>
      <w:r>
        <w:t>DnList</w:t>
      </w:r>
      <w:proofErr w:type="spellEnd"/>
      <w:r>
        <w:t>'</w:t>
      </w:r>
    </w:p>
    <w:p w14:paraId="02B2BB08" w14:textId="77777777" w:rsidR="00C97D6B" w:rsidRDefault="00C97D6B" w:rsidP="00C97D6B">
      <w:pPr>
        <w:pStyle w:val="PL"/>
      </w:pPr>
      <w:r>
        <w:t xml:space="preserve">                </w:t>
      </w:r>
      <w:proofErr w:type="spellStart"/>
      <w:r>
        <w:t>vendorName</w:t>
      </w:r>
      <w:proofErr w:type="spellEnd"/>
      <w:r>
        <w:t>:</w:t>
      </w:r>
    </w:p>
    <w:p w14:paraId="1DBDCD5E" w14:textId="77777777" w:rsidR="00C97D6B" w:rsidRDefault="00C97D6B" w:rsidP="00C97D6B">
      <w:pPr>
        <w:pStyle w:val="PL"/>
      </w:pPr>
      <w:r>
        <w:t xml:space="preserve">                  type: string</w:t>
      </w:r>
    </w:p>
    <w:p w14:paraId="157C501E" w14:textId="77777777" w:rsidR="00C97D6B" w:rsidRDefault="00C97D6B" w:rsidP="00C97D6B">
      <w:pPr>
        <w:pStyle w:val="PL"/>
      </w:pPr>
      <w:r>
        <w:t xml:space="preserve">                </w:t>
      </w:r>
      <w:proofErr w:type="spellStart"/>
      <w:r>
        <w:t>userDefinedState</w:t>
      </w:r>
      <w:proofErr w:type="spellEnd"/>
      <w:r>
        <w:t>:</w:t>
      </w:r>
    </w:p>
    <w:p w14:paraId="5D1A4585" w14:textId="77777777" w:rsidR="00C97D6B" w:rsidRDefault="00C97D6B" w:rsidP="00C97D6B">
      <w:pPr>
        <w:pStyle w:val="PL"/>
      </w:pPr>
      <w:r>
        <w:t xml:space="preserve">                  type: string</w:t>
      </w:r>
    </w:p>
    <w:p w14:paraId="53E9E91D" w14:textId="77777777" w:rsidR="00C97D6B" w:rsidRDefault="00C97D6B" w:rsidP="00C97D6B">
      <w:pPr>
        <w:pStyle w:val="PL"/>
      </w:pPr>
      <w:r>
        <w:t xml:space="preserve">                </w:t>
      </w:r>
      <w:proofErr w:type="spellStart"/>
      <w:r>
        <w:t>locationName</w:t>
      </w:r>
      <w:proofErr w:type="spellEnd"/>
      <w:r>
        <w:t>:</w:t>
      </w:r>
    </w:p>
    <w:p w14:paraId="4FA0E9A8" w14:textId="77777777" w:rsidR="00C97D6B" w:rsidRDefault="00C97D6B" w:rsidP="00C97D6B">
      <w:pPr>
        <w:pStyle w:val="PL"/>
      </w:pPr>
      <w:r>
        <w:t xml:space="preserve">                  type: string</w:t>
      </w:r>
    </w:p>
    <w:p w14:paraId="6B30AFFD" w14:textId="77777777" w:rsidR="00C97D6B" w:rsidRDefault="00C97D6B" w:rsidP="00C97D6B">
      <w:pPr>
        <w:pStyle w:val="PL"/>
      </w:pPr>
      <w:r>
        <w:t xml:space="preserve">                </w:t>
      </w:r>
      <w:proofErr w:type="spellStart"/>
      <w:r>
        <w:t>swVersion</w:t>
      </w:r>
      <w:proofErr w:type="spellEnd"/>
      <w:r>
        <w:t>:</w:t>
      </w:r>
    </w:p>
    <w:p w14:paraId="45DC7492" w14:textId="77777777" w:rsidR="00C97D6B" w:rsidRDefault="00C97D6B" w:rsidP="00C97D6B">
      <w:pPr>
        <w:pStyle w:val="PL"/>
      </w:pPr>
      <w:r>
        <w:t xml:space="preserve">                  type: string</w:t>
      </w:r>
    </w:p>
    <w:p w14:paraId="3570E207" w14:textId="77777777" w:rsidR="00C97D6B" w:rsidRDefault="00C97D6B" w:rsidP="00C97D6B">
      <w:pPr>
        <w:pStyle w:val="PL"/>
      </w:pPr>
      <w:r>
        <w:t xml:space="preserve">            </w:t>
      </w:r>
      <w:proofErr w:type="spellStart"/>
      <w:r>
        <w:t>MnsAgent</w:t>
      </w:r>
      <w:proofErr w:type="spellEnd"/>
      <w:r>
        <w:t>:</w:t>
      </w:r>
    </w:p>
    <w:p w14:paraId="469BE9FA" w14:textId="77777777" w:rsidR="00C97D6B" w:rsidRDefault="00C97D6B" w:rsidP="00C97D6B">
      <w:pPr>
        <w:pStyle w:val="PL"/>
      </w:pPr>
      <w:r>
        <w:t xml:space="preserve">              $ref: '#/components/schemas/</w:t>
      </w:r>
      <w:proofErr w:type="spellStart"/>
      <w:r>
        <w:t>MnsAgent</w:t>
      </w:r>
      <w:proofErr w:type="spellEnd"/>
      <w:r>
        <w:t>-Multiple'</w:t>
      </w:r>
    </w:p>
    <w:p w14:paraId="666C07F1" w14:textId="77777777" w:rsidR="00C97D6B" w:rsidRDefault="00C97D6B" w:rsidP="00C97D6B">
      <w:pPr>
        <w:pStyle w:val="PL"/>
      </w:pPr>
      <w:r>
        <w:t xml:space="preserve">    </w:t>
      </w:r>
      <w:proofErr w:type="spellStart"/>
      <w:r>
        <w:t>MnsAgent</w:t>
      </w:r>
      <w:proofErr w:type="spellEnd"/>
      <w:r>
        <w:t>-Single:</w:t>
      </w:r>
    </w:p>
    <w:p w14:paraId="59798682" w14:textId="77777777" w:rsidR="00C97D6B" w:rsidRDefault="00C97D6B" w:rsidP="00C97D6B">
      <w:pPr>
        <w:pStyle w:val="PL"/>
      </w:pPr>
      <w:r>
        <w:t xml:space="preserve">      </w:t>
      </w:r>
      <w:proofErr w:type="spellStart"/>
      <w:r>
        <w:t>allOf</w:t>
      </w:r>
      <w:proofErr w:type="spellEnd"/>
      <w:r>
        <w:t>:</w:t>
      </w:r>
    </w:p>
    <w:p w14:paraId="262A20E4" w14:textId="77777777" w:rsidR="00C97D6B" w:rsidRDefault="00C97D6B" w:rsidP="00C97D6B">
      <w:pPr>
        <w:pStyle w:val="PL"/>
      </w:pPr>
      <w:r>
        <w:t xml:space="preserve">        - $ref: '#/components/schemas/Top'</w:t>
      </w:r>
    </w:p>
    <w:p w14:paraId="393C8160" w14:textId="77777777" w:rsidR="00C97D6B" w:rsidRDefault="00C97D6B" w:rsidP="00C97D6B">
      <w:pPr>
        <w:pStyle w:val="PL"/>
      </w:pPr>
      <w:r>
        <w:t xml:space="preserve">        - type: object</w:t>
      </w:r>
    </w:p>
    <w:p w14:paraId="613C22B4" w14:textId="77777777" w:rsidR="00C97D6B" w:rsidRDefault="00C97D6B" w:rsidP="00C97D6B">
      <w:pPr>
        <w:pStyle w:val="PL"/>
      </w:pPr>
      <w:r>
        <w:t xml:space="preserve">          properties:</w:t>
      </w:r>
    </w:p>
    <w:p w14:paraId="5B0C43A2" w14:textId="77777777" w:rsidR="00C97D6B" w:rsidRDefault="00C97D6B" w:rsidP="00C97D6B">
      <w:pPr>
        <w:pStyle w:val="PL"/>
      </w:pPr>
      <w:r>
        <w:t xml:space="preserve">            attributes:</w:t>
      </w:r>
    </w:p>
    <w:p w14:paraId="008B7B71" w14:textId="77777777" w:rsidR="00C97D6B" w:rsidRDefault="00C97D6B" w:rsidP="00C97D6B">
      <w:pPr>
        <w:pStyle w:val="PL"/>
      </w:pPr>
      <w:r>
        <w:t xml:space="preserve">              type: object</w:t>
      </w:r>
    </w:p>
    <w:p w14:paraId="020B4C83" w14:textId="77777777" w:rsidR="00C97D6B" w:rsidRDefault="00C97D6B" w:rsidP="00C97D6B">
      <w:pPr>
        <w:pStyle w:val="PL"/>
      </w:pPr>
      <w:r>
        <w:t xml:space="preserve">              properties:</w:t>
      </w:r>
    </w:p>
    <w:p w14:paraId="0682E262" w14:textId="77777777" w:rsidR="00C97D6B" w:rsidRDefault="00C97D6B" w:rsidP="00C97D6B">
      <w:pPr>
        <w:pStyle w:val="PL"/>
      </w:pPr>
      <w:r>
        <w:t xml:space="preserve">                </w:t>
      </w:r>
      <w:proofErr w:type="spellStart"/>
      <w:r>
        <w:t>systemDN</w:t>
      </w:r>
      <w:proofErr w:type="spellEnd"/>
      <w:r>
        <w:t>:</w:t>
      </w:r>
    </w:p>
    <w:p w14:paraId="66338FB1" w14:textId="77777777" w:rsidR="00C97D6B" w:rsidRDefault="00C97D6B" w:rsidP="00C97D6B">
      <w:pPr>
        <w:pStyle w:val="PL"/>
      </w:pPr>
      <w:r>
        <w:t xml:space="preserve">                  $ref: 'TS28623_ComDefs.yaml#/components/schemas/</w:t>
      </w:r>
      <w:proofErr w:type="spellStart"/>
      <w:r>
        <w:t>Dn</w:t>
      </w:r>
      <w:proofErr w:type="spellEnd"/>
      <w:r>
        <w:t>'</w:t>
      </w:r>
    </w:p>
    <w:p w14:paraId="631C72CE" w14:textId="77777777" w:rsidR="00C97D6B" w:rsidRDefault="00C97D6B" w:rsidP="00C97D6B">
      <w:pPr>
        <w:pStyle w:val="PL"/>
      </w:pPr>
      <w:r>
        <w:t xml:space="preserve">    </w:t>
      </w:r>
      <w:proofErr w:type="spellStart"/>
      <w:r>
        <w:t>MeContext</w:t>
      </w:r>
      <w:proofErr w:type="spellEnd"/>
      <w:r>
        <w:t>-Single:</w:t>
      </w:r>
    </w:p>
    <w:p w14:paraId="556D3315" w14:textId="77777777" w:rsidR="00C97D6B" w:rsidRDefault="00C97D6B" w:rsidP="00C97D6B">
      <w:pPr>
        <w:pStyle w:val="PL"/>
      </w:pPr>
      <w:r>
        <w:t xml:space="preserve">      </w:t>
      </w:r>
      <w:proofErr w:type="spellStart"/>
      <w:r>
        <w:t>allOf</w:t>
      </w:r>
      <w:proofErr w:type="spellEnd"/>
      <w:r>
        <w:t>:</w:t>
      </w:r>
    </w:p>
    <w:p w14:paraId="594D9C32" w14:textId="77777777" w:rsidR="00C97D6B" w:rsidRDefault="00C97D6B" w:rsidP="00C97D6B">
      <w:pPr>
        <w:pStyle w:val="PL"/>
      </w:pPr>
      <w:r>
        <w:t xml:space="preserve">        - $ref: '#/components/schemas/Top'</w:t>
      </w:r>
    </w:p>
    <w:p w14:paraId="116E15C4" w14:textId="77777777" w:rsidR="00C97D6B" w:rsidRDefault="00C97D6B" w:rsidP="00C97D6B">
      <w:pPr>
        <w:pStyle w:val="PL"/>
      </w:pPr>
      <w:r>
        <w:t xml:space="preserve">        - type: object</w:t>
      </w:r>
    </w:p>
    <w:p w14:paraId="4745AD63" w14:textId="77777777" w:rsidR="00C97D6B" w:rsidRDefault="00C97D6B" w:rsidP="00C97D6B">
      <w:pPr>
        <w:pStyle w:val="PL"/>
      </w:pPr>
      <w:r>
        <w:t xml:space="preserve">          properties:</w:t>
      </w:r>
    </w:p>
    <w:p w14:paraId="571976BF" w14:textId="77777777" w:rsidR="00C97D6B" w:rsidRDefault="00C97D6B" w:rsidP="00C97D6B">
      <w:pPr>
        <w:pStyle w:val="PL"/>
      </w:pPr>
      <w:r>
        <w:t xml:space="preserve">            attributes:</w:t>
      </w:r>
    </w:p>
    <w:p w14:paraId="06ED57AE" w14:textId="77777777" w:rsidR="00C97D6B" w:rsidRDefault="00C97D6B" w:rsidP="00C97D6B">
      <w:pPr>
        <w:pStyle w:val="PL"/>
      </w:pPr>
      <w:r>
        <w:t xml:space="preserve">              type: object</w:t>
      </w:r>
    </w:p>
    <w:p w14:paraId="5A495CF7" w14:textId="77777777" w:rsidR="00C97D6B" w:rsidRDefault="00C97D6B" w:rsidP="00C97D6B">
      <w:pPr>
        <w:pStyle w:val="PL"/>
      </w:pPr>
      <w:r>
        <w:t xml:space="preserve">              properties:</w:t>
      </w:r>
    </w:p>
    <w:p w14:paraId="4B8056C2" w14:textId="77777777" w:rsidR="00C97D6B" w:rsidRDefault="00C97D6B" w:rsidP="00C97D6B">
      <w:pPr>
        <w:pStyle w:val="PL"/>
      </w:pPr>
      <w:r>
        <w:t xml:space="preserve">                </w:t>
      </w:r>
      <w:proofErr w:type="spellStart"/>
      <w:r>
        <w:t>dnPrefix</w:t>
      </w:r>
      <w:proofErr w:type="spellEnd"/>
      <w:r>
        <w:t>:</w:t>
      </w:r>
    </w:p>
    <w:p w14:paraId="158D20F4" w14:textId="77777777" w:rsidR="00C97D6B" w:rsidRDefault="00C97D6B" w:rsidP="00C97D6B">
      <w:pPr>
        <w:pStyle w:val="PL"/>
      </w:pPr>
      <w:r>
        <w:t xml:space="preserve">                  type: string</w:t>
      </w:r>
    </w:p>
    <w:p w14:paraId="6235E743" w14:textId="77777777" w:rsidR="00C97D6B" w:rsidRDefault="00C97D6B" w:rsidP="00C97D6B">
      <w:pPr>
        <w:pStyle w:val="PL"/>
        <w:rPr>
          <w:del w:id="3277" w:author="ruiyue"/>
        </w:rPr>
      </w:pPr>
      <w:del w:id="3278" w:author="ruiyue">
        <w:r>
          <w:delText xml:space="preserve">    PerfMetricJob-Single:</w:delText>
        </w:r>
      </w:del>
    </w:p>
    <w:p w14:paraId="48F5DF23" w14:textId="77777777" w:rsidR="00C97D6B" w:rsidRDefault="00C97D6B" w:rsidP="00C97D6B">
      <w:pPr>
        <w:pStyle w:val="PL"/>
        <w:rPr>
          <w:del w:id="3279" w:author="ruiyue"/>
        </w:rPr>
      </w:pPr>
      <w:del w:id="3280" w:author="ruiyue">
        <w:r>
          <w:lastRenderedPageBreak/>
          <w:delText xml:space="preserve">      allOf:</w:delText>
        </w:r>
      </w:del>
    </w:p>
    <w:p w14:paraId="1B7E2DD7" w14:textId="77777777" w:rsidR="00C97D6B" w:rsidRDefault="00C97D6B" w:rsidP="00C97D6B">
      <w:pPr>
        <w:pStyle w:val="PL"/>
        <w:rPr>
          <w:del w:id="3281" w:author="ruiyue"/>
        </w:rPr>
      </w:pPr>
      <w:del w:id="3282" w:author="ruiyue">
        <w:r>
          <w:delText xml:space="preserve">        - $ref: '#/components/schemas/Top'</w:delText>
        </w:r>
      </w:del>
    </w:p>
    <w:p w14:paraId="52B148B4" w14:textId="77777777" w:rsidR="00C97D6B" w:rsidRDefault="00C97D6B" w:rsidP="00C97D6B">
      <w:pPr>
        <w:pStyle w:val="PL"/>
        <w:rPr>
          <w:del w:id="3283" w:author="ruiyue"/>
        </w:rPr>
      </w:pPr>
      <w:del w:id="3284" w:author="ruiyue">
        <w:r>
          <w:delText xml:space="preserve">        - type: object</w:delText>
        </w:r>
      </w:del>
    </w:p>
    <w:p w14:paraId="763EF2AF" w14:textId="77777777" w:rsidR="00C97D6B" w:rsidRDefault="00C97D6B" w:rsidP="00C97D6B">
      <w:pPr>
        <w:pStyle w:val="PL"/>
        <w:rPr>
          <w:del w:id="3285" w:author="ruiyue"/>
        </w:rPr>
      </w:pPr>
      <w:del w:id="3286" w:author="ruiyue">
        <w:r>
          <w:delText xml:space="preserve">          properties:</w:delText>
        </w:r>
      </w:del>
    </w:p>
    <w:p w14:paraId="67F126D9" w14:textId="77777777" w:rsidR="00C97D6B" w:rsidRDefault="00C97D6B" w:rsidP="00C97D6B">
      <w:pPr>
        <w:pStyle w:val="PL"/>
        <w:rPr>
          <w:del w:id="3287" w:author="ruiyue"/>
        </w:rPr>
      </w:pPr>
      <w:del w:id="3288" w:author="ruiyue">
        <w:r>
          <w:delText xml:space="preserve">            attributes:</w:delText>
        </w:r>
      </w:del>
    </w:p>
    <w:p w14:paraId="296C35AA" w14:textId="77777777" w:rsidR="00C97D6B" w:rsidRDefault="00C97D6B" w:rsidP="00C97D6B">
      <w:pPr>
        <w:pStyle w:val="PL"/>
        <w:rPr>
          <w:del w:id="3289" w:author="ruiyue"/>
        </w:rPr>
      </w:pPr>
      <w:del w:id="3290" w:author="ruiyue">
        <w:r>
          <w:delText xml:space="preserve">              type: object</w:delText>
        </w:r>
      </w:del>
    </w:p>
    <w:p w14:paraId="375384A3" w14:textId="77777777" w:rsidR="00C97D6B" w:rsidRDefault="00C97D6B" w:rsidP="00C97D6B">
      <w:pPr>
        <w:pStyle w:val="PL"/>
        <w:rPr>
          <w:del w:id="3291" w:author="ruiyue"/>
        </w:rPr>
      </w:pPr>
      <w:del w:id="3292" w:author="ruiyue">
        <w:r>
          <w:delText xml:space="preserve">              properties:</w:delText>
        </w:r>
      </w:del>
    </w:p>
    <w:p w14:paraId="1A143ECE" w14:textId="77777777" w:rsidR="00C97D6B" w:rsidRDefault="00C97D6B" w:rsidP="00C97D6B">
      <w:pPr>
        <w:pStyle w:val="PL"/>
        <w:rPr>
          <w:del w:id="3293" w:author="ruiyue"/>
        </w:rPr>
      </w:pPr>
      <w:del w:id="3294" w:author="ruiyue">
        <w:r>
          <w:delText xml:space="preserve">                administrativeState:</w:delText>
        </w:r>
      </w:del>
    </w:p>
    <w:p w14:paraId="15BA134B" w14:textId="77777777" w:rsidR="00C97D6B" w:rsidRDefault="00C97D6B" w:rsidP="00C97D6B">
      <w:pPr>
        <w:pStyle w:val="PL"/>
        <w:rPr>
          <w:del w:id="3295" w:author="ruiyue"/>
        </w:rPr>
      </w:pPr>
      <w:del w:id="3296" w:author="ruiyue">
        <w:r>
          <w:delText xml:space="preserve">                  $ref: 'TS28623_ComDefs.yaml#/components/schemas/AdministrativeState'</w:delText>
        </w:r>
      </w:del>
    </w:p>
    <w:p w14:paraId="1E82EF67" w14:textId="77777777" w:rsidR="00C97D6B" w:rsidRDefault="00C97D6B" w:rsidP="00C97D6B">
      <w:pPr>
        <w:pStyle w:val="PL"/>
        <w:rPr>
          <w:del w:id="3297" w:author="ruiyue"/>
        </w:rPr>
      </w:pPr>
      <w:del w:id="3298" w:author="ruiyue">
        <w:r>
          <w:delText xml:space="preserve">                operationalState:</w:delText>
        </w:r>
      </w:del>
    </w:p>
    <w:p w14:paraId="2026FD04" w14:textId="77777777" w:rsidR="00C97D6B" w:rsidRDefault="00C97D6B" w:rsidP="00C97D6B">
      <w:pPr>
        <w:pStyle w:val="PL"/>
        <w:rPr>
          <w:del w:id="3299" w:author="ruiyue"/>
        </w:rPr>
      </w:pPr>
      <w:del w:id="3300" w:author="ruiyue">
        <w:r>
          <w:delText xml:space="preserve">                  $ref: 'TS28623_ComDefs.yaml#/components/schemas/OperationalState'</w:delText>
        </w:r>
      </w:del>
    </w:p>
    <w:p w14:paraId="12C53795" w14:textId="77777777" w:rsidR="00C97D6B" w:rsidRDefault="00C97D6B" w:rsidP="00C97D6B">
      <w:pPr>
        <w:pStyle w:val="PL"/>
        <w:rPr>
          <w:del w:id="3301" w:author="ruiyue"/>
        </w:rPr>
      </w:pPr>
      <w:del w:id="3302" w:author="ruiyue">
        <w:r>
          <w:delText xml:space="preserve">                jobId:</w:delText>
        </w:r>
      </w:del>
    </w:p>
    <w:p w14:paraId="32F1FA4A" w14:textId="77777777" w:rsidR="00C97D6B" w:rsidRDefault="00C97D6B" w:rsidP="00C97D6B">
      <w:pPr>
        <w:pStyle w:val="PL"/>
        <w:rPr>
          <w:del w:id="3303" w:author="ruiyue"/>
        </w:rPr>
      </w:pPr>
      <w:del w:id="3304" w:author="ruiyue">
        <w:r>
          <w:delText xml:space="preserve">                  type: string</w:delText>
        </w:r>
      </w:del>
    </w:p>
    <w:p w14:paraId="081BB457" w14:textId="77777777" w:rsidR="00C97D6B" w:rsidRDefault="00C97D6B" w:rsidP="00C97D6B">
      <w:pPr>
        <w:pStyle w:val="PL"/>
        <w:rPr>
          <w:del w:id="3305" w:author="ruiyue"/>
        </w:rPr>
      </w:pPr>
      <w:del w:id="3306" w:author="ruiyue">
        <w:r>
          <w:delText xml:space="preserve">                performanceMetrics:</w:delText>
        </w:r>
      </w:del>
    </w:p>
    <w:p w14:paraId="29E21DB6" w14:textId="77777777" w:rsidR="00C97D6B" w:rsidRDefault="00C97D6B" w:rsidP="00C97D6B">
      <w:pPr>
        <w:pStyle w:val="PL"/>
        <w:rPr>
          <w:del w:id="3307" w:author="ruiyue"/>
        </w:rPr>
      </w:pPr>
      <w:del w:id="3308" w:author="ruiyue">
        <w:r>
          <w:delText xml:space="preserve">                  type: array</w:delText>
        </w:r>
      </w:del>
    </w:p>
    <w:p w14:paraId="629A9A1E" w14:textId="77777777" w:rsidR="00C97D6B" w:rsidRDefault="00C97D6B" w:rsidP="00C97D6B">
      <w:pPr>
        <w:pStyle w:val="PL"/>
        <w:rPr>
          <w:del w:id="3309" w:author="ruiyue"/>
        </w:rPr>
      </w:pPr>
      <w:del w:id="3310" w:author="ruiyue">
        <w:r>
          <w:delText xml:space="preserve">                  items:</w:delText>
        </w:r>
      </w:del>
    </w:p>
    <w:p w14:paraId="60176A48" w14:textId="77777777" w:rsidR="00C97D6B" w:rsidRDefault="00C97D6B" w:rsidP="00C97D6B">
      <w:pPr>
        <w:pStyle w:val="PL"/>
        <w:rPr>
          <w:del w:id="3311" w:author="ruiyue"/>
        </w:rPr>
      </w:pPr>
      <w:del w:id="3312" w:author="ruiyue">
        <w:r>
          <w:delText xml:space="preserve">                    type: string</w:delText>
        </w:r>
      </w:del>
    </w:p>
    <w:p w14:paraId="7D552FE2" w14:textId="77777777" w:rsidR="00C97D6B" w:rsidRDefault="00C97D6B" w:rsidP="00C97D6B">
      <w:pPr>
        <w:pStyle w:val="PL"/>
        <w:rPr>
          <w:del w:id="3313" w:author="ruiyue"/>
        </w:rPr>
      </w:pPr>
      <w:del w:id="3314" w:author="ruiyue">
        <w:r>
          <w:delText xml:space="preserve">                granularityPeriod:</w:delText>
        </w:r>
      </w:del>
    </w:p>
    <w:p w14:paraId="481AE83D" w14:textId="77777777" w:rsidR="00C97D6B" w:rsidRDefault="00C97D6B" w:rsidP="00C97D6B">
      <w:pPr>
        <w:pStyle w:val="PL"/>
        <w:rPr>
          <w:del w:id="3315" w:author="ruiyue"/>
        </w:rPr>
      </w:pPr>
      <w:del w:id="3316" w:author="ruiyue">
        <w:r>
          <w:delText xml:space="preserve">                  type: integer</w:delText>
        </w:r>
      </w:del>
    </w:p>
    <w:p w14:paraId="4B4C3ECE" w14:textId="77777777" w:rsidR="00C97D6B" w:rsidRDefault="00C97D6B" w:rsidP="00C97D6B">
      <w:pPr>
        <w:pStyle w:val="PL"/>
        <w:rPr>
          <w:del w:id="3317" w:author="ruiyue"/>
        </w:rPr>
      </w:pPr>
      <w:del w:id="3318" w:author="ruiyue">
        <w:r>
          <w:delText xml:space="preserve">                  minimum: 1</w:delText>
        </w:r>
      </w:del>
    </w:p>
    <w:p w14:paraId="47124C16" w14:textId="77777777" w:rsidR="00C97D6B" w:rsidRDefault="00C97D6B" w:rsidP="00C97D6B">
      <w:pPr>
        <w:pStyle w:val="PL"/>
        <w:rPr>
          <w:del w:id="3319" w:author="ruiyue"/>
        </w:rPr>
      </w:pPr>
      <w:del w:id="3320" w:author="ruiyue">
        <w:r>
          <w:delText xml:space="preserve">                objectInstances:</w:delText>
        </w:r>
      </w:del>
    </w:p>
    <w:p w14:paraId="23FDCD5F" w14:textId="77777777" w:rsidR="00C97D6B" w:rsidRDefault="00C97D6B" w:rsidP="00C97D6B">
      <w:pPr>
        <w:pStyle w:val="PL"/>
        <w:rPr>
          <w:del w:id="3321" w:author="ruiyue"/>
        </w:rPr>
      </w:pPr>
      <w:del w:id="3322" w:author="ruiyue">
        <w:r>
          <w:delText xml:space="preserve">                  $ref: 'TS28623_ComDefs.yaml#/components/schemas/DnList'</w:delText>
        </w:r>
      </w:del>
    </w:p>
    <w:p w14:paraId="5ABC8622" w14:textId="77777777" w:rsidR="00C97D6B" w:rsidRDefault="00C97D6B" w:rsidP="00C97D6B">
      <w:pPr>
        <w:pStyle w:val="PL"/>
        <w:rPr>
          <w:del w:id="3323" w:author="ruiyue"/>
        </w:rPr>
      </w:pPr>
      <w:del w:id="3324" w:author="ruiyue">
        <w:r>
          <w:delText xml:space="preserve">                rootObjectInstances:</w:delText>
        </w:r>
      </w:del>
    </w:p>
    <w:p w14:paraId="0D72B147" w14:textId="77777777" w:rsidR="00C97D6B" w:rsidRDefault="00C97D6B" w:rsidP="00C97D6B">
      <w:pPr>
        <w:pStyle w:val="PL"/>
        <w:rPr>
          <w:del w:id="3325" w:author="ruiyue"/>
        </w:rPr>
      </w:pPr>
      <w:del w:id="3326" w:author="ruiyue">
        <w:r>
          <w:delText xml:space="preserve">                  $ref: 'TS28623_ComDefs.yaml#/components/schemas/DnList'</w:delText>
        </w:r>
      </w:del>
    </w:p>
    <w:p w14:paraId="0407ABFE" w14:textId="77777777" w:rsidR="00C97D6B" w:rsidRDefault="00C97D6B" w:rsidP="00C97D6B">
      <w:pPr>
        <w:pStyle w:val="PL"/>
        <w:rPr>
          <w:del w:id="3327" w:author="ruiyue"/>
        </w:rPr>
      </w:pPr>
      <w:del w:id="3328" w:author="ruiyue">
        <w:r>
          <w:delText xml:space="preserve">                reportingCtrl:</w:delText>
        </w:r>
      </w:del>
    </w:p>
    <w:p w14:paraId="355DCF6B" w14:textId="77777777" w:rsidR="00C97D6B" w:rsidRDefault="00C97D6B" w:rsidP="00C97D6B">
      <w:pPr>
        <w:pStyle w:val="PL"/>
        <w:rPr>
          <w:del w:id="3329" w:author="ruiyue"/>
        </w:rPr>
      </w:pPr>
      <w:del w:id="3330" w:author="ruiyue">
        <w:r>
          <w:delText xml:space="preserve">                  $ref: '#/components/schemas/ReportingCtrl'</w:delText>
        </w:r>
      </w:del>
    </w:p>
    <w:p w14:paraId="6AEB12C9" w14:textId="77777777" w:rsidR="00C97D6B" w:rsidRDefault="00C97D6B" w:rsidP="00C97D6B">
      <w:pPr>
        <w:pStyle w:val="PL"/>
        <w:rPr>
          <w:del w:id="3331" w:author="ruiyue"/>
        </w:rPr>
      </w:pPr>
      <w:del w:id="3332" w:author="ruiyue">
        <w:r>
          <w:delText xml:space="preserve">            Files:</w:delText>
        </w:r>
      </w:del>
    </w:p>
    <w:p w14:paraId="573C9DD5" w14:textId="77777777" w:rsidR="00C97D6B" w:rsidRDefault="00C97D6B" w:rsidP="00C97D6B">
      <w:pPr>
        <w:pStyle w:val="PL"/>
        <w:rPr>
          <w:del w:id="3333" w:author="ruiyue"/>
        </w:rPr>
      </w:pPr>
      <w:del w:id="3334" w:author="ruiyue">
        <w:r>
          <w:delText xml:space="preserve">              $ref: '#/components/schemas/Files-Multiple'</w:delText>
        </w:r>
      </w:del>
    </w:p>
    <w:p w14:paraId="4B7FD51C" w14:textId="77777777" w:rsidR="00C97D6B" w:rsidRDefault="00C97D6B" w:rsidP="00C97D6B">
      <w:pPr>
        <w:pStyle w:val="PL"/>
        <w:rPr>
          <w:del w:id="3335" w:author="ruiyue"/>
        </w:rPr>
      </w:pPr>
      <w:del w:id="3336" w:author="ruiyue">
        <w:r>
          <w:delText xml:space="preserve">    ThresholdMonitor-Single:</w:delText>
        </w:r>
      </w:del>
    </w:p>
    <w:p w14:paraId="021F801F" w14:textId="77777777" w:rsidR="00C97D6B" w:rsidRDefault="00C97D6B" w:rsidP="00C97D6B">
      <w:pPr>
        <w:pStyle w:val="PL"/>
        <w:rPr>
          <w:del w:id="3337" w:author="ruiyue"/>
        </w:rPr>
      </w:pPr>
      <w:del w:id="3338" w:author="ruiyue">
        <w:r>
          <w:delText xml:space="preserve">      allOf:</w:delText>
        </w:r>
      </w:del>
    </w:p>
    <w:p w14:paraId="0D82DCC9" w14:textId="77777777" w:rsidR="00C97D6B" w:rsidRDefault="00C97D6B" w:rsidP="00C97D6B">
      <w:pPr>
        <w:pStyle w:val="PL"/>
        <w:rPr>
          <w:del w:id="3339" w:author="ruiyue"/>
        </w:rPr>
      </w:pPr>
      <w:del w:id="3340" w:author="ruiyue">
        <w:r>
          <w:delText xml:space="preserve">        - $ref: '#/components/schemas/Top'</w:delText>
        </w:r>
      </w:del>
    </w:p>
    <w:p w14:paraId="705CD559" w14:textId="77777777" w:rsidR="00C97D6B" w:rsidRDefault="00C97D6B" w:rsidP="00C97D6B">
      <w:pPr>
        <w:pStyle w:val="PL"/>
        <w:rPr>
          <w:del w:id="3341" w:author="ruiyue"/>
        </w:rPr>
      </w:pPr>
      <w:del w:id="3342" w:author="ruiyue">
        <w:r>
          <w:delText xml:space="preserve">        - type: object</w:delText>
        </w:r>
      </w:del>
    </w:p>
    <w:p w14:paraId="3471AF5E" w14:textId="77777777" w:rsidR="00C97D6B" w:rsidRDefault="00C97D6B" w:rsidP="00C97D6B">
      <w:pPr>
        <w:pStyle w:val="PL"/>
        <w:rPr>
          <w:del w:id="3343" w:author="ruiyue"/>
        </w:rPr>
      </w:pPr>
      <w:del w:id="3344" w:author="ruiyue">
        <w:r>
          <w:delText xml:space="preserve">          properties:</w:delText>
        </w:r>
      </w:del>
    </w:p>
    <w:p w14:paraId="086182B1" w14:textId="77777777" w:rsidR="00C97D6B" w:rsidRDefault="00C97D6B" w:rsidP="00C97D6B">
      <w:pPr>
        <w:pStyle w:val="PL"/>
        <w:rPr>
          <w:del w:id="3345" w:author="ruiyue"/>
        </w:rPr>
      </w:pPr>
      <w:del w:id="3346" w:author="ruiyue">
        <w:r>
          <w:delText xml:space="preserve">            attributes:</w:delText>
        </w:r>
      </w:del>
    </w:p>
    <w:p w14:paraId="1FDF761A" w14:textId="77777777" w:rsidR="00C97D6B" w:rsidRDefault="00C97D6B" w:rsidP="00C97D6B">
      <w:pPr>
        <w:pStyle w:val="PL"/>
        <w:rPr>
          <w:del w:id="3347" w:author="ruiyue"/>
        </w:rPr>
      </w:pPr>
      <w:del w:id="3348" w:author="ruiyue">
        <w:r>
          <w:delText xml:space="preserve">              type: object</w:delText>
        </w:r>
      </w:del>
    </w:p>
    <w:p w14:paraId="5AC286F4" w14:textId="77777777" w:rsidR="00C97D6B" w:rsidRDefault="00C97D6B" w:rsidP="00C97D6B">
      <w:pPr>
        <w:pStyle w:val="PL"/>
        <w:rPr>
          <w:del w:id="3349" w:author="ruiyue"/>
        </w:rPr>
      </w:pPr>
      <w:del w:id="3350" w:author="ruiyue">
        <w:r>
          <w:delText xml:space="preserve">              properties:</w:delText>
        </w:r>
      </w:del>
    </w:p>
    <w:p w14:paraId="73C031BA" w14:textId="77777777" w:rsidR="00C97D6B" w:rsidRDefault="00C97D6B" w:rsidP="00C97D6B">
      <w:pPr>
        <w:pStyle w:val="PL"/>
        <w:rPr>
          <w:del w:id="3351" w:author="ruiyue"/>
        </w:rPr>
      </w:pPr>
      <w:del w:id="3352" w:author="ruiyue">
        <w:r>
          <w:delText xml:space="preserve">                administrativeState:</w:delText>
        </w:r>
      </w:del>
    </w:p>
    <w:p w14:paraId="2F40ACC6" w14:textId="77777777" w:rsidR="00C97D6B" w:rsidRDefault="00C97D6B" w:rsidP="00C97D6B">
      <w:pPr>
        <w:pStyle w:val="PL"/>
        <w:rPr>
          <w:del w:id="3353" w:author="ruiyue"/>
        </w:rPr>
      </w:pPr>
      <w:del w:id="3354" w:author="ruiyue">
        <w:r>
          <w:delText xml:space="preserve">                  $ref: 'TS28623_ComDefs.yaml#/components/schemas/AdministrativeState'</w:delText>
        </w:r>
      </w:del>
    </w:p>
    <w:p w14:paraId="5F30F9AD" w14:textId="77777777" w:rsidR="00C97D6B" w:rsidRDefault="00C97D6B" w:rsidP="00C97D6B">
      <w:pPr>
        <w:pStyle w:val="PL"/>
        <w:rPr>
          <w:del w:id="3355" w:author="ruiyue"/>
        </w:rPr>
      </w:pPr>
      <w:del w:id="3356" w:author="ruiyue">
        <w:r>
          <w:delText xml:space="preserve">                operationalState:</w:delText>
        </w:r>
      </w:del>
    </w:p>
    <w:p w14:paraId="74E74234" w14:textId="77777777" w:rsidR="00C97D6B" w:rsidRDefault="00C97D6B" w:rsidP="00C97D6B">
      <w:pPr>
        <w:pStyle w:val="PL"/>
        <w:rPr>
          <w:del w:id="3357" w:author="ruiyue"/>
        </w:rPr>
      </w:pPr>
      <w:del w:id="3358" w:author="ruiyue">
        <w:r>
          <w:delText xml:space="preserve">                  $ref: 'TS28623_ComDefs.yaml#/components/schemas/OperationalState'</w:delText>
        </w:r>
      </w:del>
    </w:p>
    <w:p w14:paraId="66E3B55B" w14:textId="77777777" w:rsidR="00C97D6B" w:rsidRDefault="00C97D6B" w:rsidP="00C97D6B">
      <w:pPr>
        <w:pStyle w:val="PL"/>
        <w:rPr>
          <w:del w:id="3359" w:author="ruiyue"/>
        </w:rPr>
      </w:pPr>
      <w:del w:id="3360" w:author="ruiyue">
        <w:r>
          <w:delText xml:space="preserve">                performanceMetrics:</w:delText>
        </w:r>
      </w:del>
    </w:p>
    <w:p w14:paraId="48B156A0" w14:textId="77777777" w:rsidR="00C97D6B" w:rsidRDefault="00C97D6B" w:rsidP="00C97D6B">
      <w:pPr>
        <w:pStyle w:val="PL"/>
        <w:rPr>
          <w:del w:id="3361" w:author="ruiyue"/>
        </w:rPr>
      </w:pPr>
      <w:del w:id="3362" w:author="ruiyue">
        <w:r>
          <w:delText xml:space="preserve">                  type: array</w:delText>
        </w:r>
      </w:del>
    </w:p>
    <w:p w14:paraId="5655078C" w14:textId="77777777" w:rsidR="00C97D6B" w:rsidRDefault="00C97D6B" w:rsidP="00C97D6B">
      <w:pPr>
        <w:pStyle w:val="PL"/>
        <w:rPr>
          <w:del w:id="3363" w:author="ruiyue"/>
        </w:rPr>
      </w:pPr>
      <w:del w:id="3364" w:author="ruiyue">
        <w:r>
          <w:delText xml:space="preserve">                  items:</w:delText>
        </w:r>
      </w:del>
    </w:p>
    <w:p w14:paraId="170F7462" w14:textId="77777777" w:rsidR="00C97D6B" w:rsidRDefault="00C97D6B" w:rsidP="00C97D6B">
      <w:pPr>
        <w:pStyle w:val="PL"/>
        <w:rPr>
          <w:del w:id="3365" w:author="ruiyue"/>
        </w:rPr>
      </w:pPr>
      <w:del w:id="3366" w:author="ruiyue">
        <w:r>
          <w:delText xml:space="preserve">                    type: string</w:delText>
        </w:r>
      </w:del>
    </w:p>
    <w:p w14:paraId="46F08401" w14:textId="77777777" w:rsidR="00C97D6B" w:rsidRDefault="00C97D6B" w:rsidP="00C97D6B">
      <w:pPr>
        <w:pStyle w:val="PL"/>
        <w:rPr>
          <w:del w:id="3367" w:author="ruiyue"/>
        </w:rPr>
      </w:pPr>
      <w:del w:id="3368" w:author="ruiyue">
        <w:r>
          <w:delText xml:space="preserve">                thresholdInfoList:</w:delText>
        </w:r>
      </w:del>
    </w:p>
    <w:p w14:paraId="1405013E" w14:textId="77777777" w:rsidR="00C97D6B" w:rsidRDefault="00C97D6B" w:rsidP="00C97D6B">
      <w:pPr>
        <w:pStyle w:val="PL"/>
        <w:rPr>
          <w:del w:id="3369" w:author="ruiyue"/>
        </w:rPr>
      </w:pPr>
      <w:del w:id="3370" w:author="ruiyue">
        <w:r>
          <w:delText xml:space="preserve">                  type: array</w:delText>
        </w:r>
      </w:del>
    </w:p>
    <w:p w14:paraId="1F0D6A10" w14:textId="77777777" w:rsidR="00C97D6B" w:rsidRDefault="00C97D6B" w:rsidP="00C97D6B">
      <w:pPr>
        <w:pStyle w:val="PL"/>
        <w:rPr>
          <w:del w:id="3371" w:author="ruiyue"/>
        </w:rPr>
      </w:pPr>
      <w:del w:id="3372" w:author="ruiyue">
        <w:r>
          <w:delText xml:space="preserve">                  items:</w:delText>
        </w:r>
      </w:del>
    </w:p>
    <w:p w14:paraId="60AAA6AD" w14:textId="77777777" w:rsidR="00C97D6B" w:rsidRDefault="00C97D6B" w:rsidP="00C97D6B">
      <w:pPr>
        <w:pStyle w:val="PL"/>
        <w:rPr>
          <w:del w:id="3373" w:author="ruiyue"/>
        </w:rPr>
      </w:pPr>
      <w:del w:id="3374" w:author="ruiyue">
        <w:r>
          <w:delText xml:space="preserve">                    $ref: '#/components/schemas/ThresholdInfo'</w:delText>
        </w:r>
      </w:del>
    </w:p>
    <w:p w14:paraId="0DC923E7" w14:textId="77777777" w:rsidR="00C97D6B" w:rsidRDefault="00C97D6B" w:rsidP="00C97D6B">
      <w:pPr>
        <w:pStyle w:val="PL"/>
        <w:rPr>
          <w:del w:id="3375" w:author="ruiyue"/>
        </w:rPr>
      </w:pPr>
      <w:del w:id="3376" w:author="ruiyue">
        <w:r>
          <w:delText xml:space="preserve">                monitorGranularityPeriod:</w:delText>
        </w:r>
      </w:del>
    </w:p>
    <w:p w14:paraId="7872FB5A" w14:textId="77777777" w:rsidR="00C97D6B" w:rsidRDefault="00C97D6B" w:rsidP="00C97D6B">
      <w:pPr>
        <w:pStyle w:val="PL"/>
        <w:rPr>
          <w:del w:id="3377" w:author="ruiyue"/>
        </w:rPr>
      </w:pPr>
      <w:del w:id="3378" w:author="ruiyue">
        <w:r>
          <w:delText xml:space="preserve">                  type: integer</w:delText>
        </w:r>
      </w:del>
    </w:p>
    <w:p w14:paraId="6E21B2DD" w14:textId="77777777" w:rsidR="00C97D6B" w:rsidRDefault="00C97D6B" w:rsidP="00C97D6B">
      <w:pPr>
        <w:pStyle w:val="PL"/>
        <w:rPr>
          <w:del w:id="3379" w:author="ruiyue"/>
        </w:rPr>
      </w:pPr>
      <w:del w:id="3380" w:author="ruiyue">
        <w:r>
          <w:delText xml:space="preserve">                  minimum: 1</w:delText>
        </w:r>
      </w:del>
    </w:p>
    <w:p w14:paraId="1DD7BC34" w14:textId="77777777" w:rsidR="00C97D6B" w:rsidRDefault="00C97D6B" w:rsidP="00C97D6B">
      <w:pPr>
        <w:pStyle w:val="PL"/>
        <w:rPr>
          <w:del w:id="3381" w:author="ruiyue"/>
        </w:rPr>
      </w:pPr>
      <w:del w:id="3382" w:author="ruiyue">
        <w:r>
          <w:delText xml:space="preserve">                objectInstances:</w:delText>
        </w:r>
      </w:del>
    </w:p>
    <w:p w14:paraId="785BCA5D" w14:textId="77777777" w:rsidR="00C97D6B" w:rsidRDefault="00C97D6B" w:rsidP="00C97D6B">
      <w:pPr>
        <w:pStyle w:val="PL"/>
        <w:rPr>
          <w:del w:id="3383" w:author="ruiyue"/>
        </w:rPr>
      </w:pPr>
      <w:del w:id="3384" w:author="ruiyue">
        <w:r>
          <w:delText xml:space="preserve">                  $ref: 'TS28623_ComDefs.yaml#/components/schemas/DnList'</w:delText>
        </w:r>
      </w:del>
    </w:p>
    <w:p w14:paraId="746F49D1" w14:textId="77777777" w:rsidR="00C97D6B" w:rsidRDefault="00C97D6B" w:rsidP="00C97D6B">
      <w:pPr>
        <w:pStyle w:val="PL"/>
        <w:rPr>
          <w:del w:id="3385" w:author="ruiyue"/>
        </w:rPr>
      </w:pPr>
      <w:del w:id="3386" w:author="ruiyue">
        <w:r>
          <w:delText xml:space="preserve">                rootObjectInstances:</w:delText>
        </w:r>
      </w:del>
    </w:p>
    <w:p w14:paraId="6C6FD6D3" w14:textId="77777777" w:rsidR="00C97D6B" w:rsidRDefault="00C97D6B" w:rsidP="00C97D6B">
      <w:pPr>
        <w:pStyle w:val="PL"/>
        <w:rPr>
          <w:del w:id="3387" w:author="ruiyue"/>
        </w:rPr>
      </w:pPr>
      <w:del w:id="3388" w:author="ruiyue">
        <w:r>
          <w:delText xml:space="preserve">                  $ref: 'TS28623_ComDefs.yaml#/components/schemas/DnList'</w:delText>
        </w:r>
      </w:del>
    </w:p>
    <w:p w14:paraId="19915F41" w14:textId="77777777" w:rsidR="00C97D6B" w:rsidRDefault="00C97D6B" w:rsidP="00C97D6B">
      <w:pPr>
        <w:pStyle w:val="PL"/>
        <w:rPr>
          <w:del w:id="3389" w:author="ruiyue"/>
        </w:rPr>
      </w:pPr>
      <w:del w:id="3390" w:author="ruiyue">
        <w:r>
          <w:delText xml:space="preserve">    NtfSubscriptionControl-Single:</w:delText>
        </w:r>
      </w:del>
    </w:p>
    <w:p w14:paraId="79000B2A" w14:textId="77777777" w:rsidR="00C97D6B" w:rsidRDefault="00C97D6B" w:rsidP="00C97D6B">
      <w:pPr>
        <w:pStyle w:val="PL"/>
        <w:rPr>
          <w:del w:id="3391" w:author="ruiyue"/>
        </w:rPr>
      </w:pPr>
      <w:del w:id="3392" w:author="ruiyue">
        <w:r>
          <w:delText xml:space="preserve">      allOf:</w:delText>
        </w:r>
      </w:del>
    </w:p>
    <w:p w14:paraId="11B94033" w14:textId="77777777" w:rsidR="00C97D6B" w:rsidRDefault="00C97D6B" w:rsidP="00C97D6B">
      <w:pPr>
        <w:pStyle w:val="PL"/>
        <w:rPr>
          <w:del w:id="3393" w:author="ruiyue"/>
        </w:rPr>
      </w:pPr>
      <w:del w:id="3394" w:author="ruiyue">
        <w:r>
          <w:delText xml:space="preserve">        - $ref: '#/components/schemas/Top'</w:delText>
        </w:r>
      </w:del>
    </w:p>
    <w:p w14:paraId="0AE09469" w14:textId="77777777" w:rsidR="00C97D6B" w:rsidRDefault="00C97D6B" w:rsidP="00C97D6B">
      <w:pPr>
        <w:pStyle w:val="PL"/>
        <w:rPr>
          <w:del w:id="3395" w:author="ruiyue"/>
        </w:rPr>
      </w:pPr>
      <w:del w:id="3396" w:author="ruiyue">
        <w:r>
          <w:delText xml:space="preserve">        - type: object</w:delText>
        </w:r>
      </w:del>
    </w:p>
    <w:p w14:paraId="64AA363E" w14:textId="77777777" w:rsidR="00C97D6B" w:rsidRDefault="00C97D6B" w:rsidP="00C97D6B">
      <w:pPr>
        <w:pStyle w:val="PL"/>
        <w:rPr>
          <w:del w:id="3397" w:author="ruiyue"/>
        </w:rPr>
      </w:pPr>
      <w:del w:id="3398" w:author="ruiyue">
        <w:r>
          <w:delText xml:space="preserve">          properties:</w:delText>
        </w:r>
      </w:del>
    </w:p>
    <w:p w14:paraId="70EFC7E8" w14:textId="77777777" w:rsidR="00C97D6B" w:rsidRDefault="00C97D6B" w:rsidP="00C97D6B">
      <w:pPr>
        <w:pStyle w:val="PL"/>
        <w:rPr>
          <w:del w:id="3399" w:author="ruiyue"/>
        </w:rPr>
      </w:pPr>
      <w:del w:id="3400" w:author="ruiyue">
        <w:r>
          <w:delText xml:space="preserve">            attributes:</w:delText>
        </w:r>
      </w:del>
    </w:p>
    <w:p w14:paraId="39D4F1E3" w14:textId="77777777" w:rsidR="00C97D6B" w:rsidRDefault="00C97D6B" w:rsidP="00C97D6B">
      <w:pPr>
        <w:pStyle w:val="PL"/>
        <w:rPr>
          <w:del w:id="3401" w:author="ruiyue"/>
        </w:rPr>
      </w:pPr>
      <w:del w:id="3402" w:author="ruiyue">
        <w:r>
          <w:delText xml:space="preserve">              type: object</w:delText>
        </w:r>
      </w:del>
    </w:p>
    <w:p w14:paraId="39506CCE" w14:textId="77777777" w:rsidR="00C97D6B" w:rsidRDefault="00C97D6B" w:rsidP="00C97D6B">
      <w:pPr>
        <w:pStyle w:val="PL"/>
        <w:rPr>
          <w:del w:id="3403" w:author="ruiyue"/>
        </w:rPr>
      </w:pPr>
      <w:del w:id="3404" w:author="ruiyue">
        <w:r>
          <w:delText xml:space="preserve">              properties:</w:delText>
        </w:r>
      </w:del>
    </w:p>
    <w:p w14:paraId="5D6ADE6B" w14:textId="77777777" w:rsidR="00C97D6B" w:rsidRDefault="00C97D6B" w:rsidP="00C97D6B">
      <w:pPr>
        <w:pStyle w:val="PL"/>
        <w:rPr>
          <w:del w:id="3405" w:author="ruiyue"/>
        </w:rPr>
      </w:pPr>
      <w:del w:id="3406" w:author="ruiyue">
        <w:r>
          <w:delText xml:space="preserve">                notificationRecipientAddress:</w:delText>
        </w:r>
      </w:del>
    </w:p>
    <w:p w14:paraId="67E3A8ED" w14:textId="77777777" w:rsidR="00C97D6B" w:rsidRDefault="00C97D6B" w:rsidP="00C97D6B">
      <w:pPr>
        <w:pStyle w:val="PL"/>
        <w:rPr>
          <w:del w:id="3407" w:author="ruiyue"/>
        </w:rPr>
      </w:pPr>
      <w:del w:id="3408" w:author="ruiyue">
        <w:r>
          <w:delText xml:space="preserve">                  $ref: 'TS28623_ComDefs.yaml#/components/schemas/Uri'</w:delText>
        </w:r>
      </w:del>
    </w:p>
    <w:p w14:paraId="23D4882E" w14:textId="77777777" w:rsidR="00C97D6B" w:rsidRDefault="00C97D6B" w:rsidP="00C97D6B">
      <w:pPr>
        <w:pStyle w:val="PL"/>
        <w:rPr>
          <w:del w:id="3409" w:author="ruiyue"/>
        </w:rPr>
      </w:pPr>
      <w:del w:id="3410" w:author="ruiyue">
        <w:r>
          <w:delText xml:space="preserve">                notificationTypes:</w:delText>
        </w:r>
      </w:del>
    </w:p>
    <w:p w14:paraId="2B791EC2" w14:textId="77777777" w:rsidR="00C97D6B" w:rsidRDefault="00C97D6B" w:rsidP="00C97D6B">
      <w:pPr>
        <w:pStyle w:val="PL"/>
        <w:rPr>
          <w:del w:id="3411" w:author="ruiyue"/>
        </w:rPr>
      </w:pPr>
      <w:del w:id="3412" w:author="ruiyue">
        <w:r>
          <w:delText xml:space="preserve">                  type: array</w:delText>
        </w:r>
      </w:del>
    </w:p>
    <w:p w14:paraId="609DCE58" w14:textId="77777777" w:rsidR="00C97D6B" w:rsidRDefault="00C97D6B" w:rsidP="00C97D6B">
      <w:pPr>
        <w:pStyle w:val="PL"/>
        <w:rPr>
          <w:del w:id="3413" w:author="ruiyue"/>
        </w:rPr>
      </w:pPr>
      <w:del w:id="3414" w:author="ruiyue">
        <w:r>
          <w:delText xml:space="preserve">                  items:</w:delText>
        </w:r>
      </w:del>
    </w:p>
    <w:p w14:paraId="2101E5F4" w14:textId="77777777" w:rsidR="00C97D6B" w:rsidRDefault="00C97D6B" w:rsidP="00C97D6B">
      <w:pPr>
        <w:pStyle w:val="PL"/>
        <w:rPr>
          <w:del w:id="3415" w:author="ruiyue"/>
        </w:rPr>
      </w:pPr>
      <w:del w:id="3416" w:author="ruiyue">
        <w:r>
          <w:delText xml:space="preserve">                    $ref: 'TS28623_ComDefs.yaml#/components/schemas/NotificationType'</w:delText>
        </w:r>
      </w:del>
    </w:p>
    <w:p w14:paraId="60DF8F44" w14:textId="77777777" w:rsidR="00C97D6B" w:rsidRDefault="00C97D6B" w:rsidP="00C97D6B">
      <w:pPr>
        <w:pStyle w:val="PL"/>
        <w:rPr>
          <w:del w:id="3417" w:author="ruiyue"/>
        </w:rPr>
      </w:pPr>
      <w:del w:id="3418" w:author="ruiyue">
        <w:r>
          <w:delText xml:space="preserve">                scope:</w:delText>
        </w:r>
      </w:del>
    </w:p>
    <w:p w14:paraId="7B88046F" w14:textId="77777777" w:rsidR="00C97D6B" w:rsidRDefault="00C97D6B" w:rsidP="00C97D6B">
      <w:pPr>
        <w:pStyle w:val="PL"/>
        <w:rPr>
          <w:del w:id="3419" w:author="ruiyue"/>
        </w:rPr>
      </w:pPr>
      <w:del w:id="3420" w:author="ruiyue">
        <w:r>
          <w:delText xml:space="preserve">                  $ref: '#/components/schemas/Scope'</w:delText>
        </w:r>
      </w:del>
    </w:p>
    <w:p w14:paraId="2C1F0346" w14:textId="77777777" w:rsidR="00C97D6B" w:rsidRDefault="00C97D6B" w:rsidP="00C97D6B">
      <w:pPr>
        <w:pStyle w:val="PL"/>
        <w:rPr>
          <w:del w:id="3421" w:author="ruiyue"/>
        </w:rPr>
      </w:pPr>
      <w:del w:id="3422" w:author="ruiyue">
        <w:r>
          <w:delText xml:space="preserve">                notificationFilter:</w:delText>
        </w:r>
      </w:del>
    </w:p>
    <w:p w14:paraId="3CCD4C1A" w14:textId="77777777" w:rsidR="00C97D6B" w:rsidRDefault="00C97D6B" w:rsidP="00C97D6B">
      <w:pPr>
        <w:pStyle w:val="PL"/>
        <w:rPr>
          <w:del w:id="3423" w:author="ruiyue"/>
        </w:rPr>
      </w:pPr>
      <w:del w:id="3424" w:author="ruiyue">
        <w:r>
          <w:delText xml:space="preserve">                  $ref: 'TS28623_ComDefs.yaml#/components/schemas/Filter'                </w:delText>
        </w:r>
      </w:del>
    </w:p>
    <w:p w14:paraId="2AED59B6" w14:textId="77777777" w:rsidR="00C97D6B" w:rsidRDefault="00C97D6B" w:rsidP="00C97D6B">
      <w:pPr>
        <w:pStyle w:val="PL"/>
        <w:rPr>
          <w:del w:id="3425" w:author="ruiyue"/>
        </w:rPr>
      </w:pPr>
      <w:del w:id="3426" w:author="ruiyue">
        <w:r>
          <w:delText xml:space="preserve">            HeartbeatControl:</w:delText>
        </w:r>
      </w:del>
    </w:p>
    <w:p w14:paraId="6E9773E8" w14:textId="77777777" w:rsidR="00C97D6B" w:rsidRDefault="00C97D6B" w:rsidP="00C97D6B">
      <w:pPr>
        <w:pStyle w:val="PL"/>
        <w:rPr>
          <w:del w:id="3427" w:author="ruiyue"/>
        </w:rPr>
      </w:pPr>
      <w:del w:id="3428" w:author="ruiyue">
        <w:r>
          <w:delText xml:space="preserve">              $ref: '#/components/schemas/HeartbeatControl-Single'</w:delText>
        </w:r>
      </w:del>
    </w:p>
    <w:p w14:paraId="43466E7D" w14:textId="77777777" w:rsidR="00C97D6B" w:rsidRDefault="00C97D6B" w:rsidP="00C97D6B">
      <w:pPr>
        <w:pStyle w:val="PL"/>
        <w:rPr>
          <w:del w:id="3429" w:author="ruiyue"/>
        </w:rPr>
      </w:pPr>
      <w:del w:id="3430" w:author="ruiyue">
        <w:r>
          <w:delText xml:space="preserve">    HeartbeatControl-Single:</w:delText>
        </w:r>
      </w:del>
    </w:p>
    <w:p w14:paraId="000977C6" w14:textId="77777777" w:rsidR="00C97D6B" w:rsidRDefault="00C97D6B" w:rsidP="00C97D6B">
      <w:pPr>
        <w:pStyle w:val="PL"/>
        <w:rPr>
          <w:del w:id="3431" w:author="ruiyue"/>
        </w:rPr>
      </w:pPr>
      <w:del w:id="3432" w:author="ruiyue">
        <w:r>
          <w:delText xml:space="preserve">      allOf:</w:delText>
        </w:r>
      </w:del>
    </w:p>
    <w:p w14:paraId="0644898D" w14:textId="77777777" w:rsidR="00C97D6B" w:rsidRDefault="00C97D6B" w:rsidP="00C97D6B">
      <w:pPr>
        <w:pStyle w:val="PL"/>
        <w:rPr>
          <w:del w:id="3433" w:author="ruiyue"/>
        </w:rPr>
      </w:pPr>
      <w:del w:id="3434" w:author="ruiyue">
        <w:r>
          <w:delText xml:space="preserve">        - $ref: '#/components/schemas/Top'</w:delText>
        </w:r>
      </w:del>
    </w:p>
    <w:p w14:paraId="0E5D968E" w14:textId="77777777" w:rsidR="00C97D6B" w:rsidRDefault="00C97D6B" w:rsidP="00C97D6B">
      <w:pPr>
        <w:pStyle w:val="PL"/>
        <w:rPr>
          <w:del w:id="3435" w:author="ruiyue"/>
        </w:rPr>
      </w:pPr>
      <w:del w:id="3436" w:author="ruiyue">
        <w:r>
          <w:lastRenderedPageBreak/>
          <w:delText xml:space="preserve">        - type: object</w:delText>
        </w:r>
      </w:del>
    </w:p>
    <w:p w14:paraId="37658CCA" w14:textId="77777777" w:rsidR="00C97D6B" w:rsidRDefault="00C97D6B" w:rsidP="00C97D6B">
      <w:pPr>
        <w:pStyle w:val="PL"/>
        <w:rPr>
          <w:del w:id="3437" w:author="ruiyue"/>
        </w:rPr>
      </w:pPr>
      <w:del w:id="3438" w:author="ruiyue">
        <w:r>
          <w:delText xml:space="preserve">          properties:</w:delText>
        </w:r>
      </w:del>
    </w:p>
    <w:p w14:paraId="4DD6E270" w14:textId="77777777" w:rsidR="00C97D6B" w:rsidRDefault="00C97D6B" w:rsidP="00C97D6B">
      <w:pPr>
        <w:pStyle w:val="PL"/>
        <w:rPr>
          <w:del w:id="3439" w:author="ruiyue"/>
        </w:rPr>
      </w:pPr>
      <w:del w:id="3440" w:author="ruiyue">
        <w:r>
          <w:delText xml:space="preserve">            attributes:</w:delText>
        </w:r>
      </w:del>
    </w:p>
    <w:p w14:paraId="47B9CE22" w14:textId="77777777" w:rsidR="00C97D6B" w:rsidRDefault="00C97D6B" w:rsidP="00C97D6B">
      <w:pPr>
        <w:pStyle w:val="PL"/>
        <w:rPr>
          <w:del w:id="3441" w:author="ruiyue"/>
        </w:rPr>
      </w:pPr>
      <w:del w:id="3442" w:author="ruiyue">
        <w:r>
          <w:delText xml:space="preserve">              type: object</w:delText>
        </w:r>
      </w:del>
    </w:p>
    <w:p w14:paraId="3E25DA53" w14:textId="77777777" w:rsidR="00C97D6B" w:rsidRDefault="00C97D6B" w:rsidP="00C97D6B">
      <w:pPr>
        <w:pStyle w:val="PL"/>
        <w:rPr>
          <w:del w:id="3443" w:author="ruiyue"/>
        </w:rPr>
      </w:pPr>
      <w:del w:id="3444" w:author="ruiyue">
        <w:r>
          <w:delText xml:space="preserve">              properties:</w:delText>
        </w:r>
      </w:del>
    </w:p>
    <w:p w14:paraId="4D35722D" w14:textId="77777777" w:rsidR="00C97D6B" w:rsidRDefault="00C97D6B" w:rsidP="00C97D6B">
      <w:pPr>
        <w:pStyle w:val="PL"/>
        <w:rPr>
          <w:del w:id="3445" w:author="ruiyue"/>
        </w:rPr>
      </w:pPr>
      <w:del w:id="3446" w:author="ruiyue">
        <w:r>
          <w:delText xml:space="preserve">                heartbeatNtfPeriod:</w:delText>
        </w:r>
      </w:del>
    </w:p>
    <w:p w14:paraId="166A01E4" w14:textId="77777777" w:rsidR="00C97D6B" w:rsidRDefault="00C97D6B" w:rsidP="00C97D6B">
      <w:pPr>
        <w:pStyle w:val="PL"/>
        <w:rPr>
          <w:del w:id="3447" w:author="ruiyue"/>
        </w:rPr>
      </w:pPr>
      <w:del w:id="3448" w:author="ruiyue">
        <w:r>
          <w:delText xml:space="preserve">                  type: integer</w:delText>
        </w:r>
      </w:del>
    </w:p>
    <w:p w14:paraId="7BD73DA0" w14:textId="77777777" w:rsidR="00C97D6B" w:rsidRDefault="00C97D6B" w:rsidP="00C97D6B">
      <w:pPr>
        <w:pStyle w:val="PL"/>
        <w:rPr>
          <w:del w:id="3449" w:author="ruiyue"/>
        </w:rPr>
      </w:pPr>
      <w:del w:id="3450" w:author="ruiyue">
        <w:r>
          <w:delText xml:space="preserve">                  minimum: 0</w:delText>
        </w:r>
      </w:del>
    </w:p>
    <w:p w14:paraId="0B640D01" w14:textId="77777777" w:rsidR="00C97D6B" w:rsidRDefault="00C97D6B" w:rsidP="00C97D6B">
      <w:pPr>
        <w:pStyle w:val="PL"/>
        <w:rPr>
          <w:del w:id="3451" w:author="ruiyue"/>
        </w:rPr>
      </w:pPr>
      <w:del w:id="3452" w:author="ruiyue">
        <w:r>
          <w:delText xml:space="preserve">                triggerHeartbeatNtf:</w:delText>
        </w:r>
      </w:del>
    </w:p>
    <w:p w14:paraId="185385CE" w14:textId="77777777" w:rsidR="00C97D6B" w:rsidRDefault="00C97D6B" w:rsidP="00C97D6B">
      <w:pPr>
        <w:pStyle w:val="PL"/>
        <w:rPr>
          <w:del w:id="3453" w:author="ruiyue"/>
        </w:rPr>
      </w:pPr>
      <w:del w:id="3454" w:author="ruiyue">
        <w:r>
          <w:delText xml:space="preserve">                  type: boolean</w:delText>
        </w:r>
      </w:del>
    </w:p>
    <w:p w14:paraId="5740EA47" w14:textId="77777777" w:rsidR="00C97D6B" w:rsidRDefault="00C97D6B" w:rsidP="00C97D6B">
      <w:pPr>
        <w:pStyle w:val="PL"/>
        <w:rPr>
          <w:del w:id="3455" w:author="ruiyue"/>
        </w:rPr>
      </w:pPr>
      <w:del w:id="3456" w:author="ruiyue">
        <w:r>
          <w:delText xml:space="preserve">    TraceJob-Single:</w:delText>
        </w:r>
      </w:del>
    </w:p>
    <w:p w14:paraId="706899B4" w14:textId="77777777" w:rsidR="00C97D6B" w:rsidRDefault="00C97D6B" w:rsidP="00C97D6B">
      <w:pPr>
        <w:pStyle w:val="PL"/>
        <w:rPr>
          <w:del w:id="3457" w:author="ruiyue"/>
        </w:rPr>
      </w:pPr>
      <w:del w:id="3458" w:author="ruiyue">
        <w:r>
          <w:delText xml:space="preserve">      allOf:</w:delText>
        </w:r>
      </w:del>
    </w:p>
    <w:p w14:paraId="77DD8E84" w14:textId="77777777" w:rsidR="00C97D6B" w:rsidRDefault="00C97D6B" w:rsidP="00C97D6B">
      <w:pPr>
        <w:pStyle w:val="PL"/>
        <w:rPr>
          <w:del w:id="3459" w:author="ruiyue"/>
        </w:rPr>
      </w:pPr>
      <w:del w:id="3460" w:author="ruiyue">
        <w:r>
          <w:delText xml:space="preserve">        - $ref: '#/components/schemas/Top'</w:delText>
        </w:r>
      </w:del>
    </w:p>
    <w:p w14:paraId="09B14F2C" w14:textId="77777777" w:rsidR="00C97D6B" w:rsidRDefault="00C97D6B" w:rsidP="00C97D6B">
      <w:pPr>
        <w:pStyle w:val="PL"/>
        <w:rPr>
          <w:del w:id="3461" w:author="ruiyue"/>
        </w:rPr>
      </w:pPr>
      <w:del w:id="3462" w:author="ruiyue">
        <w:r>
          <w:delText xml:space="preserve">        - type: object</w:delText>
        </w:r>
      </w:del>
    </w:p>
    <w:p w14:paraId="72371024" w14:textId="77777777" w:rsidR="00C97D6B" w:rsidRDefault="00C97D6B" w:rsidP="00C97D6B">
      <w:pPr>
        <w:pStyle w:val="PL"/>
        <w:rPr>
          <w:del w:id="3463" w:author="ruiyue"/>
        </w:rPr>
      </w:pPr>
      <w:del w:id="3464" w:author="ruiyue">
        <w:r>
          <w:delText xml:space="preserve">          properties:</w:delText>
        </w:r>
      </w:del>
    </w:p>
    <w:p w14:paraId="45732805" w14:textId="77777777" w:rsidR="00C97D6B" w:rsidRDefault="00C97D6B" w:rsidP="00C97D6B">
      <w:pPr>
        <w:pStyle w:val="PL"/>
        <w:rPr>
          <w:del w:id="3465" w:author="ruiyue"/>
        </w:rPr>
      </w:pPr>
      <w:del w:id="3466" w:author="ruiyue">
        <w:r>
          <w:delText xml:space="preserve">            attributes:</w:delText>
        </w:r>
      </w:del>
    </w:p>
    <w:p w14:paraId="6DD313DE" w14:textId="77777777" w:rsidR="00C97D6B" w:rsidRDefault="00C97D6B" w:rsidP="00C97D6B">
      <w:pPr>
        <w:pStyle w:val="PL"/>
        <w:rPr>
          <w:del w:id="3467" w:author="ruiyue"/>
        </w:rPr>
      </w:pPr>
      <w:del w:id="3468" w:author="ruiyue">
        <w:r>
          <w:delText xml:space="preserve">              $ref: '#/components/schemas/TraceJob-Attr'</w:delText>
        </w:r>
      </w:del>
    </w:p>
    <w:p w14:paraId="55AE1380" w14:textId="77777777" w:rsidR="00C97D6B" w:rsidRDefault="00C97D6B" w:rsidP="00C97D6B">
      <w:pPr>
        <w:pStyle w:val="PL"/>
        <w:rPr>
          <w:del w:id="3469" w:author="ruiyue"/>
        </w:rPr>
      </w:pPr>
      <w:del w:id="3470" w:author="ruiyue">
        <w:r>
          <w:delText xml:space="preserve">            Files:</w:delText>
        </w:r>
      </w:del>
    </w:p>
    <w:p w14:paraId="122EE60D" w14:textId="77777777" w:rsidR="00C97D6B" w:rsidRDefault="00C97D6B" w:rsidP="00C97D6B">
      <w:pPr>
        <w:pStyle w:val="PL"/>
        <w:rPr>
          <w:del w:id="3471" w:author="ruiyue"/>
        </w:rPr>
      </w:pPr>
      <w:del w:id="3472" w:author="ruiyue">
        <w:r>
          <w:delText xml:space="preserve">              $ref: '#/components/schemas/Files-Multiple'</w:delText>
        </w:r>
      </w:del>
    </w:p>
    <w:p w14:paraId="2C3C3E51" w14:textId="77777777" w:rsidR="00C97D6B" w:rsidRDefault="00C97D6B" w:rsidP="00C97D6B">
      <w:pPr>
        <w:pStyle w:val="PL"/>
        <w:rPr>
          <w:del w:id="3473" w:author="ruiyue"/>
        </w:rPr>
      </w:pPr>
      <w:del w:id="3474" w:author="ruiyue">
        <w:r>
          <w:delText xml:space="preserve">    ManagementDataCollection-Single:</w:delText>
        </w:r>
      </w:del>
    </w:p>
    <w:p w14:paraId="1E2F68BE" w14:textId="77777777" w:rsidR="00C97D6B" w:rsidRDefault="00C97D6B" w:rsidP="00C97D6B">
      <w:pPr>
        <w:pStyle w:val="PL"/>
        <w:rPr>
          <w:del w:id="3475" w:author="ruiyue"/>
        </w:rPr>
      </w:pPr>
      <w:del w:id="3476" w:author="ruiyue">
        <w:r>
          <w:delText xml:space="preserve">      allOf:</w:delText>
        </w:r>
      </w:del>
    </w:p>
    <w:p w14:paraId="1BD20729" w14:textId="77777777" w:rsidR="00C97D6B" w:rsidRDefault="00C97D6B" w:rsidP="00C97D6B">
      <w:pPr>
        <w:pStyle w:val="PL"/>
        <w:rPr>
          <w:del w:id="3477" w:author="ruiyue"/>
        </w:rPr>
      </w:pPr>
      <w:del w:id="3478" w:author="ruiyue">
        <w:r>
          <w:delText xml:space="preserve">        - $ref: '#/components/schemas/Top'</w:delText>
        </w:r>
      </w:del>
    </w:p>
    <w:p w14:paraId="636963F8" w14:textId="77777777" w:rsidR="00C97D6B" w:rsidRDefault="00C97D6B" w:rsidP="00C97D6B">
      <w:pPr>
        <w:pStyle w:val="PL"/>
        <w:rPr>
          <w:del w:id="3479" w:author="ruiyue"/>
        </w:rPr>
      </w:pPr>
      <w:del w:id="3480" w:author="ruiyue">
        <w:r>
          <w:delText xml:space="preserve">        - type: object</w:delText>
        </w:r>
      </w:del>
    </w:p>
    <w:p w14:paraId="5D2D0426" w14:textId="77777777" w:rsidR="00C97D6B" w:rsidRDefault="00C97D6B" w:rsidP="00C97D6B">
      <w:pPr>
        <w:pStyle w:val="PL"/>
        <w:rPr>
          <w:del w:id="3481" w:author="ruiyue"/>
        </w:rPr>
      </w:pPr>
      <w:del w:id="3482" w:author="ruiyue">
        <w:r>
          <w:delText xml:space="preserve">          properties:</w:delText>
        </w:r>
      </w:del>
    </w:p>
    <w:p w14:paraId="23050497" w14:textId="77777777" w:rsidR="00C97D6B" w:rsidRDefault="00C97D6B" w:rsidP="00C97D6B">
      <w:pPr>
        <w:pStyle w:val="PL"/>
        <w:rPr>
          <w:del w:id="3483" w:author="ruiyue"/>
        </w:rPr>
      </w:pPr>
      <w:del w:id="3484" w:author="ruiyue">
        <w:r>
          <w:delText xml:space="preserve">            attributes:</w:delText>
        </w:r>
      </w:del>
    </w:p>
    <w:p w14:paraId="128DE615" w14:textId="77777777" w:rsidR="00C97D6B" w:rsidRDefault="00C97D6B" w:rsidP="00C97D6B">
      <w:pPr>
        <w:pStyle w:val="PL"/>
        <w:rPr>
          <w:del w:id="3485" w:author="ruiyue"/>
        </w:rPr>
      </w:pPr>
      <w:del w:id="3486" w:author="ruiyue">
        <w:r>
          <w:delText xml:space="preserve">              type: object</w:delText>
        </w:r>
      </w:del>
    </w:p>
    <w:p w14:paraId="68C06335" w14:textId="77777777" w:rsidR="00C97D6B" w:rsidRDefault="00C97D6B" w:rsidP="00C97D6B">
      <w:pPr>
        <w:pStyle w:val="PL"/>
        <w:rPr>
          <w:del w:id="3487" w:author="ruiyue"/>
        </w:rPr>
      </w:pPr>
      <w:del w:id="3488" w:author="ruiyue">
        <w:r>
          <w:delText xml:space="preserve">              properties:</w:delText>
        </w:r>
      </w:del>
    </w:p>
    <w:p w14:paraId="37AACF35" w14:textId="77777777" w:rsidR="00C97D6B" w:rsidRDefault="00C97D6B" w:rsidP="00C97D6B">
      <w:pPr>
        <w:pStyle w:val="PL"/>
        <w:rPr>
          <w:del w:id="3489" w:author="ruiyue"/>
        </w:rPr>
      </w:pPr>
      <w:del w:id="3490" w:author="ruiyue">
        <w:r>
          <w:delText xml:space="preserve">                managementData:</w:delText>
        </w:r>
      </w:del>
    </w:p>
    <w:p w14:paraId="2EDBEDC3" w14:textId="77777777" w:rsidR="00C97D6B" w:rsidRDefault="00C97D6B" w:rsidP="00C97D6B">
      <w:pPr>
        <w:pStyle w:val="PL"/>
        <w:rPr>
          <w:del w:id="3491" w:author="ruiyue"/>
        </w:rPr>
      </w:pPr>
      <w:del w:id="3492" w:author="ruiyue">
        <w:r>
          <w:delText xml:space="preserve">                  $ref: '#/components/schemas/ManagementData'</w:delText>
        </w:r>
      </w:del>
    </w:p>
    <w:p w14:paraId="463D0C95" w14:textId="77777777" w:rsidR="00C97D6B" w:rsidRDefault="00C97D6B" w:rsidP="00C97D6B">
      <w:pPr>
        <w:pStyle w:val="PL"/>
        <w:rPr>
          <w:del w:id="3493" w:author="ruiyue"/>
        </w:rPr>
      </w:pPr>
      <w:del w:id="3494" w:author="ruiyue">
        <w:r>
          <w:delText xml:space="preserve">                targetNodeFilter:</w:delText>
        </w:r>
      </w:del>
    </w:p>
    <w:p w14:paraId="2F18998E" w14:textId="77777777" w:rsidR="00C97D6B" w:rsidRDefault="00C97D6B" w:rsidP="00C97D6B">
      <w:pPr>
        <w:pStyle w:val="PL"/>
        <w:rPr>
          <w:del w:id="3495" w:author="ruiyue"/>
        </w:rPr>
      </w:pPr>
      <w:del w:id="3496" w:author="ruiyue">
        <w:r>
          <w:delText xml:space="preserve">                  $ref: '#/components/schemas/NodeFilter'</w:delText>
        </w:r>
      </w:del>
    </w:p>
    <w:p w14:paraId="5DC7A5DD" w14:textId="77777777" w:rsidR="00C97D6B" w:rsidRDefault="00C97D6B" w:rsidP="00C97D6B">
      <w:pPr>
        <w:pStyle w:val="PL"/>
        <w:rPr>
          <w:del w:id="3497" w:author="ruiyue"/>
        </w:rPr>
      </w:pPr>
      <w:del w:id="3498" w:author="ruiyue">
        <w:r>
          <w:delText xml:space="preserve">                collectionTimeWindow:</w:delText>
        </w:r>
      </w:del>
    </w:p>
    <w:p w14:paraId="4F3301DA" w14:textId="77777777" w:rsidR="00C97D6B" w:rsidRDefault="00C97D6B" w:rsidP="00C97D6B">
      <w:pPr>
        <w:pStyle w:val="PL"/>
        <w:rPr>
          <w:del w:id="3499" w:author="ruiyue"/>
        </w:rPr>
      </w:pPr>
      <w:del w:id="3500" w:author="ruiyue">
        <w:r>
          <w:delText xml:space="preserve">                  $ref: 'TS28623_ComDefs.yaml#/components/schemas/TimeWindow'</w:delText>
        </w:r>
      </w:del>
    </w:p>
    <w:p w14:paraId="72DAD79E" w14:textId="77777777" w:rsidR="00C97D6B" w:rsidRDefault="00C97D6B" w:rsidP="00C97D6B">
      <w:pPr>
        <w:pStyle w:val="PL"/>
        <w:rPr>
          <w:del w:id="3501" w:author="ruiyue"/>
        </w:rPr>
      </w:pPr>
      <w:del w:id="3502" w:author="ruiyue">
        <w:r>
          <w:delText xml:space="preserve">                reportingCtrl:</w:delText>
        </w:r>
      </w:del>
    </w:p>
    <w:p w14:paraId="508EB6EB" w14:textId="77777777" w:rsidR="00C97D6B" w:rsidRDefault="00C97D6B" w:rsidP="00C97D6B">
      <w:pPr>
        <w:pStyle w:val="PL"/>
        <w:rPr>
          <w:del w:id="3503" w:author="ruiyue"/>
        </w:rPr>
      </w:pPr>
      <w:del w:id="3504" w:author="ruiyue">
        <w:r>
          <w:delText xml:space="preserve">                  $ref: '#/components/schemas/ReportingCtrl'</w:delText>
        </w:r>
      </w:del>
    </w:p>
    <w:p w14:paraId="0E0C2C37" w14:textId="77777777" w:rsidR="00C97D6B" w:rsidRDefault="00C97D6B" w:rsidP="00C97D6B">
      <w:pPr>
        <w:pStyle w:val="PL"/>
        <w:rPr>
          <w:del w:id="3505" w:author="ruiyue"/>
        </w:rPr>
      </w:pPr>
      <w:del w:id="3506" w:author="ruiyue">
        <w:r>
          <w:delText xml:space="preserve">                dataScope:</w:delText>
        </w:r>
      </w:del>
    </w:p>
    <w:p w14:paraId="04090177" w14:textId="77777777" w:rsidR="00C97D6B" w:rsidRDefault="00C97D6B" w:rsidP="00C97D6B">
      <w:pPr>
        <w:pStyle w:val="PL"/>
        <w:rPr>
          <w:del w:id="3507" w:author="ruiyue"/>
        </w:rPr>
      </w:pPr>
      <w:del w:id="3508" w:author="ruiyue">
        <w:r>
          <w:delText xml:space="preserve">                  type: string</w:delText>
        </w:r>
      </w:del>
    </w:p>
    <w:p w14:paraId="6889F0A5" w14:textId="77777777" w:rsidR="00C97D6B" w:rsidRDefault="00C97D6B" w:rsidP="00C97D6B">
      <w:pPr>
        <w:pStyle w:val="PL"/>
        <w:rPr>
          <w:del w:id="3509" w:author="ruiyue"/>
        </w:rPr>
      </w:pPr>
      <w:del w:id="3510" w:author="ruiyue">
        <w:r>
          <w:delText xml:space="preserve">                  enum:</w:delText>
        </w:r>
      </w:del>
    </w:p>
    <w:p w14:paraId="0EE1CF8C" w14:textId="77777777" w:rsidR="00C97D6B" w:rsidRDefault="00C97D6B" w:rsidP="00C97D6B">
      <w:pPr>
        <w:pStyle w:val="PL"/>
        <w:rPr>
          <w:del w:id="3511" w:author="ruiyue"/>
        </w:rPr>
      </w:pPr>
      <w:del w:id="3512" w:author="ruiyue">
        <w:r>
          <w:delText xml:space="preserve">                    - SNSSAI</w:delText>
        </w:r>
      </w:del>
    </w:p>
    <w:p w14:paraId="07E3ED07" w14:textId="77777777" w:rsidR="00C97D6B" w:rsidRDefault="00C97D6B" w:rsidP="00C97D6B">
      <w:pPr>
        <w:pStyle w:val="PL"/>
        <w:rPr>
          <w:del w:id="3513" w:author="ruiyue"/>
        </w:rPr>
      </w:pPr>
      <w:del w:id="3514" w:author="ruiyue">
        <w:r>
          <w:delText xml:space="preserve">                    - 5QI</w:delText>
        </w:r>
      </w:del>
    </w:p>
    <w:p w14:paraId="4E08DDBD" w14:textId="77777777" w:rsidR="00C97D6B" w:rsidRDefault="00C97D6B" w:rsidP="00C97D6B">
      <w:pPr>
        <w:pStyle w:val="PL"/>
        <w:rPr>
          <w:del w:id="3515" w:author="ruiyue"/>
        </w:rPr>
      </w:pPr>
      <w:del w:id="3516" w:author="ruiyue">
        <w:r>
          <w:delText xml:space="preserve">    AlarmList-Single:</w:delText>
        </w:r>
      </w:del>
    </w:p>
    <w:p w14:paraId="452F7E57" w14:textId="77777777" w:rsidR="00C97D6B" w:rsidRDefault="00C97D6B" w:rsidP="00C97D6B">
      <w:pPr>
        <w:pStyle w:val="PL"/>
        <w:rPr>
          <w:del w:id="3517" w:author="ruiyue"/>
        </w:rPr>
      </w:pPr>
      <w:del w:id="3518" w:author="ruiyue">
        <w:r>
          <w:delText xml:space="preserve">      allOf:</w:delText>
        </w:r>
      </w:del>
    </w:p>
    <w:p w14:paraId="4A0EB1E9" w14:textId="77777777" w:rsidR="00C97D6B" w:rsidRDefault="00C97D6B" w:rsidP="00C97D6B">
      <w:pPr>
        <w:pStyle w:val="PL"/>
        <w:rPr>
          <w:del w:id="3519" w:author="ruiyue"/>
        </w:rPr>
      </w:pPr>
      <w:del w:id="3520" w:author="ruiyue">
        <w:r>
          <w:delText xml:space="preserve">        - $ref: '#/components/schemas/Top'</w:delText>
        </w:r>
      </w:del>
    </w:p>
    <w:p w14:paraId="30CC1D79" w14:textId="77777777" w:rsidR="00C97D6B" w:rsidRDefault="00C97D6B" w:rsidP="00C97D6B">
      <w:pPr>
        <w:pStyle w:val="PL"/>
        <w:rPr>
          <w:del w:id="3521" w:author="ruiyue"/>
        </w:rPr>
      </w:pPr>
      <w:del w:id="3522" w:author="ruiyue">
        <w:r>
          <w:delText xml:space="preserve">        - type: object</w:delText>
        </w:r>
      </w:del>
    </w:p>
    <w:p w14:paraId="21937F07" w14:textId="77777777" w:rsidR="00C97D6B" w:rsidRDefault="00C97D6B" w:rsidP="00C97D6B">
      <w:pPr>
        <w:pStyle w:val="PL"/>
        <w:rPr>
          <w:del w:id="3523" w:author="ruiyue"/>
        </w:rPr>
      </w:pPr>
      <w:del w:id="3524" w:author="ruiyue">
        <w:r>
          <w:delText xml:space="preserve">          properties:</w:delText>
        </w:r>
      </w:del>
    </w:p>
    <w:p w14:paraId="327D01BE" w14:textId="77777777" w:rsidR="00C97D6B" w:rsidRDefault="00C97D6B" w:rsidP="00C97D6B">
      <w:pPr>
        <w:pStyle w:val="PL"/>
        <w:rPr>
          <w:del w:id="3525" w:author="ruiyue"/>
        </w:rPr>
      </w:pPr>
      <w:del w:id="3526" w:author="ruiyue">
        <w:r>
          <w:delText xml:space="preserve">            attributes:</w:delText>
        </w:r>
      </w:del>
    </w:p>
    <w:p w14:paraId="00B89378" w14:textId="77777777" w:rsidR="00C97D6B" w:rsidRDefault="00C97D6B" w:rsidP="00C97D6B">
      <w:pPr>
        <w:pStyle w:val="PL"/>
        <w:rPr>
          <w:del w:id="3527" w:author="ruiyue"/>
        </w:rPr>
      </w:pPr>
      <w:del w:id="3528" w:author="ruiyue">
        <w:r>
          <w:delText xml:space="preserve">              type: object</w:delText>
        </w:r>
      </w:del>
    </w:p>
    <w:p w14:paraId="43FE13F9" w14:textId="77777777" w:rsidR="00C97D6B" w:rsidRDefault="00C97D6B" w:rsidP="00C97D6B">
      <w:pPr>
        <w:pStyle w:val="PL"/>
        <w:rPr>
          <w:del w:id="3529" w:author="ruiyue"/>
        </w:rPr>
      </w:pPr>
      <w:del w:id="3530" w:author="ruiyue">
        <w:r>
          <w:delText xml:space="preserve">              properties:</w:delText>
        </w:r>
      </w:del>
    </w:p>
    <w:p w14:paraId="055105D6" w14:textId="77777777" w:rsidR="00C97D6B" w:rsidRDefault="00C97D6B" w:rsidP="00C97D6B">
      <w:pPr>
        <w:pStyle w:val="PL"/>
        <w:rPr>
          <w:del w:id="3531" w:author="ruiyue"/>
        </w:rPr>
      </w:pPr>
      <w:del w:id="3532" w:author="ruiyue">
        <w:r>
          <w:delText xml:space="preserve">                administrativeState:</w:delText>
        </w:r>
      </w:del>
    </w:p>
    <w:p w14:paraId="1059A189" w14:textId="77777777" w:rsidR="00C97D6B" w:rsidRDefault="00C97D6B" w:rsidP="00C97D6B">
      <w:pPr>
        <w:pStyle w:val="PL"/>
        <w:rPr>
          <w:del w:id="3533" w:author="ruiyue"/>
        </w:rPr>
      </w:pPr>
      <w:del w:id="3534" w:author="ruiyue">
        <w:r>
          <w:delText xml:space="preserve">                  $ref: 'TS28623_ComDefs.yaml#/components/schemas/AdministrativeState'</w:delText>
        </w:r>
      </w:del>
    </w:p>
    <w:p w14:paraId="5996C07C" w14:textId="77777777" w:rsidR="00C97D6B" w:rsidRDefault="00C97D6B" w:rsidP="00C97D6B">
      <w:pPr>
        <w:pStyle w:val="PL"/>
        <w:rPr>
          <w:del w:id="3535" w:author="ruiyue"/>
        </w:rPr>
      </w:pPr>
      <w:del w:id="3536" w:author="ruiyue">
        <w:r>
          <w:delText xml:space="preserve">                operationalState:</w:delText>
        </w:r>
      </w:del>
    </w:p>
    <w:p w14:paraId="07634C56" w14:textId="77777777" w:rsidR="00C97D6B" w:rsidRDefault="00C97D6B" w:rsidP="00C97D6B">
      <w:pPr>
        <w:pStyle w:val="PL"/>
        <w:rPr>
          <w:del w:id="3537" w:author="ruiyue"/>
        </w:rPr>
      </w:pPr>
      <w:del w:id="3538" w:author="ruiyue">
        <w:r>
          <w:delText xml:space="preserve">                  $ref: 'TS28623_ComDefs.yaml#/components/schemas/OperationalState'</w:delText>
        </w:r>
      </w:del>
    </w:p>
    <w:p w14:paraId="07743951" w14:textId="77777777" w:rsidR="00C97D6B" w:rsidRDefault="00C97D6B" w:rsidP="00C97D6B">
      <w:pPr>
        <w:pStyle w:val="PL"/>
        <w:rPr>
          <w:del w:id="3539" w:author="ruiyue"/>
        </w:rPr>
      </w:pPr>
      <w:del w:id="3540" w:author="ruiyue">
        <w:r>
          <w:delText xml:space="preserve">                numOfAlarmRecords:</w:delText>
        </w:r>
      </w:del>
    </w:p>
    <w:p w14:paraId="10C78323" w14:textId="77777777" w:rsidR="00C97D6B" w:rsidRDefault="00C97D6B" w:rsidP="00C97D6B">
      <w:pPr>
        <w:pStyle w:val="PL"/>
        <w:rPr>
          <w:del w:id="3541" w:author="ruiyue"/>
        </w:rPr>
      </w:pPr>
      <w:del w:id="3542" w:author="ruiyue">
        <w:r>
          <w:delText xml:space="preserve">                  type: integer</w:delText>
        </w:r>
      </w:del>
    </w:p>
    <w:p w14:paraId="50FE9DB8" w14:textId="77777777" w:rsidR="00C97D6B" w:rsidRDefault="00C97D6B" w:rsidP="00C97D6B">
      <w:pPr>
        <w:pStyle w:val="PL"/>
        <w:rPr>
          <w:del w:id="3543" w:author="ruiyue"/>
        </w:rPr>
      </w:pPr>
      <w:del w:id="3544" w:author="ruiyue">
        <w:r>
          <w:delText xml:space="preserve">                lastModification:</w:delText>
        </w:r>
      </w:del>
    </w:p>
    <w:p w14:paraId="52F58B09" w14:textId="77777777" w:rsidR="00C97D6B" w:rsidRDefault="00C97D6B" w:rsidP="00C97D6B">
      <w:pPr>
        <w:pStyle w:val="PL"/>
        <w:rPr>
          <w:del w:id="3545" w:author="ruiyue"/>
        </w:rPr>
      </w:pPr>
      <w:del w:id="3546" w:author="ruiyue">
        <w:r>
          <w:delText xml:space="preserve">                  $ref: 'TS28623_ComDefs.yaml#/components/schemas/DateTime'</w:delText>
        </w:r>
      </w:del>
    </w:p>
    <w:p w14:paraId="30E3C764" w14:textId="77777777" w:rsidR="00C97D6B" w:rsidRDefault="00C97D6B" w:rsidP="00C97D6B">
      <w:pPr>
        <w:pStyle w:val="PL"/>
        <w:rPr>
          <w:del w:id="3547" w:author="ruiyue"/>
        </w:rPr>
      </w:pPr>
      <w:del w:id="3548" w:author="ruiyue">
        <w:r>
          <w:delText xml:space="preserve">                alarmRecords:</w:delText>
        </w:r>
      </w:del>
    </w:p>
    <w:p w14:paraId="2D65091E" w14:textId="77777777" w:rsidR="00C97D6B" w:rsidRDefault="00C97D6B" w:rsidP="00C97D6B">
      <w:pPr>
        <w:pStyle w:val="PL"/>
        <w:rPr>
          <w:del w:id="3549" w:author="ruiyue"/>
        </w:rPr>
      </w:pPr>
      <w:del w:id="3550" w:author="ruiyue">
        <w:r>
          <w:delText xml:space="preserve">                  description: &gt;-</w:delText>
        </w:r>
      </w:del>
    </w:p>
    <w:p w14:paraId="181B89CF" w14:textId="77777777" w:rsidR="00C97D6B" w:rsidRDefault="00C97D6B" w:rsidP="00C97D6B">
      <w:pPr>
        <w:pStyle w:val="PL"/>
        <w:rPr>
          <w:del w:id="3551" w:author="ruiyue"/>
        </w:rPr>
      </w:pPr>
      <w:del w:id="3552" w:author="ruiyue">
        <w:r>
          <w:delText xml:space="preserve">                     This resource represents a map of alarm records.</w:delText>
        </w:r>
      </w:del>
    </w:p>
    <w:p w14:paraId="73828FBB" w14:textId="77777777" w:rsidR="00C97D6B" w:rsidRDefault="00C97D6B" w:rsidP="00C97D6B">
      <w:pPr>
        <w:pStyle w:val="PL"/>
        <w:rPr>
          <w:del w:id="3553" w:author="ruiyue"/>
        </w:rPr>
      </w:pPr>
      <w:del w:id="3554" w:author="ruiyue">
        <w:r>
          <w:delText xml:space="preserve">                     The alarmIds are used as keys in the map.</w:delText>
        </w:r>
      </w:del>
    </w:p>
    <w:p w14:paraId="72D0E859" w14:textId="77777777" w:rsidR="00C97D6B" w:rsidRDefault="00C97D6B" w:rsidP="00C97D6B">
      <w:pPr>
        <w:pStyle w:val="PL"/>
        <w:rPr>
          <w:del w:id="3555" w:author="ruiyue"/>
        </w:rPr>
      </w:pPr>
      <w:del w:id="3556" w:author="ruiyue">
        <w:r>
          <w:delText xml:space="preserve">                  type: object</w:delText>
        </w:r>
      </w:del>
    </w:p>
    <w:p w14:paraId="536EA26E" w14:textId="77777777" w:rsidR="00C97D6B" w:rsidRDefault="00C97D6B" w:rsidP="00C97D6B">
      <w:pPr>
        <w:pStyle w:val="PL"/>
        <w:rPr>
          <w:del w:id="3557" w:author="ruiyue"/>
        </w:rPr>
      </w:pPr>
      <w:del w:id="3558" w:author="ruiyue">
        <w:r>
          <w:delText xml:space="preserve">                  additionalProperties:</w:delText>
        </w:r>
      </w:del>
    </w:p>
    <w:p w14:paraId="565A38CA" w14:textId="77777777" w:rsidR="00C97D6B" w:rsidRDefault="00C97D6B" w:rsidP="00C97D6B">
      <w:pPr>
        <w:pStyle w:val="PL"/>
        <w:rPr>
          <w:del w:id="3559" w:author="ruiyue"/>
        </w:rPr>
      </w:pPr>
      <w:del w:id="3560" w:author="ruiyue">
        <w:r>
          <w:delText xml:space="preserve">                    $ref: 'TS28532_FaultMnS.yaml#/components/schemas/AlarmRecord'</w:delText>
        </w:r>
      </w:del>
    </w:p>
    <w:p w14:paraId="5E418DA0" w14:textId="77777777" w:rsidR="00C97D6B" w:rsidRDefault="00C97D6B" w:rsidP="00C97D6B">
      <w:pPr>
        <w:pStyle w:val="PL"/>
        <w:rPr>
          <w:del w:id="3561" w:author="ruiyue"/>
        </w:rPr>
      </w:pPr>
      <w:del w:id="3562" w:author="ruiyue">
        <w:r>
          <w:delText xml:space="preserve">    FileDownloadJob-Single:</w:delText>
        </w:r>
      </w:del>
    </w:p>
    <w:p w14:paraId="13E310B7" w14:textId="77777777" w:rsidR="00C97D6B" w:rsidRDefault="00C97D6B" w:rsidP="00C97D6B">
      <w:pPr>
        <w:pStyle w:val="PL"/>
        <w:rPr>
          <w:del w:id="3563" w:author="ruiyue"/>
        </w:rPr>
      </w:pPr>
      <w:del w:id="3564" w:author="ruiyue">
        <w:r>
          <w:delText xml:space="preserve">      allOf:</w:delText>
        </w:r>
      </w:del>
    </w:p>
    <w:p w14:paraId="0904EAF1" w14:textId="77777777" w:rsidR="00C97D6B" w:rsidRDefault="00C97D6B" w:rsidP="00C97D6B">
      <w:pPr>
        <w:pStyle w:val="PL"/>
        <w:rPr>
          <w:del w:id="3565" w:author="ruiyue"/>
        </w:rPr>
      </w:pPr>
      <w:del w:id="3566" w:author="ruiyue">
        <w:r>
          <w:delText xml:space="preserve">        - $ref: '#/components/schemas/Top'</w:delText>
        </w:r>
      </w:del>
    </w:p>
    <w:p w14:paraId="1CB5C458" w14:textId="77777777" w:rsidR="00C97D6B" w:rsidRDefault="00C97D6B" w:rsidP="00C97D6B">
      <w:pPr>
        <w:pStyle w:val="PL"/>
        <w:rPr>
          <w:del w:id="3567" w:author="ruiyue"/>
        </w:rPr>
      </w:pPr>
      <w:del w:id="3568" w:author="ruiyue">
        <w:r>
          <w:delText xml:space="preserve">        - type: object</w:delText>
        </w:r>
      </w:del>
    </w:p>
    <w:p w14:paraId="043A1E91" w14:textId="77777777" w:rsidR="00C97D6B" w:rsidRDefault="00C97D6B" w:rsidP="00C97D6B">
      <w:pPr>
        <w:pStyle w:val="PL"/>
        <w:rPr>
          <w:del w:id="3569" w:author="ruiyue"/>
        </w:rPr>
      </w:pPr>
      <w:del w:id="3570" w:author="ruiyue">
        <w:r>
          <w:delText xml:space="preserve">          properties:</w:delText>
        </w:r>
      </w:del>
    </w:p>
    <w:p w14:paraId="44B355CD" w14:textId="77777777" w:rsidR="00C97D6B" w:rsidRDefault="00C97D6B" w:rsidP="00C97D6B">
      <w:pPr>
        <w:pStyle w:val="PL"/>
        <w:rPr>
          <w:del w:id="3571" w:author="ruiyue"/>
        </w:rPr>
      </w:pPr>
      <w:del w:id="3572" w:author="ruiyue">
        <w:r>
          <w:delText xml:space="preserve">            attributes:</w:delText>
        </w:r>
      </w:del>
    </w:p>
    <w:p w14:paraId="2EEF6AFF" w14:textId="77777777" w:rsidR="00C97D6B" w:rsidRDefault="00C97D6B" w:rsidP="00C97D6B">
      <w:pPr>
        <w:pStyle w:val="PL"/>
        <w:rPr>
          <w:del w:id="3573" w:author="ruiyue"/>
        </w:rPr>
      </w:pPr>
      <w:del w:id="3574" w:author="ruiyue">
        <w:r>
          <w:delText xml:space="preserve">              type: object</w:delText>
        </w:r>
      </w:del>
    </w:p>
    <w:p w14:paraId="31E88417" w14:textId="77777777" w:rsidR="00C97D6B" w:rsidRDefault="00C97D6B" w:rsidP="00C97D6B">
      <w:pPr>
        <w:pStyle w:val="PL"/>
        <w:rPr>
          <w:del w:id="3575" w:author="ruiyue"/>
        </w:rPr>
      </w:pPr>
      <w:del w:id="3576" w:author="ruiyue">
        <w:r>
          <w:delText xml:space="preserve">              properties:</w:delText>
        </w:r>
      </w:del>
    </w:p>
    <w:p w14:paraId="40203CD3" w14:textId="77777777" w:rsidR="00C97D6B" w:rsidRDefault="00C97D6B" w:rsidP="00C97D6B">
      <w:pPr>
        <w:pStyle w:val="PL"/>
        <w:rPr>
          <w:del w:id="3577" w:author="ruiyue"/>
        </w:rPr>
      </w:pPr>
      <w:del w:id="3578" w:author="ruiyue">
        <w:r>
          <w:delText xml:space="preserve">                fileLocation:</w:delText>
        </w:r>
      </w:del>
    </w:p>
    <w:p w14:paraId="2FCA35A8" w14:textId="77777777" w:rsidR="00C97D6B" w:rsidRDefault="00C97D6B" w:rsidP="00C97D6B">
      <w:pPr>
        <w:pStyle w:val="PL"/>
        <w:rPr>
          <w:del w:id="3579" w:author="ruiyue"/>
        </w:rPr>
      </w:pPr>
      <w:del w:id="3580" w:author="ruiyue">
        <w:r>
          <w:delText xml:space="preserve">                  type: string</w:delText>
        </w:r>
      </w:del>
    </w:p>
    <w:p w14:paraId="7B79410C" w14:textId="77777777" w:rsidR="00C97D6B" w:rsidRDefault="00C97D6B" w:rsidP="00C97D6B">
      <w:pPr>
        <w:pStyle w:val="PL"/>
        <w:rPr>
          <w:del w:id="3581" w:author="ruiyue"/>
        </w:rPr>
      </w:pPr>
      <w:del w:id="3582" w:author="ruiyue">
        <w:r>
          <w:delText xml:space="preserve">                notificationRecipientAddress:</w:delText>
        </w:r>
      </w:del>
    </w:p>
    <w:p w14:paraId="75C17373" w14:textId="77777777" w:rsidR="00C97D6B" w:rsidRDefault="00C97D6B" w:rsidP="00C97D6B">
      <w:pPr>
        <w:pStyle w:val="PL"/>
        <w:rPr>
          <w:del w:id="3583" w:author="ruiyue"/>
        </w:rPr>
      </w:pPr>
      <w:del w:id="3584" w:author="ruiyue">
        <w:r>
          <w:delText xml:space="preserve">                  $ref: 'TS28623_ComDefs.yaml#/components/schemas/Uri'</w:delText>
        </w:r>
      </w:del>
    </w:p>
    <w:p w14:paraId="1976F9FE" w14:textId="77777777" w:rsidR="00C97D6B" w:rsidRDefault="00C97D6B" w:rsidP="00C97D6B">
      <w:pPr>
        <w:pStyle w:val="PL"/>
        <w:rPr>
          <w:del w:id="3585" w:author="ruiyue"/>
        </w:rPr>
      </w:pPr>
      <w:del w:id="3586" w:author="ruiyue">
        <w:r>
          <w:delText xml:space="preserve">                cancelJob:</w:delText>
        </w:r>
      </w:del>
    </w:p>
    <w:p w14:paraId="04613874" w14:textId="77777777" w:rsidR="00C97D6B" w:rsidRDefault="00C97D6B" w:rsidP="00C97D6B">
      <w:pPr>
        <w:pStyle w:val="PL"/>
        <w:rPr>
          <w:del w:id="3587" w:author="ruiyue"/>
        </w:rPr>
      </w:pPr>
      <w:del w:id="3588" w:author="ruiyue">
        <w:r>
          <w:delText xml:space="preserve">                  type: string</w:delText>
        </w:r>
      </w:del>
    </w:p>
    <w:p w14:paraId="20BF6FF1" w14:textId="77777777" w:rsidR="00C97D6B" w:rsidRDefault="00C97D6B" w:rsidP="00C97D6B">
      <w:pPr>
        <w:pStyle w:val="PL"/>
        <w:rPr>
          <w:del w:id="3589" w:author="ruiyue"/>
        </w:rPr>
      </w:pPr>
      <w:del w:id="3590" w:author="ruiyue">
        <w:r>
          <w:delText xml:space="preserve">                  enum:</w:delText>
        </w:r>
      </w:del>
    </w:p>
    <w:p w14:paraId="6B36340F" w14:textId="77777777" w:rsidR="00C97D6B" w:rsidRDefault="00C97D6B" w:rsidP="00C97D6B">
      <w:pPr>
        <w:pStyle w:val="PL"/>
        <w:rPr>
          <w:del w:id="3591" w:author="ruiyue"/>
        </w:rPr>
      </w:pPr>
      <w:del w:id="3592" w:author="ruiyue">
        <w:r>
          <w:lastRenderedPageBreak/>
          <w:delText xml:space="preserve">                    - TRUE</w:delText>
        </w:r>
      </w:del>
    </w:p>
    <w:p w14:paraId="1978168B" w14:textId="77777777" w:rsidR="00C97D6B" w:rsidRDefault="00C97D6B" w:rsidP="00C97D6B">
      <w:pPr>
        <w:pStyle w:val="PL"/>
        <w:rPr>
          <w:del w:id="3593" w:author="ruiyue"/>
        </w:rPr>
      </w:pPr>
      <w:del w:id="3594" w:author="ruiyue">
        <w:r>
          <w:delText xml:space="preserve">                    - FALSE</w:delText>
        </w:r>
      </w:del>
    </w:p>
    <w:p w14:paraId="2F0585F9" w14:textId="77777777" w:rsidR="00C97D6B" w:rsidRDefault="00C97D6B" w:rsidP="00C97D6B">
      <w:pPr>
        <w:pStyle w:val="PL"/>
        <w:rPr>
          <w:del w:id="3595" w:author="ruiyue"/>
        </w:rPr>
      </w:pPr>
      <w:del w:id="3596" w:author="ruiyue">
        <w:r>
          <w:delText xml:space="preserve">                jobMonitor:</w:delText>
        </w:r>
      </w:del>
    </w:p>
    <w:p w14:paraId="01F17322" w14:textId="77777777" w:rsidR="00C97D6B" w:rsidRDefault="00C97D6B" w:rsidP="00C97D6B">
      <w:pPr>
        <w:pStyle w:val="PL"/>
        <w:rPr>
          <w:del w:id="3597" w:author="ruiyue"/>
        </w:rPr>
      </w:pPr>
      <w:del w:id="3598" w:author="ruiyue">
        <w:r>
          <w:delText xml:space="preserve">                  $ref: '#/components/schemas/FileDownloadJobProcessMonitor'</w:delText>
        </w:r>
      </w:del>
    </w:p>
    <w:p w14:paraId="26DA9261" w14:textId="77777777" w:rsidR="00C97D6B" w:rsidRDefault="00C97D6B" w:rsidP="00C97D6B">
      <w:pPr>
        <w:pStyle w:val="PL"/>
        <w:rPr>
          <w:del w:id="3599" w:author="ruiyue"/>
        </w:rPr>
      </w:pPr>
      <w:del w:id="3600" w:author="ruiyue">
        <w:r>
          <w:delText xml:space="preserve">    Files-Single:</w:delText>
        </w:r>
      </w:del>
    </w:p>
    <w:p w14:paraId="2A2E6178" w14:textId="77777777" w:rsidR="00C97D6B" w:rsidRDefault="00C97D6B" w:rsidP="00C97D6B">
      <w:pPr>
        <w:pStyle w:val="PL"/>
        <w:rPr>
          <w:del w:id="3601" w:author="ruiyue"/>
        </w:rPr>
      </w:pPr>
      <w:del w:id="3602" w:author="ruiyue">
        <w:r>
          <w:delText xml:space="preserve">      allOf:</w:delText>
        </w:r>
      </w:del>
    </w:p>
    <w:p w14:paraId="505DF4FC" w14:textId="77777777" w:rsidR="00C97D6B" w:rsidRDefault="00C97D6B" w:rsidP="00C97D6B">
      <w:pPr>
        <w:pStyle w:val="PL"/>
        <w:rPr>
          <w:del w:id="3603" w:author="ruiyue"/>
        </w:rPr>
      </w:pPr>
      <w:del w:id="3604" w:author="ruiyue">
        <w:r>
          <w:delText xml:space="preserve">        - $ref: '#/components/schemas/Top'</w:delText>
        </w:r>
      </w:del>
    </w:p>
    <w:p w14:paraId="3F8C50D2" w14:textId="77777777" w:rsidR="00C97D6B" w:rsidRDefault="00C97D6B" w:rsidP="00C97D6B">
      <w:pPr>
        <w:pStyle w:val="PL"/>
        <w:rPr>
          <w:del w:id="3605" w:author="ruiyue"/>
        </w:rPr>
      </w:pPr>
      <w:del w:id="3606" w:author="ruiyue">
        <w:r>
          <w:delText xml:space="preserve">        - type: object</w:delText>
        </w:r>
      </w:del>
    </w:p>
    <w:p w14:paraId="05056A00" w14:textId="77777777" w:rsidR="00C97D6B" w:rsidRDefault="00C97D6B" w:rsidP="00C97D6B">
      <w:pPr>
        <w:pStyle w:val="PL"/>
        <w:rPr>
          <w:del w:id="3607" w:author="ruiyue"/>
        </w:rPr>
      </w:pPr>
      <w:del w:id="3608" w:author="ruiyue">
        <w:r>
          <w:delText xml:space="preserve">          properties:</w:delText>
        </w:r>
      </w:del>
    </w:p>
    <w:p w14:paraId="3BC03015" w14:textId="77777777" w:rsidR="00C97D6B" w:rsidRDefault="00C97D6B" w:rsidP="00C97D6B">
      <w:pPr>
        <w:pStyle w:val="PL"/>
        <w:rPr>
          <w:del w:id="3609" w:author="ruiyue"/>
        </w:rPr>
      </w:pPr>
      <w:del w:id="3610" w:author="ruiyue">
        <w:r>
          <w:delText xml:space="preserve">            attributes:</w:delText>
        </w:r>
      </w:del>
    </w:p>
    <w:p w14:paraId="5701644D" w14:textId="77777777" w:rsidR="00C97D6B" w:rsidRDefault="00C97D6B" w:rsidP="00C97D6B">
      <w:pPr>
        <w:pStyle w:val="PL"/>
        <w:rPr>
          <w:del w:id="3611" w:author="ruiyue"/>
        </w:rPr>
      </w:pPr>
      <w:del w:id="3612" w:author="ruiyue">
        <w:r>
          <w:delText xml:space="preserve">              type: object</w:delText>
        </w:r>
      </w:del>
    </w:p>
    <w:p w14:paraId="6B71D388" w14:textId="77777777" w:rsidR="00C97D6B" w:rsidRDefault="00C97D6B" w:rsidP="00C97D6B">
      <w:pPr>
        <w:pStyle w:val="PL"/>
        <w:rPr>
          <w:del w:id="3613" w:author="ruiyue"/>
        </w:rPr>
      </w:pPr>
      <w:del w:id="3614" w:author="ruiyue">
        <w:r>
          <w:delText xml:space="preserve">              properties:</w:delText>
        </w:r>
      </w:del>
    </w:p>
    <w:p w14:paraId="08CD0863" w14:textId="77777777" w:rsidR="00C97D6B" w:rsidRDefault="00C97D6B" w:rsidP="00C97D6B">
      <w:pPr>
        <w:pStyle w:val="PL"/>
        <w:rPr>
          <w:del w:id="3615" w:author="ruiyue"/>
        </w:rPr>
      </w:pPr>
      <w:del w:id="3616" w:author="ruiyue">
        <w:r>
          <w:delText xml:space="preserve">                numberOfFiles:</w:delText>
        </w:r>
      </w:del>
    </w:p>
    <w:p w14:paraId="3CC77ABB" w14:textId="77777777" w:rsidR="00C97D6B" w:rsidRDefault="00C97D6B" w:rsidP="00C97D6B">
      <w:pPr>
        <w:pStyle w:val="PL"/>
        <w:rPr>
          <w:del w:id="3617" w:author="ruiyue"/>
        </w:rPr>
      </w:pPr>
      <w:del w:id="3618" w:author="ruiyue">
        <w:r>
          <w:delText xml:space="preserve">                  type: integer</w:delText>
        </w:r>
      </w:del>
    </w:p>
    <w:p w14:paraId="4BBC3DB0" w14:textId="77777777" w:rsidR="00C97D6B" w:rsidRDefault="00C97D6B" w:rsidP="00C97D6B">
      <w:pPr>
        <w:pStyle w:val="PL"/>
        <w:rPr>
          <w:del w:id="3619" w:author="ruiyue"/>
        </w:rPr>
      </w:pPr>
      <w:del w:id="3620" w:author="ruiyue">
        <w:r>
          <w:delText xml:space="preserve">                jobRef:</w:delText>
        </w:r>
      </w:del>
    </w:p>
    <w:p w14:paraId="0F97560B" w14:textId="77777777" w:rsidR="00C97D6B" w:rsidRDefault="00C97D6B" w:rsidP="00C97D6B">
      <w:pPr>
        <w:pStyle w:val="PL"/>
        <w:rPr>
          <w:del w:id="3621" w:author="ruiyue"/>
        </w:rPr>
      </w:pPr>
      <w:del w:id="3622" w:author="ruiyue">
        <w:r>
          <w:delText xml:space="preserve">                  $ref: 'TS28623_ComDefs.yaml#/components/schemas/Dn'</w:delText>
        </w:r>
      </w:del>
    </w:p>
    <w:p w14:paraId="3BCC93F3" w14:textId="77777777" w:rsidR="00C97D6B" w:rsidRDefault="00C97D6B" w:rsidP="00C97D6B">
      <w:pPr>
        <w:pStyle w:val="PL"/>
        <w:rPr>
          <w:del w:id="3623" w:author="ruiyue"/>
        </w:rPr>
      </w:pPr>
      <w:del w:id="3624" w:author="ruiyue">
        <w:r>
          <w:delText xml:space="preserve">                jobId:</w:delText>
        </w:r>
      </w:del>
    </w:p>
    <w:p w14:paraId="3254B4B5" w14:textId="77777777" w:rsidR="00C97D6B" w:rsidRDefault="00C97D6B" w:rsidP="00C97D6B">
      <w:pPr>
        <w:pStyle w:val="PL"/>
        <w:rPr>
          <w:del w:id="3625" w:author="ruiyue"/>
        </w:rPr>
      </w:pPr>
      <w:del w:id="3626" w:author="ruiyue">
        <w:r>
          <w:delText xml:space="preserve">                  type: string</w:delText>
        </w:r>
      </w:del>
    </w:p>
    <w:p w14:paraId="76A55F03" w14:textId="77777777" w:rsidR="00C97D6B" w:rsidRDefault="00C97D6B" w:rsidP="00C97D6B">
      <w:pPr>
        <w:pStyle w:val="PL"/>
        <w:rPr>
          <w:del w:id="3627" w:author="ruiyue"/>
        </w:rPr>
      </w:pPr>
      <w:del w:id="3628" w:author="ruiyue">
        <w:r>
          <w:delText xml:space="preserve">                File:</w:delText>
        </w:r>
      </w:del>
    </w:p>
    <w:p w14:paraId="413AFF6F" w14:textId="77777777" w:rsidR="00C97D6B" w:rsidRDefault="00C97D6B" w:rsidP="00C97D6B">
      <w:pPr>
        <w:pStyle w:val="PL"/>
        <w:rPr>
          <w:del w:id="3629" w:author="ruiyue"/>
        </w:rPr>
      </w:pPr>
      <w:del w:id="3630" w:author="ruiyue">
        <w:r>
          <w:delText xml:space="preserve">                  $ref: '#/components/schemas/File-Multiple'</w:delText>
        </w:r>
      </w:del>
    </w:p>
    <w:p w14:paraId="0F661D38" w14:textId="77777777" w:rsidR="00C97D6B" w:rsidRDefault="00C97D6B" w:rsidP="00C97D6B">
      <w:pPr>
        <w:pStyle w:val="PL"/>
        <w:rPr>
          <w:del w:id="3631" w:author="ruiyue"/>
        </w:rPr>
      </w:pPr>
      <w:del w:id="3632" w:author="ruiyue">
        <w:r>
          <w:delText xml:space="preserve">    File-Single:</w:delText>
        </w:r>
      </w:del>
    </w:p>
    <w:p w14:paraId="5B7BA34A" w14:textId="77777777" w:rsidR="00C97D6B" w:rsidRDefault="00C97D6B" w:rsidP="00C97D6B">
      <w:pPr>
        <w:pStyle w:val="PL"/>
        <w:rPr>
          <w:del w:id="3633" w:author="ruiyue"/>
        </w:rPr>
      </w:pPr>
      <w:del w:id="3634" w:author="ruiyue">
        <w:r>
          <w:delText xml:space="preserve">      allOf:</w:delText>
        </w:r>
      </w:del>
    </w:p>
    <w:p w14:paraId="313445B2" w14:textId="77777777" w:rsidR="00C97D6B" w:rsidRDefault="00C97D6B" w:rsidP="00C97D6B">
      <w:pPr>
        <w:pStyle w:val="PL"/>
        <w:rPr>
          <w:del w:id="3635" w:author="ruiyue"/>
        </w:rPr>
      </w:pPr>
      <w:del w:id="3636" w:author="ruiyue">
        <w:r>
          <w:delText xml:space="preserve">        - $ref: '#/components/schemas/Top'</w:delText>
        </w:r>
      </w:del>
    </w:p>
    <w:p w14:paraId="3D628226" w14:textId="77777777" w:rsidR="00C97D6B" w:rsidRDefault="00C97D6B" w:rsidP="00C97D6B">
      <w:pPr>
        <w:pStyle w:val="PL"/>
        <w:rPr>
          <w:del w:id="3637" w:author="ruiyue"/>
        </w:rPr>
      </w:pPr>
      <w:del w:id="3638" w:author="ruiyue">
        <w:r>
          <w:delText xml:space="preserve">        - type: object</w:delText>
        </w:r>
      </w:del>
    </w:p>
    <w:p w14:paraId="0727C666" w14:textId="77777777" w:rsidR="00C97D6B" w:rsidRDefault="00C97D6B" w:rsidP="00C97D6B">
      <w:pPr>
        <w:pStyle w:val="PL"/>
        <w:rPr>
          <w:del w:id="3639" w:author="ruiyue"/>
        </w:rPr>
      </w:pPr>
      <w:del w:id="3640" w:author="ruiyue">
        <w:r>
          <w:delText xml:space="preserve">          properties:</w:delText>
        </w:r>
      </w:del>
    </w:p>
    <w:p w14:paraId="1BF2DB53" w14:textId="77777777" w:rsidR="00C97D6B" w:rsidRDefault="00C97D6B" w:rsidP="00C97D6B">
      <w:pPr>
        <w:pStyle w:val="PL"/>
        <w:rPr>
          <w:del w:id="3641" w:author="ruiyue"/>
        </w:rPr>
      </w:pPr>
      <w:del w:id="3642" w:author="ruiyue">
        <w:r>
          <w:delText xml:space="preserve">            attributes:</w:delText>
        </w:r>
      </w:del>
    </w:p>
    <w:p w14:paraId="4ED4AF55" w14:textId="77777777" w:rsidR="00C97D6B" w:rsidRDefault="00C97D6B" w:rsidP="00C97D6B">
      <w:pPr>
        <w:pStyle w:val="PL"/>
        <w:rPr>
          <w:del w:id="3643" w:author="ruiyue"/>
        </w:rPr>
      </w:pPr>
      <w:del w:id="3644" w:author="ruiyue">
        <w:r>
          <w:delText xml:space="preserve">              type: object</w:delText>
        </w:r>
      </w:del>
    </w:p>
    <w:p w14:paraId="505721DA" w14:textId="77777777" w:rsidR="00C97D6B" w:rsidRDefault="00C97D6B" w:rsidP="00C97D6B">
      <w:pPr>
        <w:pStyle w:val="PL"/>
        <w:rPr>
          <w:del w:id="3645" w:author="ruiyue"/>
        </w:rPr>
      </w:pPr>
      <w:del w:id="3646" w:author="ruiyue">
        <w:r>
          <w:delText xml:space="preserve">              properties:</w:delText>
        </w:r>
      </w:del>
    </w:p>
    <w:p w14:paraId="39BA7718" w14:textId="77777777" w:rsidR="00C97D6B" w:rsidRDefault="00C97D6B" w:rsidP="00C97D6B">
      <w:pPr>
        <w:pStyle w:val="PL"/>
        <w:rPr>
          <w:del w:id="3647" w:author="ruiyue"/>
        </w:rPr>
      </w:pPr>
      <w:del w:id="3648" w:author="ruiyue">
        <w:r>
          <w:delText xml:space="preserve">                fileLocation:</w:delText>
        </w:r>
      </w:del>
    </w:p>
    <w:p w14:paraId="4177B7D3" w14:textId="77777777" w:rsidR="00C97D6B" w:rsidRDefault="00C97D6B" w:rsidP="00C97D6B">
      <w:pPr>
        <w:pStyle w:val="PL"/>
        <w:rPr>
          <w:del w:id="3649" w:author="ruiyue"/>
        </w:rPr>
      </w:pPr>
      <w:del w:id="3650" w:author="ruiyue">
        <w:r>
          <w:delText xml:space="preserve">                  $ref: 'TS28623_ComDefs.yaml#/components/schemas/Uri'</w:delText>
        </w:r>
      </w:del>
    </w:p>
    <w:p w14:paraId="28D3E6E8" w14:textId="77777777" w:rsidR="00C97D6B" w:rsidRDefault="00C97D6B" w:rsidP="00C97D6B">
      <w:pPr>
        <w:pStyle w:val="PL"/>
        <w:rPr>
          <w:del w:id="3651" w:author="ruiyue"/>
        </w:rPr>
      </w:pPr>
      <w:del w:id="3652" w:author="ruiyue">
        <w:r>
          <w:delText xml:space="preserve">                fileCompression:</w:delText>
        </w:r>
      </w:del>
    </w:p>
    <w:p w14:paraId="644E102C" w14:textId="77777777" w:rsidR="00C97D6B" w:rsidRDefault="00C97D6B" w:rsidP="00C97D6B">
      <w:pPr>
        <w:pStyle w:val="PL"/>
        <w:rPr>
          <w:del w:id="3653" w:author="ruiyue"/>
        </w:rPr>
      </w:pPr>
      <w:del w:id="3654" w:author="ruiyue">
        <w:r>
          <w:delText xml:space="preserve">                  type: string</w:delText>
        </w:r>
      </w:del>
    </w:p>
    <w:p w14:paraId="21CF432D" w14:textId="77777777" w:rsidR="00C97D6B" w:rsidRDefault="00C97D6B" w:rsidP="00C97D6B">
      <w:pPr>
        <w:pStyle w:val="PL"/>
        <w:rPr>
          <w:del w:id="3655" w:author="ruiyue"/>
        </w:rPr>
      </w:pPr>
      <w:del w:id="3656" w:author="ruiyue">
        <w:r>
          <w:delText xml:space="preserve">                fileSize:</w:delText>
        </w:r>
      </w:del>
    </w:p>
    <w:p w14:paraId="2750CB00" w14:textId="77777777" w:rsidR="00C97D6B" w:rsidRDefault="00C97D6B" w:rsidP="00C97D6B">
      <w:pPr>
        <w:pStyle w:val="PL"/>
        <w:rPr>
          <w:del w:id="3657" w:author="ruiyue"/>
        </w:rPr>
      </w:pPr>
      <w:del w:id="3658" w:author="ruiyue">
        <w:r>
          <w:delText xml:space="preserve">                  type: integer</w:delText>
        </w:r>
      </w:del>
    </w:p>
    <w:p w14:paraId="61887492" w14:textId="77777777" w:rsidR="00C97D6B" w:rsidRDefault="00C97D6B" w:rsidP="00C97D6B">
      <w:pPr>
        <w:pStyle w:val="PL"/>
        <w:rPr>
          <w:del w:id="3659" w:author="ruiyue"/>
        </w:rPr>
      </w:pPr>
      <w:del w:id="3660" w:author="ruiyue">
        <w:r>
          <w:delText xml:space="preserve">                fileDataType:</w:delText>
        </w:r>
      </w:del>
    </w:p>
    <w:p w14:paraId="4AED005F" w14:textId="77777777" w:rsidR="00C97D6B" w:rsidRDefault="00C97D6B" w:rsidP="00C97D6B">
      <w:pPr>
        <w:pStyle w:val="PL"/>
        <w:rPr>
          <w:del w:id="3661" w:author="ruiyue"/>
        </w:rPr>
      </w:pPr>
      <w:del w:id="3662" w:author="ruiyue">
        <w:r>
          <w:delText xml:space="preserve">                  type: string</w:delText>
        </w:r>
      </w:del>
    </w:p>
    <w:p w14:paraId="0134159B" w14:textId="77777777" w:rsidR="00C97D6B" w:rsidRDefault="00C97D6B" w:rsidP="00C97D6B">
      <w:pPr>
        <w:pStyle w:val="PL"/>
        <w:rPr>
          <w:del w:id="3663" w:author="ruiyue"/>
        </w:rPr>
      </w:pPr>
      <w:del w:id="3664" w:author="ruiyue">
        <w:r>
          <w:delText xml:space="preserve">                  enum:</w:delText>
        </w:r>
      </w:del>
    </w:p>
    <w:p w14:paraId="462D8DA9" w14:textId="77777777" w:rsidR="00C97D6B" w:rsidRDefault="00C97D6B" w:rsidP="00C97D6B">
      <w:pPr>
        <w:pStyle w:val="PL"/>
        <w:rPr>
          <w:del w:id="3665" w:author="ruiyue"/>
        </w:rPr>
      </w:pPr>
      <w:del w:id="3666" w:author="ruiyue">
        <w:r>
          <w:delText xml:space="preserve">                    - PERFORMANCE</w:delText>
        </w:r>
      </w:del>
    </w:p>
    <w:p w14:paraId="5CA068A2" w14:textId="77777777" w:rsidR="00C97D6B" w:rsidRDefault="00C97D6B" w:rsidP="00C97D6B">
      <w:pPr>
        <w:pStyle w:val="PL"/>
        <w:rPr>
          <w:del w:id="3667" w:author="ruiyue"/>
        </w:rPr>
      </w:pPr>
      <w:del w:id="3668" w:author="ruiyue">
        <w:r>
          <w:delText xml:space="preserve">                    - TRACE</w:delText>
        </w:r>
      </w:del>
    </w:p>
    <w:p w14:paraId="10DAE4CC" w14:textId="77777777" w:rsidR="00C97D6B" w:rsidRDefault="00C97D6B" w:rsidP="00C97D6B">
      <w:pPr>
        <w:pStyle w:val="PL"/>
        <w:rPr>
          <w:del w:id="3669" w:author="ruiyue"/>
        </w:rPr>
      </w:pPr>
      <w:del w:id="3670" w:author="ruiyue">
        <w:r>
          <w:delText xml:space="preserve">                    - ANALYTICS</w:delText>
        </w:r>
      </w:del>
    </w:p>
    <w:p w14:paraId="388826B3" w14:textId="77777777" w:rsidR="00C97D6B" w:rsidRDefault="00C97D6B" w:rsidP="00C97D6B">
      <w:pPr>
        <w:pStyle w:val="PL"/>
        <w:rPr>
          <w:del w:id="3671" w:author="ruiyue"/>
        </w:rPr>
      </w:pPr>
      <w:del w:id="3672" w:author="ruiyue">
        <w:r>
          <w:delText xml:space="preserve">                    - PROPRIETARY</w:delText>
        </w:r>
      </w:del>
    </w:p>
    <w:p w14:paraId="5A416A88" w14:textId="77777777" w:rsidR="00C97D6B" w:rsidRDefault="00C97D6B" w:rsidP="00C97D6B">
      <w:pPr>
        <w:pStyle w:val="PL"/>
        <w:rPr>
          <w:del w:id="3673" w:author="ruiyue"/>
        </w:rPr>
      </w:pPr>
      <w:del w:id="3674" w:author="ruiyue">
        <w:r>
          <w:delText xml:space="preserve">                fileFormat:</w:delText>
        </w:r>
      </w:del>
    </w:p>
    <w:p w14:paraId="1AA0C484" w14:textId="77777777" w:rsidR="00C97D6B" w:rsidRDefault="00C97D6B" w:rsidP="00C97D6B">
      <w:pPr>
        <w:pStyle w:val="PL"/>
        <w:rPr>
          <w:del w:id="3675" w:author="ruiyue"/>
        </w:rPr>
      </w:pPr>
      <w:del w:id="3676" w:author="ruiyue">
        <w:r>
          <w:delText xml:space="preserve">                  type: string</w:delText>
        </w:r>
      </w:del>
    </w:p>
    <w:p w14:paraId="249FBF04" w14:textId="77777777" w:rsidR="00C97D6B" w:rsidRDefault="00C97D6B" w:rsidP="00C97D6B">
      <w:pPr>
        <w:pStyle w:val="PL"/>
        <w:rPr>
          <w:del w:id="3677" w:author="ruiyue"/>
        </w:rPr>
      </w:pPr>
      <w:del w:id="3678" w:author="ruiyue">
        <w:r>
          <w:delText xml:space="preserve">                fileReadyTime:</w:delText>
        </w:r>
      </w:del>
    </w:p>
    <w:p w14:paraId="1F6FC5BC" w14:textId="77777777" w:rsidR="00C97D6B" w:rsidRDefault="00C97D6B" w:rsidP="00C97D6B">
      <w:pPr>
        <w:pStyle w:val="PL"/>
        <w:rPr>
          <w:del w:id="3679" w:author="ruiyue"/>
        </w:rPr>
      </w:pPr>
      <w:del w:id="3680" w:author="ruiyue">
        <w:r>
          <w:delText xml:space="preserve">                  $ref: 'TS28623_ComDefs.yaml#/components/schemas/DateTime'</w:delText>
        </w:r>
      </w:del>
    </w:p>
    <w:p w14:paraId="1E018980" w14:textId="77777777" w:rsidR="00C97D6B" w:rsidRDefault="00C97D6B" w:rsidP="00C97D6B">
      <w:pPr>
        <w:pStyle w:val="PL"/>
        <w:rPr>
          <w:del w:id="3681" w:author="ruiyue"/>
        </w:rPr>
      </w:pPr>
      <w:del w:id="3682" w:author="ruiyue">
        <w:r>
          <w:delText xml:space="preserve">                fileExpirationTime:</w:delText>
        </w:r>
      </w:del>
    </w:p>
    <w:p w14:paraId="3C04C2ED" w14:textId="77777777" w:rsidR="00C97D6B" w:rsidRDefault="00C97D6B" w:rsidP="00C97D6B">
      <w:pPr>
        <w:pStyle w:val="PL"/>
        <w:rPr>
          <w:del w:id="3683" w:author="ruiyue"/>
        </w:rPr>
      </w:pPr>
      <w:del w:id="3684" w:author="ruiyue">
        <w:r>
          <w:delText xml:space="preserve">                  $ref: 'TS28623_ComDefs.yaml#/components/schemas/DateTime'</w:delText>
        </w:r>
      </w:del>
    </w:p>
    <w:p w14:paraId="1DB6C642" w14:textId="77777777" w:rsidR="00C97D6B" w:rsidRDefault="00C97D6B" w:rsidP="00C97D6B">
      <w:pPr>
        <w:pStyle w:val="PL"/>
        <w:rPr>
          <w:del w:id="3685" w:author="ruiyue"/>
        </w:rPr>
      </w:pPr>
      <w:del w:id="3686" w:author="ruiyue">
        <w:r>
          <w:delText xml:space="preserve">                fileContent:</w:delText>
        </w:r>
      </w:del>
    </w:p>
    <w:p w14:paraId="07E08262" w14:textId="77777777" w:rsidR="00C97D6B" w:rsidRDefault="00C97D6B" w:rsidP="00C97D6B">
      <w:pPr>
        <w:pStyle w:val="PL"/>
        <w:rPr>
          <w:del w:id="3687" w:author="ruiyue"/>
        </w:rPr>
      </w:pPr>
      <w:del w:id="3688" w:author="ruiyue">
        <w:r>
          <w:delText xml:space="preserve">                  type: string</w:delText>
        </w:r>
      </w:del>
    </w:p>
    <w:p w14:paraId="4AF6AA1D" w14:textId="77777777" w:rsidR="00C97D6B" w:rsidRDefault="00C97D6B" w:rsidP="00C97D6B">
      <w:pPr>
        <w:pStyle w:val="PL"/>
        <w:rPr>
          <w:del w:id="3689" w:author="ruiyue"/>
        </w:rPr>
      </w:pPr>
      <w:del w:id="3690" w:author="ruiyue">
        <w:r>
          <w:delText xml:space="preserve">                jobRef:</w:delText>
        </w:r>
      </w:del>
    </w:p>
    <w:p w14:paraId="73E9036F" w14:textId="77777777" w:rsidR="00C97D6B" w:rsidRDefault="00C97D6B" w:rsidP="00C97D6B">
      <w:pPr>
        <w:pStyle w:val="PL"/>
        <w:rPr>
          <w:del w:id="3691" w:author="ruiyue"/>
        </w:rPr>
      </w:pPr>
      <w:del w:id="3692" w:author="ruiyue">
        <w:r>
          <w:delText xml:space="preserve">                  $ref: 'TS28623_ComDefs.yaml#/components/schemas/Dn'</w:delText>
        </w:r>
      </w:del>
    </w:p>
    <w:p w14:paraId="4D359E8D" w14:textId="77777777" w:rsidR="00C97D6B" w:rsidRDefault="00C97D6B" w:rsidP="00C97D6B">
      <w:pPr>
        <w:pStyle w:val="PL"/>
        <w:rPr>
          <w:del w:id="3693" w:author="ruiyue"/>
        </w:rPr>
      </w:pPr>
      <w:del w:id="3694" w:author="ruiyue">
        <w:r>
          <w:delText xml:space="preserve">                jobId:</w:delText>
        </w:r>
      </w:del>
    </w:p>
    <w:p w14:paraId="1D107059" w14:textId="77777777" w:rsidR="00C97D6B" w:rsidRDefault="00C97D6B" w:rsidP="00C97D6B">
      <w:pPr>
        <w:pStyle w:val="PL"/>
        <w:rPr>
          <w:del w:id="3695" w:author="ruiyue"/>
        </w:rPr>
      </w:pPr>
      <w:del w:id="3696" w:author="ruiyue">
        <w:r>
          <w:delText xml:space="preserve">                  type: string</w:delText>
        </w:r>
      </w:del>
    </w:p>
    <w:p w14:paraId="1AB2DA1B" w14:textId="77777777" w:rsidR="00C97D6B" w:rsidRDefault="00C97D6B" w:rsidP="00C97D6B">
      <w:pPr>
        <w:pStyle w:val="PL"/>
        <w:rPr>
          <w:del w:id="3697" w:author="ruiyue"/>
        </w:rPr>
      </w:pPr>
      <w:del w:id="3698" w:author="ruiyue">
        <w:r>
          <w:delText xml:space="preserve">    MnsRegistry-Single:</w:delText>
        </w:r>
      </w:del>
    </w:p>
    <w:p w14:paraId="5A65F421" w14:textId="77777777" w:rsidR="00C97D6B" w:rsidRDefault="00C97D6B" w:rsidP="00C97D6B">
      <w:pPr>
        <w:pStyle w:val="PL"/>
        <w:rPr>
          <w:del w:id="3699" w:author="ruiyue"/>
        </w:rPr>
      </w:pPr>
      <w:del w:id="3700" w:author="ruiyue">
        <w:r>
          <w:delText xml:space="preserve">      allOf:</w:delText>
        </w:r>
      </w:del>
    </w:p>
    <w:p w14:paraId="14538A48" w14:textId="77777777" w:rsidR="00C97D6B" w:rsidRDefault="00C97D6B" w:rsidP="00C97D6B">
      <w:pPr>
        <w:pStyle w:val="PL"/>
        <w:rPr>
          <w:del w:id="3701" w:author="ruiyue"/>
        </w:rPr>
      </w:pPr>
      <w:del w:id="3702" w:author="ruiyue">
        <w:r>
          <w:delText xml:space="preserve">        - $ref: '#/components/schemas/Top'</w:delText>
        </w:r>
      </w:del>
    </w:p>
    <w:p w14:paraId="63EC9C09" w14:textId="77777777" w:rsidR="00C97D6B" w:rsidRDefault="00C97D6B" w:rsidP="00C97D6B">
      <w:pPr>
        <w:pStyle w:val="PL"/>
        <w:rPr>
          <w:del w:id="3703" w:author="ruiyue"/>
        </w:rPr>
      </w:pPr>
      <w:del w:id="3704" w:author="ruiyue">
        <w:r>
          <w:delText xml:space="preserve">        - type: object</w:delText>
        </w:r>
      </w:del>
    </w:p>
    <w:p w14:paraId="072AE1BC" w14:textId="77777777" w:rsidR="00C97D6B" w:rsidRDefault="00C97D6B" w:rsidP="00C97D6B">
      <w:pPr>
        <w:pStyle w:val="PL"/>
        <w:rPr>
          <w:del w:id="3705" w:author="ruiyue"/>
        </w:rPr>
      </w:pPr>
      <w:del w:id="3706" w:author="ruiyue">
        <w:r>
          <w:delText xml:space="preserve">          properties:</w:delText>
        </w:r>
      </w:del>
    </w:p>
    <w:p w14:paraId="1322A252" w14:textId="77777777" w:rsidR="00C97D6B" w:rsidRDefault="00C97D6B" w:rsidP="00C97D6B">
      <w:pPr>
        <w:pStyle w:val="PL"/>
        <w:rPr>
          <w:del w:id="3707" w:author="ruiyue"/>
        </w:rPr>
      </w:pPr>
      <w:del w:id="3708" w:author="ruiyue">
        <w:r>
          <w:delText xml:space="preserve">            MnsInfo:</w:delText>
        </w:r>
      </w:del>
    </w:p>
    <w:p w14:paraId="32B9E008" w14:textId="77777777" w:rsidR="00C97D6B" w:rsidRDefault="00C97D6B" w:rsidP="00C97D6B">
      <w:pPr>
        <w:pStyle w:val="PL"/>
        <w:rPr>
          <w:del w:id="3709" w:author="ruiyue"/>
        </w:rPr>
      </w:pPr>
      <w:del w:id="3710" w:author="ruiyue">
        <w:r>
          <w:delText xml:space="preserve">              $ref: '#/components/schemas/MnsInfo-Multiple'</w:delText>
        </w:r>
      </w:del>
    </w:p>
    <w:p w14:paraId="1FD46E3F" w14:textId="77777777" w:rsidR="00C97D6B" w:rsidRDefault="00C97D6B" w:rsidP="00C97D6B">
      <w:pPr>
        <w:pStyle w:val="PL"/>
        <w:rPr>
          <w:del w:id="3711" w:author="ruiyue"/>
        </w:rPr>
      </w:pPr>
    </w:p>
    <w:p w14:paraId="33962A79" w14:textId="77777777" w:rsidR="00C97D6B" w:rsidRDefault="00C97D6B" w:rsidP="00C97D6B">
      <w:pPr>
        <w:pStyle w:val="PL"/>
        <w:rPr>
          <w:del w:id="3712" w:author="ruiyue"/>
        </w:rPr>
      </w:pPr>
      <w:del w:id="3713" w:author="ruiyue">
        <w:r>
          <w:delText xml:space="preserve">    MnsInfo-Single:</w:delText>
        </w:r>
      </w:del>
    </w:p>
    <w:p w14:paraId="22E837A7" w14:textId="77777777" w:rsidR="00C97D6B" w:rsidRDefault="00C97D6B" w:rsidP="00C97D6B">
      <w:pPr>
        <w:pStyle w:val="PL"/>
        <w:rPr>
          <w:del w:id="3714" w:author="ruiyue"/>
        </w:rPr>
      </w:pPr>
      <w:del w:id="3715" w:author="ruiyue">
        <w:r>
          <w:delText xml:space="preserve">      allOf:</w:delText>
        </w:r>
      </w:del>
    </w:p>
    <w:p w14:paraId="41ABD763" w14:textId="77777777" w:rsidR="00C97D6B" w:rsidRDefault="00C97D6B" w:rsidP="00C97D6B">
      <w:pPr>
        <w:pStyle w:val="PL"/>
        <w:rPr>
          <w:del w:id="3716" w:author="ruiyue"/>
        </w:rPr>
      </w:pPr>
      <w:del w:id="3717" w:author="ruiyue">
        <w:r>
          <w:delText xml:space="preserve">        - $ref: '#/components/schemas/Top'</w:delText>
        </w:r>
      </w:del>
    </w:p>
    <w:p w14:paraId="7872C302" w14:textId="77777777" w:rsidR="00C97D6B" w:rsidRDefault="00C97D6B" w:rsidP="00C97D6B">
      <w:pPr>
        <w:pStyle w:val="PL"/>
        <w:rPr>
          <w:del w:id="3718" w:author="ruiyue"/>
        </w:rPr>
      </w:pPr>
      <w:del w:id="3719" w:author="ruiyue">
        <w:r>
          <w:delText xml:space="preserve">        - type: object</w:delText>
        </w:r>
      </w:del>
    </w:p>
    <w:p w14:paraId="65B01FF5" w14:textId="77777777" w:rsidR="00C97D6B" w:rsidRDefault="00C97D6B" w:rsidP="00C97D6B">
      <w:pPr>
        <w:pStyle w:val="PL"/>
        <w:rPr>
          <w:del w:id="3720" w:author="ruiyue"/>
        </w:rPr>
      </w:pPr>
      <w:del w:id="3721" w:author="ruiyue">
        <w:r>
          <w:delText xml:space="preserve">          properties:</w:delText>
        </w:r>
      </w:del>
    </w:p>
    <w:p w14:paraId="30C6DA23" w14:textId="77777777" w:rsidR="00C97D6B" w:rsidRDefault="00C97D6B" w:rsidP="00C97D6B">
      <w:pPr>
        <w:pStyle w:val="PL"/>
        <w:rPr>
          <w:del w:id="3722" w:author="ruiyue"/>
        </w:rPr>
      </w:pPr>
      <w:del w:id="3723" w:author="ruiyue">
        <w:r>
          <w:delText xml:space="preserve">             mnsLabel:</w:delText>
        </w:r>
      </w:del>
    </w:p>
    <w:p w14:paraId="57AB4C47" w14:textId="77777777" w:rsidR="00C97D6B" w:rsidRDefault="00C97D6B" w:rsidP="00C97D6B">
      <w:pPr>
        <w:pStyle w:val="PL"/>
        <w:rPr>
          <w:del w:id="3724" w:author="ruiyue"/>
        </w:rPr>
      </w:pPr>
      <w:del w:id="3725" w:author="ruiyue">
        <w:r>
          <w:delText xml:space="preserve">               type: string</w:delText>
        </w:r>
      </w:del>
    </w:p>
    <w:p w14:paraId="619A1848" w14:textId="77777777" w:rsidR="00C97D6B" w:rsidRDefault="00C97D6B" w:rsidP="00C97D6B">
      <w:pPr>
        <w:pStyle w:val="PL"/>
        <w:rPr>
          <w:del w:id="3726" w:author="ruiyue"/>
        </w:rPr>
      </w:pPr>
      <w:del w:id="3727" w:author="ruiyue">
        <w:r>
          <w:delText xml:space="preserve">             mnsType:</w:delText>
        </w:r>
      </w:del>
    </w:p>
    <w:p w14:paraId="6FA26FD9" w14:textId="77777777" w:rsidR="00C97D6B" w:rsidRDefault="00C97D6B" w:rsidP="00C97D6B">
      <w:pPr>
        <w:pStyle w:val="PL"/>
        <w:rPr>
          <w:del w:id="3728" w:author="ruiyue"/>
        </w:rPr>
      </w:pPr>
      <w:del w:id="3729" w:author="ruiyue">
        <w:r>
          <w:delText xml:space="preserve">               type: string</w:delText>
        </w:r>
      </w:del>
    </w:p>
    <w:p w14:paraId="45A9D50A" w14:textId="77777777" w:rsidR="00C97D6B" w:rsidRDefault="00C97D6B" w:rsidP="00C97D6B">
      <w:pPr>
        <w:pStyle w:val="PL"/>
        <w:rPr>
          <w:del w:id="3730" w:author="ruiyue"/>
        </w:rPr>
      </w:pPr>
      <w:del w:id="3731" w:author="ruiyue">
        <w:r>
          <w:delText xml:space="preserve">               enum:</w:delText>
        </w:r>
      </w:del>
    </w:p>
    <w:p w14:paraId="1F5EA831" w14:textId="77777777" w:rsidR="00C97D6B" w:rsidRDefault="00C97D6B" w:rsidP="00C97D6B">
      <w:pPr>
        <w:pStyle w:val="PL"/>
        <w:rPr>
          <w:del w:id="3732" w:author="ruiyue"/>
        </w:rPr>
      </w:pPr>
      <w:del w:id="3733" w:author="ruiyue">
        <w:r>
          <w:delText xml:space="preserve">                 - ProvMnS</w:delText>
        </w:r>
      </w:del>
    </w:p>
    <w:p w14:paraId="0D672530" w14:textId="77777777" w:rsidR="00C97D6B" w:rsidRDefault="00C97D6B" w:rsidP="00C97D6B">
      <w:pPr>
        <w:pStyle w:val="PL"/>
        <w:rPr>
          <w:del w:id="3734" w:author="ruiyue"/>
        </w:rPr>
      </w:pPr>
      <w:del w:id="3735" w:author="ruiyue">
        <w:r>
          <w:delText xml:space="preserve">                 - FaultSupervisionMnS</w:delText>
        </w:r>
      </w:del>
    </w:p>
    <w:p w14:paraId="490A5D8E" w14:textId="77777777" w:rsidR="00C97D6B" w:rsidRDefault="00C97D6B" w:rsidP="00C97D6B">
      <w:pPr>
        <w:pStyle w:val="PL"/>
        <w:rPr>
          <w:del w:id="3736" w:author="ruiyue"/>
        </w:rPr>
      </w:pPr>
      <w:del w:id="3737" w:author="ruiyue">
        <w:r>
          <w:delText xml:space="preserve">                 - StreamingDataReportingMnS</w:delText>
        </w:r>
      </w:del>
    </w:p>
    <w:p w14:paraId="2DB3F67D" w14:textId="77777777" w:rsidR="00C97D6B" w:rsidRDefault="00C97D6B" w:rsidP="00C97D6B">
      <w:pPr>
        <w:pStyle w:val="PL"/>
        <w:rPr>
          <w:del w:id="3738" w:author="ruiyue"/>
        </w:rPr>
      </w:pPr>
      <w:del w:id="3739" w:author="ruiyue">
        <w:r>
          <w:delText xml:space="preserve">                 - FileDataReportingMnS</w:delText>
        </w:r>
      </w:del>
    </w:p>
    <w:p w14:paraId="6C03F472" w14:textId="77777777" w:rsidR="00C97D6B" w:rsidRDefault="00C97D6B" w:rsidP="00C97D6B">
      <w:pPr>
        <w:pStyle w:val="PL"/>
        <w:rPr>
          <w:del w:id="3740" w:author="ruiyue"/>
        </w:rPr>
      </w:pPr>
      <w:del w:id="3741" w:author="ruiyue">
        <w:r>
          <w:delText xml:space="preserve">             mnsVersion:</w:delText>
        </w:r>
      </w:del>
    </w:p>
    <w:p w14:paraId="6EC5ADDA" w14:textId="77777777" w:rsidR="00C97D6B" w:rsidRDefault="00C97D6B" w:rsidP="00C97D6B">
      <w:pPr>
        <w:pStyle w:val="PL"/>
        <w:rPr>
          <w:del w:id="3742" w:author="ruiyue"/>
        </w:rPr>
      </w:pPr>
      <w:del w:id="3743" w:author="ruiyue">
        <w:r>
          <w:delText xml:space="preserve">               type: string</w:delText>
        </w:r>
      </w:del>
    </w:p>
    <w:p w14:paraId="30AB6887" w14:textId="77777777" w:rsidR="00C97D6B" w:rsidRDefault="00C97D6B" w:rsidP="00C97D6B">
      <w:pPr>
        <w:pStyle w:val="PL"/>
        <w:rPr>
          <w:del w:id="3744" w:author="ruiyue"/>
        </w:rPr>
      </w:pPr>
      <w:del w:id="3745" w:author="ruiyue">
        <w:r>
          <w:delText xml:space="preserve">             mnsAddress:</w:delText>
        </w:r>
      </w:del>
    </w:p>
    <w:p w14:paraId="3AD5BEE9" w14:textId="77777777" w:rsidR="00C97D6B" w:rsidRDefault="00C97D6B" w:rsidP="00C97D6B">
      <w:pPr>
        <w:pStyle w:val="PL"/>
        <w:rPr>
          <w:del w:id="3746" w:author="ruiyue"/>
        </w:rPr>
      </w:pPr>
      <w:del w:id="3747" w:author="ruiyue">
        <w:r>
          <w:lastRenderedPageBreak/>
          <w:delText xml:space="preserve">               description: Resource URI as defined in the relevant Technical Specification</w:delText>
        </w:r>
      </w:del>
    </w:p>
    <w:p w14:paraId="3509CF81" w14:textId="77777777" w:rsidR="00C97D6B" w:rsidRDefault="00C97D6B" w:rsidP="00C97D6B">
      <w:pPr>
        <w:pStyle w:val="PL"/>
        <w:rPr>
          <w:del w:id="3748" w:author="ruiyue"/>
        </w:rPr>
      </w:pPr>
      <w:del w:id="3749" w:author="ruiyue">
        <w:r>
          <w:delText xml:space="preserve">               $ref: 'TS28623_ComDefs.yaml#/components/schemas/Uri'</w:delText>
        </w:r>
      </w:del>
    </w:p>
    <w:p w14:paraId="546A600E" w14:textId="77777777" w:rsidR="00C97D6B" w:rsidRDefault="00C97D6B" w:rsidP="00C97D6B">
      <w:pPr>
        <w:pStyle w:val="PL"/>
        <w:rPr>
          <w:del w:id="3750" w:author="ruiyue"/>
        </w:rPr>
      </w:pPr>
      <w:del w:id="3751" w:author="ruiyue">
        <w:r>
          <w:delText xml:space="preserve">             mnsScope:</w:delText>
        </w:r>
      </w:del>
    </w:p>
    <w:p w14:paraId="0FF3CAE9" w14:textId="77777777" w:rsidR="00C97D6B" w:rsidRDefault="00C97D6B" w:rsidP="00C97D6B">
      <w:pPr>
        <w:pStyle w:val="PL"/>
        <w:rPr>
          <w:del w:id="3752" w:author="ruiyue"/>
        </w:rPr>
      </w:pPr>
      <w:del w:id="3753" w:author="ruiyue">
        <w:r>
          <w:delText xml:space="preserve">               description: &gt;-</w:delText>
        </w:r>
      </w:del>
    </w:p>
    <w:p w14:paraId="16BC0D9C" w14:textId="77777777" w:rsidR="00C97D6B" w:rsidRDefault="00C97D6B" w:rsidP="00C97D6B">
      <w:pPr>
        <w:pStyle w:val="PL"/>
        <w:rPr>
          <w:del w:id="3754" w:author="ruiyue"/>
        </w:rPr>
      </w:pPr>
      <w:del w:id="3755" w:author="ruiyue">
        <w:r>
          <w:delText xml:space="preserve">                 List of the managed object instances that can be accessed using the MnS.</w:delText>
        </w:r>
      </w:del>
    </w:p>
    <w:p w14:paraId="4762DFA8" w14:textId="77777777" w:rsidR="00C97D6B" w:rsidRDefault="00C97D6B" w:rsidP="00C97D6B">
      <w:pPr>
        <w:pStyle w:val="PL"/>
        <w:rPr>
          <w:del w:id="3756" w:author="ruiyue"/>
        </w:rPr>
      </w:pPr>
      <w:del w:id="3757" w:author="ruiyue">
        <w:r>
          <w:delText xml:space="preserve">                 If a complete SubNetwork can be accessed using the MnS, this attribute may </w:delText>
        </w:r>
      </w:del>
    </w:p>
    <w:p w14:paraId="372AFC89" w14:textId="77777777" w:rsidR="00C97D6B" w:rsidRDefault="00C97D6B" w:rsidP="00C97D6B">
      <w:pPr>
        <w:pStyle w:val="PL"/>
        <w:rPr>
          <w:del w:id="3758" w:author="ruiyue"/>
        </w:rPr>
      </w:pPr>
      <w:del w:id="3759" w:author="ruiyue">
        <w:r>
          <w:delText xml:space="preserve">                 contain the DN of the SubNetwork instead of the DNs of the individual managed </w:delText>
        </w:r>
      </w:del>
    </w:p>
    <w:p w14:paraId="0726D8B5" w14:textId="77777777" w:rsidR="00C97D6B" w:rsidRDefault="00C97D6B" w:rsidP="00C97D6B">
      <w:pPr>
        <w:pStyle w:val="PL"/>
        <w:rPr>
          <w:del w:id="3760" w:author="ruiyue"/>
        </w:rPr>
      </w:pPr>
      <w:del w:id="3761" w:author="ruiyue">
        <w:r>
          <w:delText xml:space="preserve">                 entities within the SubNetwork.</w:delText>
        </w:r>
      </w:del>
    </w:p>
    <w:p w14:paraId="78544F6C" w14:textId="77777777" w:rsidR="00C97D6B" w:rsidRDefault="00C97D6B" w:rsidP="00C97D6B">
      <w:pPr>
        <w:pStyle w:val="PL"/>
        <w:rPr>
          <w:del w:id="3762" w:author="ruiyue"/>
        </w:rPr>
      </w:pPr>
      <w:del w:id="3763" w:author="ruiyue">
        <w:r>
          <w:delText xml:space="preserve">               type: array</w:delText>
        </w:r>
      </w:del>
    </w:p>
    <w:p w14:paraId="5577E0DD" w14:textId="77777777" w:rsidR="00C97D6B" w:rsidRDefault="00C97D6B" w:rsidP="00C97D6B">
      <w:pPr>
        <w:pStyle w:val="PL"/>
        <w:rPr>
          <w:del w:id="3764" w:author="ruiyue"/>
        </w:rPr>
      </w:pPr>
      <w:del w:id="3765" w:author="ruiyue">
        <w:r>
          <w:delText xml:space="preserve">               items:</w:delText>
        </w:r>
      </w:del>
    </w:p>
    <w:p w14:paraId="72FA5739" w14:textId="77777777" w:rsidR="00C97D6B" w:rsidRDefault="00C97D6B" w:rsidP="00C97D6B">
      <w:pPr>
        <w:pStyle w:val="PL"/>
        <w:rPr>
          <w:del w:id="3766" w:author="ruiyue"/>
        </w:rPr>
      </w:pPr>
      <w:del w:id="3767" w:author="ruiyue">
        <w:r>
          <w:delText xml:space="preserve">                 $ref: 'TS28623_ComDefs.yaml#/components/schemas/Dn'</w:delText>
        </w:r>
      </w:del>
    </w:p>
    <w:p w14:paraId="08F116DA" w14:textId="77777777" w:rsidR="00C97D6B" w:rsidRDefault="00C97D6B" w:rsidP="00C97D6B">
      <w:pPr>
        <w:pStyle w:val="PL"/>
      </w:pPr>
    </w:p>
    <w:p w14:paraId="24066776" w14:textId="77777777" w:rsidR="00C97D6B" w:rsidRDefault="00C97D6B" w:rsidP="00C97D6B">
      <w:pPr>
        <w:pStyle w:val="PL"/>
      </w:pPr>
      <w:r>
        <w:t>#-------- Definition of YAML arrays for name-contained IOCs ----------------------</w:t>
      </w:r>
    </w:p>
    <w:p w14:paraId="24BBF189" w14:textId="77777777" w:rsidR="00C97D6B" w:rsidRDefault="00C97D6B" w:rsidP="00C97D6B">
      <w:pPr>
        <w:pStyle w:val="PL"/>
      </w:pPr>
    </w:p>
    <w:p w14:paraId="592DDC2D" w14:textId="77777777" w:rsidR="00C97D6B" w:rsidRDefault="00C97D6B" w:rsidP="00C97D6B">
      <w:pPr>
        <w:pStyle w:val="PL"/>
      </w:pPr>
      <w:r>
        <w:t xml:space="preserve">    </w:t>
      </w:r>
      <w:proofErr w:type="spellStart"/>
      <w:r>
        <w:t>VsDataContainer</w:t>
      </w:r>
      <w:proofErr w:type="spellEnd"/>
      <w:r>
        <w:t>-Multiple:</w:t>
      </w:r>
    </w:p>
    <w:p w14:paraId="4F648828" w14:textId="77777777" w:rsidR="00C97D6B" w:rsidRDefault="00C97D6B" w:rsidP="00C97D6B">
      <w:pPr>
        <w:pStyle w:val="PL"/>
      </w:pPr>
      <w:r>
        <w:t xml:space="preserve">      type: array</w:t>
      </w:r>
    </w:p>
    <w:p w14:paraId="5EC85041" w14:textId="77777777" w:rsidR="00C97D6B" w:rsidRDefault="00C97D6B" w:rsidP="00C97D6B">
      <w:pPr>
        <w:pStyle w:val="PL"/>
      </w:pPr>
      <w:r>
        <w:t xml:space="preserve">      items:</w:t>
      </w:r>
    </w:p>
    <w:p w14:paraId="45BBB2C4" w14:textId="77777777" w:rsidR="00C97D6B" w:rsidRDefault="00C97D6B" w:rsidP="00C97D6B">
      <w:pPr>
        <w:pStyle w:val="PL"/>
      </w:pPr>
      <w:r>
        <w:t xml:space="preserve">        $ref: '#/components/schemas/</w:t>
      </w:r>
      <w:proofErr w:type="spellStart"/>
      <w:r>
        <w:t>VsDataContainer</w:t>
      </w:r>
      <w:proofErr w:type="spellEnd"/>
      <w:r>
        <w:t>-Single'</w:t>
      </w:r>
    </w:p>
    <w:p w14:paraId="4CC5EB49" w14:textId="77777777" w:rsidR="00C97D6B" w:rsidRDefault="00C97D6B" w:rsidP="00C97D6B">
      <w:pPr>
        <w:pStyle w:val="PL"/>
      </w:pPr>
      <w:r>
        <w:t xml:space="preserve">    </w:t>
      </w:r>
      <w:proofErr w:type="spellStart"/>
      <w:r>
        <w:t>ManagedNFService</w:t>
      </w:r>
      <w:proofErr w:type="spellEnd"/>
      <w:r>
        <w:t>-Multiple:</w:t>
      </w:r>
    </w:p>
    <w:p w14:paraId="5FE02071" w14:textId="77777777" w:rsidR="00C97D6B" w:rsidRDefault="00C97D6B" w:rsidP="00C97D6B">
      <w:pPr>
        <w:pStyle w:val="PL"/>
      </w:pPr>
      <w:r>
        <w:t xml:space="preserve">      type: array</w:t>
      </w:r>
    </w:p>
    <w:p w14:paraId="34496F7C" w14:textId="77777777" w:rsidR="00C97D6B" w:rsidRDefault="00C97D6B" w:rsidP="00C97D6B">
      <w:pPr>
        <w:pStyle w:val="PL"/>
      </w:pPr>
      <w:r>
        <w:t xml:space="preserve">      items:</w:t>
      </w:r>
    </w:p>
    <w:p w14:paraId="0046B920" w14:textId="77777777" w:rsidR="00C97D6B" w:rsidRDefault="00C97D6B" w:rsidP="00C97D6B">
      <w:pPr>
        <w:pStyle w:val="PL"/>
      </w:pPr>
      <w:r>
        <w:t xml:space="preserve">        $ref: '#/components/schemas/</w:t>
      </w:r>
      <w:proofErr w:type="spellStart"/>
      <w:r>
        <w:t>ManagedNFService</w:t>
      </w:r>
      <w:proofErr w:type="spellEnd"/>
      <w:r>
        <w:t>-Single'</w:t>
      </w:r>
    </w:p>
    <w:p w14:paraId="3438A245" w14:textId="77777777" w:rsidR="00C97D6B" w:rsidRDefault="00C97D6B" w:rsidP="00C97D6B">
      <w:pPr>
        <w:pStyle w:val="PL"/>
      </w:pPr>
      <w:r>
        <w:t xml:space="preserve">    </w:t>
      </w:r>
      <w:proofErr w:type="spellStart"/>
      <w:r>
        <w:t>ManagementNode</w:t>
      </w:r>
      <w:proofErr w:type="spellEnd"/>
      <w:r>
        <w:t>-Multiple:</w:t>
      </w:r>
    </w:p>
    <w:p w14:paraId="7BB5F9E5" w14:textId="77777777" w:rsidR="00C97D6B" w:rsidRDefault="00C97D6B" w:rsidP="00C97D6B">
      <w:pPr>
        <w:pStyle w:val="PL"/>
      </w:pPr>
      <w:r>
        <w:t xml:space="preserve">      type: array</w:t>
      </w:r>
    </w:p>
    <w:p w14:paraId="0F40C3B3" w14:textId="77777777" w:rsidR="00C97D6B" w:rsidRDefault="00C97D6B" w:rsidP="00C97D6B">
      <w:pPr>
        <w:pStyle w:val="PL"/>
      </w:pPr>
      <w:r>
        <w:t xml:space="preserve">      items:</w:t>
      </w:r>
    </w:p>
    <w:p w14:paraId="42A06718" w14:textId="77777777" w:rsidR="00C97D6B" w:rsidRDefault="00C97D6B" w:rsidP="00C97D6B">
      <w:pPr>
        <w:pStyle w:val="PL"/>
      </w:pPr>
      <w:r>
        <w:t xml:space="preserve">        $ref: '#/components/schemas/</w:t>
      </w:r>
      <w:proofErr w:type="spellStart"/>
      <w:r>
        <w:t>ManagementNode</w:t>
      </w:r>
      <w:proofErr w:type="spellEnd"/>
      <w:r>
        <w:t>-Single'</w:t>
      </w:r>
    </w:p>
    <w:p w14:paraId="1E9FDEFC" w14:textId="77777777" w:rsidR="00C97D6B" w:rsidRDefault="00C97D6B" w:rsidP="00C97D6B">
      <w:pPr>
        <w:pStyle w:val="PL"/>
      </w:pPr>
      <w:r>
        <w:t xml:space="preserve">    </w:t>
      </w:r>
      <w:proofErr w:type="spellStart"/>
      <w:r>
        <w:t>MnsAgent</w:t>
      </w:r>
      <w:proofErr w:type="spellEnd"/>
      <w:r>
        <w:t>-Multiple:</w:t>
      </w:r>
    </w:p>
    <w:p w14:paraId="763A2629" w14:textId="77777777" w:rsidR="00C97D6B" w:rsidRDefault="00C97D6B" w:rsidP="00C97D6B">
      <w:pPr>
        <w:pStyle w:val="PL"/>
      </w:pPr>
      <w:r>
        <w:t xml:space="preserve">      type: array</w:t>
      </w:r>
    </w:p>
    <w:p w14:paraId="2FD6F113" w14:textId="77777777" w:rsidR="00C97D6B" w:rsidRDefault="00C97D6B" w:rsidP="00C97D6B">
      <w:pPr>
        <w:pStyle w:val="PL"/>
      </w:pPr>
      <w:r>
        <w:t xml:space="preserve">      items:</w:t>
      </w:r>
    </w:p>
    <w:p w14:paraId="63EB3B3E" w14:textId="77777777" w:rsidR="00C97D6B" w:rsidRDefault="00C97D6B" w:rsidP="00C97D6B">
      <w:pPr>
        <w:pStyle w:val="PL"/>
      </w:pPr>
      <w:r>
        <w:t xml:space="preserve">        $ref: '#/components/schemas/</w:t>
      </w:r>
      <w:proofErr w:type="spellStart"/>
      <w:r>
        <w:t>MnsAgent</w:t>
      </w:r>
      <w:proofErr w:type="spellEnd"/>
      <w:r>
        <w:t>-Single'</w:t>
      </w:r>
    </w:p>
    <w:p w14:paraId="524CB574" w14:textId="77777777" w:rsidR="00C97D6B" w:rsidRDefault="00C97D6B" w:rsidP="00C97D6B">
      <w:pPr>
        <w:pStyle w:val="PL"/>
      </w:pPr>
      <w:r>
        <w:t xml:space="preserve">    </w:t>
      </w:r>
      <w:proofErr w:type="spellStart"/>
      <w:r>
        <w:t>MeContext</w:t>
      </w:r>
      <w:proofErr w:type="spellEnd"/>
      <w:r>
        <w:t>-Multiple:</w:t>
      </w:r>
    </w:p>
    <w:p w14:paraId="63DA0D9D" w14:textId="77777777" w:rsidR="00C97D6B" w:rsidRDefault="00C97D6B" w:rsidP="00C97D6B">
      <w:pPr>
        <w:pStyle w:val="PL"/>
      </w:pPr>
      <w:r>
        <w:t xml:space="preserve">      type: array</w:t>
      </w:r>
    </w:p>
    <w:p w14:paraId="3F491E25" w14:textId="77777777" w:rsidR="00C97D6B" w:rsidRDefault="00C97D6B" w:rsidP="00C97D6B">
      <w:pPr>
        <w:pStyle w:val="PL"/>
      </w:pPr>
      <w:r>
        <w:t xml:space="preserve">      items:</w:t>
      </w:r>
    </w:p>
    <w:p w14:paraId="731650AC" w14:textId="77777777" w:rsidR="00C97D6B" w:rsidRDefault="00C97D6B" w:rsidP="00C97D6B">
      <w:pPr>
        <w:pStyle w:val="PL"/>
      </w:pPr>
      <w:r>
        <w:t xml:space="preserve">        $ref: '#/components/schemas/</w:t>
      </w:r>
      <w:proofErr w:type="spellStart"/>
      <w:r>
        <w:t>MeContext</w:t>
      </w:r>
      <w:proofErr w:type="spellEnd"/>
      <w:r>
        <w:t>-Single'</w:t>
      </w:r>
    </w:p>
    <w:p w14:paraId="3A21D184" w14:textId="77777777" w:rsidR="00C97D6B" w:rsidRDefault="00C97D6B" w:rsidP="00C97D6B">
      <w:pPr>
        <w:pStyle w:val="PL"/>
        <w:rPr>
          <w:ins w:id="3768" w:author="ruiyue"/>
        </w:rPr>
      </w:pPr>
    </w:p>
    <w:p w14:paraId="3E6F98AF" w14:textId="77777777" w:rsidR="00C97D6B" w:rsidRDefault="00C97D6B" w:rsidP="00C97D6B">
      <w:pPr>
        <w:pStyle w:val="PL"/>
        <w:rPr>
          <w:del w:id="3769" w:author="ruiyue"/>
        </w:rPr>
      </w:pPr>
      <w:del w:id="3770" w:author="ruiyue">
        <w:r>
          <w:delText xml:space="preserve">    PerfMetricJob-Multiple:</w:delText>
        </w:r>
      </w:del>
    </w:p>
    <w:p w14:paraId="5A414258" w14:textId="77777777" w:rsidR="00C97D6B" w:rsidRDefault="00C97D6B" w:rsidP="00C97D6B">
      <w:pPr>
        <w:pStyle w:val="PL"/>
        <w:rPr>
          <w:del w:id="3771" w:author="ruiyue"/>
        </w:rPr>
      </w:pPr>
      <w:del w:id="3772" w:author="ruiyue">
        <w:r>
          <w:delText xml:space="preserve">      type: array</w:delText>
        </w:r>
      </w:del>
    </w:p>
    <w:p w14:paraId="149B22D5" w14:textId="77777777" w:rsidR="00C97D6B" w:rsidRDefault="00C97D6B" w:rsidP="00C97D6B">
      <w:pPr>
        <w:pStyle w:val="PL"/>
        <w:rPr>
          <w:del w:id="3773" w:author="ruiyue"/>
        </w:rPr>
      </w:pPr>
      <w:del w:id="3774" w:author="ruiyue">
        <w:r>
          <w:delText xml:space="preserve">      items:</w:delText>
        </w:r>
      </w:del>
    </w:p>
    <w:p w14:paraId="1E93F855" w14:textId="77777777" w:rsidR="00C97D6B" w:rsidRDefault="00C97D6B" w:rsidP="00C97D6B">
      <w:pPr>
        <w:pStyle w:val="PL"/>
        <w:rPr>
          <w:del w:id="3775" w:author="ruiyue"/>
        </w:rPr>
      </w:pPr>
      <w:del w:id="3776" w:author="ruiyue">
        <w:r>
          <w:delText xml:space="preserve">        $ref: '#/components/schemas/PerfMetricJob-Single'</w:delText>
        </w:r>
      </w:del>
    </w:p>
    <w:p w14:paraId="2DAA9C23" w14:textId="77777777" w:rsidR="00C97D6B" w:rsidRDefault="00C97D6B" w:rsidP="00C97D6B">
      <w:pPr>
        <w:pStyle w:val="PL"/>
        <w:rPr>
          <w:del w:id="3777" w:author="ruiyue"/>
        </w:rPr>
      </w:pPr>
      <w:del w:id="3778" w:author="ruiyue">
        <w:r>
          <w:delText xml:space="preserve">    ThresholdMonitor-Multiple:</w:delText>
        </w:r>
      </w:del>
    </w:p>
    <w:p w14:paraId="0534BA98" w14:textId="77777777" w:rsidR="00C97D6B" w:rsidRDefault="00C97D6B" w:rsidP="00C97D6B">
      <w:pPr>
        <w:pStyle w:val="PL"/>
        <w:rPr>
          <w:del w:id="3779" w:author="ruiyue"/>
        </w:rPr>
      </w:pPr>
      <w:del w:id="3780" w:author="ruiyue">
        <w:r>
          <w:delText xml:space="preserve">      type: array</w:delText>
        </w:r>
      </w:del>
    </w:p>
    <w:p w14:paraId="52E6FE75" w14:textId="77777777" w:rsidR="00C97D6B" w:rsidRDefault="00C97D6B" w:rsidP="00C97D6B">
      <w:pPr>
        <w:pStyle w:val="PL"/>
        <w:rPr>
          <w:del w:id="3781" w:author="ruiyue"/>
        </w:rPr>
      </w:pPr>
      <w:del w:id="3782" w:author="ruiyue">
        <w:r>
          <w:delText xml:space="preserve">      items:</w:delText>
        </w:r>
      </w:del>
    </w:p>
    <w:p w14:paraId="02BCB2E9" w14:textId="77777777" w:rsidR="00C97D6B" w:rsidRDefault="00C97D6B" w:rsidP="00C97D6B">
      <w:pPr>
        <w:pStyle w:val="PL"/>
        <w:rPr>
          <w:del w:id="3783" w:author="ruiyue"/>
        </w:rPr>
      </w:pPr>
      <w:del w:id="3784" w:author="ruiyue">
        <w:r>
          <w:delText xml:space="preserve">        $ref: '#/components/schemas/ThresholdMonitor-Single'</w:delText>
        </w:r>
      </w:del>
    </w:p>
    <w:p w14:paraId="1C285768" w14:textId="77777777" w:rsidR="00C97D6B" w:rsidRDefault="00C97D6B" w:rsidP="00C97D6B">
      <w:pPr>
        <w:pStyle w:val="PL"/>
        <w:rPr>
          <w:del w:id="3785" w:author="ruiyue"/>
        </w:rPr>
      </w:pPr>
      <w:del w:id="3786" w:author="ruiyue">
        <w:r>
          <w:delText xml:space="preserve">    TraceJob-Multiple:</w:delText>
        </w:r>
      </w:del>
    </w:p>
    <w:p w14:paraId="52AE048D" w14:textId="77777777" w:rsidR="00C97D6B" w:rsidRDefault="00C97D6B" w:rsidP="00C97D6B">
      <w:pPr>
        <w:pStyle w:val="PL"/>
        <w:rPr>
          <w:del w:id="3787" w:author="ruiyue"/>
        </w:rPr>
      </w:pPr>
      <w:del w:id="3788" w:author="ruiyue">
        <w:r>
          <w:delText xml:space="preserve">      type: array</w:delText>
        </w:r>
      </w:del>
    </w:p>
    <w:p w14:paraId="78F188E9" w14:textId="77777777" w:rsidR="00C97D6B" w:rsidRDefault="00C97D6B" w:rsidP="00C97D6B">
      <w:pPr>
        <w:pStyle w:val="PL"/>
        <w:rPr>
          <w:del w:id="3789" w:author="ruiyue"/>
        </w:rPr>
      </w:pPr>
      <w:del w:id="3790" w:author="ruiyue">
        <w:r>
          <w:delText xml:space="preserve">      items:</w:delText>
        </w:r>
      </w:del>
    </w:p>
    <w:p w14:paraId="651E3DDD" w14:textId="77777777" w:rsidR="00C97D6B" w:rsidRDefault="00C97D6B" w:rsidP="00C97D6B">
      <w:pPr>
        <w:pStyle w:val="PL"/>
        <w:rPr>
          <w:del w:id="3791" w:author="ruiyue"/>
        </w:rPr>
      </w:pPr>
      <w:del w:id="3792" w:author="ruiyue">
        <w:r>
          <w:delText xml:space="preserve">        $ref: '#/components/schemas/TraceJob-Single'</w:delText>
        </w:r>
      </w:del>
    </w:p>
    <w:p w14:paraId="543844CA" w14:textId="77777777" w:rsidR="00C97D6B" w:rsidRDefault="00C97D6B" w:rsidP="00C97D6B">
      <w:pPr>
        <w:pStyle w:val="PL"/>
        <w:rPr>
          <w:del w:id="3793" w:author="ruiyue"/>
        </w:rPr>
      </w:pPr>
      <w:del w:id="3794" w:author="ruiyue">
        <w:r>
          <w:delText xml:space="preserve">    ManagementDataCollection-Multiple:</w:delText>
        </w:r>
      </w:del>
    </w:p>
    <w:p w14:paraId="0DB3DCBE" w14:textId="77777777" w:rsidR="00C97D6B" w:rsidRDefault="00C97D6B" w:rsidP="00C97D6B">
      <w:pPr>
        <w:pStyle w:val="PL"/>
        <w:rPr>
          <w:del w:id="3795" w:author="ruiyue"/>
        </w:rPr>
      </w:pPr>
      <w:del w:id="3796" w:author="ruiyue">
        <w:r>
          <w:delText xml:space="preserve">      type: array</w:delText>
        </w:r>
      </w:del>
    </w:p>
    <w:p w14:paraId="482812F4" w14:textId="77777777" w:rsidR="00C97D6B" w:rsidRDefault="00C97D6B" w:rsidP="00C97D6B">
      <w:pPr>
        <w:pStyle w:val="PL"/>
        <w:rPr>
          <w:del w:id="3797" w:author="ruiyue"/>
        </w:rPr>
      </w:pPr>
      <w:del w:id="3798" w:author="ruiyue">
        <w:r>
          <w:delText xml:space="preserve">      items:</w:delText>
        </w:r>
      </w:del>
    </w:p>
    <w:p w14:paraId="446C01BE" w14:textId="77777777" w:rsidR="00C97D6B" w:rsidRDefault="00C97D6B" w:rsidP="00C97D6B">
      <w:pPr>
        <w:pStyle w:val="PL"/>
        <w:rPr>
          <w:del w:id="3799" w:author="ruiyue"/>
        </w:rPr>
      </w:pPr>
      <w:del w:id="3800" w:author="ruiyue">
        <w:r>
          <w:delText xml:space="preserve">        $ref: '#/components/schemas/ManagementDataCollection-Single'</w:delText>
        </w:r>
      </w:del>
    </w:p>
    <w:p w14:paraId="7E8BAD76" w14:textId="77777777" w:rsidR="00C97D6B" w:rsidRDefault="00C97D6B" w:rsidP="00C97D6B">
      <w:pPr>
        <w:pStyle w:val="PL"/>
        <w:rPr>
          <w:del w:id="3801" w:author="ruiyue"/>
        </w:rPr>
      </w:pPr>
      <w:del w:id="3802" w:author="ruiyue">
        <w:r>
          <w:delText xml:space="preserve">    NtfSubscriptionControl-Multiple:</w:delText>
        </w:r>
      </w:del>
    </w:p>
    <w:p w14:paraId="4F8A8718" w14:textId="77777777" w:rsidR="00C97D6B" w:rsidRDefault="00C97D6B" w:rsidP="00C97D6B">
      <w:pPr>
        <w:pStyle w:val="PL"/>
        <w:rPr>
          <w:del w:id="3803" w:author="ruiyue"/>
        </w:rPr>
      </w:pPr>
      <w:del w:id="3804" w:author="ruiyue">
        <w:r>
          <w:delText xml:space="preserve">      type: array</w:delText>
        </w:r>
      </w:del>
    </w:p>
    <w:p w14:paraId="106D8E0C" w14:textId="77777777" w:rsidR="00C97D6B" w:rsidRDefault="00C97D6B" w:rsidP="00C97D6B">
      <w:pPr>
        <w:pStyle w:val="PL"/>
        <w:rPr>
          <w:del w:id="3805" w:author="ruiyue"/>
        </w:rPr>
      </w:pPr>
      <w:del w:id="3806" w:author="ruiyue">
        <w:r>
          <w:delText xml:space="preserve">      items:</w:delText>
        </w:r>
      </w:del>
    </w:p>
    <w:p w14:paraId="55EF0C2B" w14:textId="77777777" w:rsidR="00C97D6B" w:rsidRDefault="00C97D6B" w:rsidP="00C97D6B">
      <w:pPr>
        <w:pStyle w:val="PL"/>
        <w:rPr>
          <w:del w:id="3807" w:author="ruiyue"/>
        </w:rPr>
      </w:pPr>
      <w:del w:id="3808" w:author="ruiyue">
        <w:r>
          <w:delText xml:space="preserve">        $ref: '#/components/schemas/NtfSubscriptionControl-Single'</w:delText>
        </w:r>
      </w:del>
    </w:p>
    <w:p w14:paraId="4EB2B519" w14:textId="77777777" w:rsidR="00C97D6B" w:rsidRDefault="00C97D6B" w:rsidP="00C97D6B">
      <w:pPr>
        <w:pStyle w:val="PL"/>
        <w:rPr>
          <w:del w:id="3809" w:author="ruiyue"/>
        </w:rPr>
      </w:pPr>
      <w:del w:id="3810" w:author="ruiyue">
        <w:r>
          <w:delText xml:space="preserve">    FileDownloadJob-Multiple:</w:delText>
        </w:r>
      </w:del>
    </w:p>
    <w:p w14:paraId="38DA5401" w14:textId="77777777" w:rsidR="00C97D6B" w:rsidRDefault="00C97D6B" w:rsidP="00C97D6B">
      <w:pPr>
        <w:pStyle w:val="PL"/>
        <w:rPr>
          <w:del w:id="3811" w:author="ruiyue"/>
        </w:rPr>
      </w:pPr>
      <w:del w:id="3812" w:author="ruiyue">
        <w:r>
          <w:delText xml:space="preserve">      type: array</w:delText>
        </w:r>
      </w:del>
    </w:p>
    <w:p w14:paraId="2AD56EA0" w14:textId="77777777" w:rsidR="00C97D6B" w:rsidRDefault="00C97D6B" w:rsidP="00C97D6B">
      <w:pPr>
        <w:pStyle w:val="PL"/>
        <w:rPr>
          <w:del w:id="3813" w:author="ruiyue"/>
        </w:rPr>
      </w:pPr>
      <w:del w:id="3814" w:author="ruiyue">
        <w:r>
          <w:delText xml:space="preserve">      items:</w:delText>
        </w:r>
      </w:del>
    </w:p>
    <w:p w14:paraId="5901B5CF" w14:textId="77777777" w:rsidR="00C97D6B" w:rsidRDefault="00C97D6B" w:rsidP="00C97D6B">
      <w:pPr>
        <w:pStyle w:val="PL"/>
        <w:rPr>
          <w:del w:id="3815" w:author="ruiyue"/>
        </w:rPr>
      </w:pPr>
      <w:del w:id="3816" w:author="ruiyue">
        <w:r>
          <w:delText xml:space="preserve">        $ref: '#/components/schemas/FileDownloadJob-Single'</w:delText>
        </w:r>
      </w:del>
    </w:p>
    <w:p w14:paraId="31A89D31" w14:textId="77777777" w:rsidR="00C97D6B" w:rsidRDefault="00C97D6B" w:rsidP="00C97D6B">
      <w:pPr>
        <w:pStyle w:val="PL"/>
        <w:rPr>
          <w:del w:id="3817" w:author="ruiyue"/>
        </w:rPr>
      </w:pPr>
      <w:del w:id="3818" w:author="ruiyue">
        <w:r>
          <w:delText xml:space="preserve">    Files-Multiple:</w:delText>
        </w:r>
      </w:del>
    </w:p>
    <w:p w14:paraId="2CA33638" w14:textId="77777777" w:rsidR="00C97D6B" w:rsidRDefault="00C97D6B" w:rsidP="00C97D6B">
      <w:pPr>
        <w:pStyle w:val="PL"/>
        <w:rPr>
          <w:del w:id="3819" w:author="ruiyue"/>
        </w:rPr>
      </w:pPr>
      <w:del w:id="3820" w:author="ruiyue">
        <w:r>
          <w:delText xml:space="preserve">      type: array</w:delText>
        </w:r>
      </w:del>
    </w:p>
    <w:p w14:paraId="0C63DEE2" w14:textId="77777777" w:rsidR="00C97D6B" w:rsidRDefault="00C97D6B" w:rsidP="00C97D6B">
      <w:pPr>
        <w:pStyle w:val="PL"/>
        <w:rPr>
          <w:del w:id="3821" w:author="ruiyue"/>
        </w:rPr>
      </w:pPr>
      <w:del w:id="3822" w:author="ruiyue">
        <w:r>
          <w:delText xml:space="preserve">      items:</w:delText>
        </w:r>
      </w:del>
    </w:p>
    <w:p w14:paraId="6E6A4416" w14:textId="77777777" w:rsidR="00C97D6B" w:rsidRDefault="00C97D6B" w:rsidP="00C97D6B">
      <w:pPr>
        <w:pStyle w:val="PL"/>
        <w:rPr>
          <w:del w:id="3823" w:author="ruiyue"/>
        </w:rPr>
      </w:pPr>
      <w:del w:id="3824" w:author="ruiyue">
        <w:r>
          <w:delText xml:space="preserve">        $ref: '#/components/schemas/Files-Single'</w:delText>
        </w:r>
      </w:del>
    </w:p>
    <w:p w14:paraId="7DC304D6" w14:textId="77777777" w:rsidR="00C97D6B" w:rsidRDefault="00C97D6B" w:rsidP="00C97D6B">
      <w:pPr>
        <w:pStyle w:val="PL"/>
        <w:rPr>
          <w:del w:id="3825" w:author="ruiyue"/>
        </w:rPr>
      </w:pPr>
      <w:del w:id="3826" w:author="ruiyue">
        <w:r>
          <w:delText xml:space="preserve">    File-Multiple:</w:delText>
        </w:r>
      </w:del>
    </w:p>
    <w:p w14:paraId="3D9D87E5" w14:textId="77777777" w:rsidR="00C97D6B" w:rsidRDefault="00C97D6B" w:rsidP="00C97D6B">
      <w:pPr>
        <w:pStyle w:val="PL"/>
        <w:rPr>
          <w:del w:id="3827" w:author="ruiyue"/>
        </w:rPr>
      </w:pPr>
      <w:del w:id="3828" w:author="ruiyue">
        <w:r>
          <w:delText xml:space="preserve">      type: array</w:delText>
        </w:r>
      </w:del>
    </w:p>
    <w:p w14:paraId="5F73234C" w14:textId="77777777" w:rsidR="00C97D6B" w:rsidRDefault="00C97D6B" w:rsidP="00C97D6B">
      <w:pPr>
        <w:pStyle w:val="PL"/>
        <w:rPr>
          <w:del w:id="3829" w:author="ruiyue"/>
        </w:rPr>
      </w:pPr>
      <w:del w:id="3830" w:author="ruiyue">
        <w:r>
          <w:delText xml:space="preserve">      items:</w:delText>
        </w:r>
      </w:del>
    </w:p>
    <w:p w14:paraId="5F1E02E8" w14:textId="77777777" w:rsidR="00C97D6B" w:rsidRDefault="00C97D6B" w:rsidP="00C97D6B">
      <w:pPr>
        <w:pStyle w:val="PL"/>
        <w:rPr>
          <w:del w:id="3831" w:author="ruiyue"/>
        </w:rPr>
      </w:pPr>
      <w:del w:id="3832" w:author="ruiyue">
        <w:r>
          <w:delText xml:space="preserve">        $ref: '#/components/schemas/File-Single'</w:delText>
        </w:r>
      </w:del>
    </w:p>
    <w:p w14:paraId="1D62787E" w14:textId="77777777" w:rsidR="00C97D6B" w:rsidRDefault="00C97D6B" w:rsidP="00C97D6B">
      <w:pPr>
        <w:pStyle w:val="PL"/>
        <w:rPr>
          <w:del w:id="3833" w:author="ruiyue"/>
        </w:rPr>
      </w:pPr>
      <w:del w:id="3834" w:author="ruiyue">
        <w:r>
          <w:delText xml:space="preserve">    MnsInfo-Multiple:</w:delText>
        </w:r>
      </w:del>
    </w:p>
    <w:p w14:paraId="65B53710" w14:textId="77777777" w:rsidR="00C97D6B" w:rsidRDefault="00C97D6B" w:rsidP="00C97D6B">
      <w:pPr>
        <w:pStyle w:val="PL"/>
        <w:rPr>
          <w:del w:id="3835" w:author="ruiyue"/>
        </w:rPr>
      </w:pPr>
      <w:del w:id="3836" w:author="ruiyue">
        <w:r>
          <w:delText xml:space="preserve">      type: array</w:delText>
        </w:r>
      </w:del>
    </w:p>
    <w:p w14:paraId="740E50FA" w14:textId="77777777" w:rsidR="00C97D6B" w:rsidRDefault="00C97D6B" w:rsidP="00C97D6B">
      <w:pPr>
        <w:pStyle w:val="PL"/>
        <w:rPr>
          <w:del w:id="3837" w:author="ruiyue"/>
        </w:rPr>
      </w:pPr>
      <w:del w:id="3838" w:author="ruiyue">
        <w:r>
          <w:delText xml:space="preserve">      items:</w:delText>
        </w:r>
      </w:del>
    </w:p>
    <w:p w14:paraId="644583CC" w14:textId="77777777" w:rsidR="00C97D6B" w:rsidRDefault="00C97D6B" w:rsidP="00C97D6B">
      <w:pPr>
        <w:pStyle w:val="PL"/>
        <w:rPr>
          <w:del w:id="3839" w:author="ruiyue"/>
        </w:rPr>
      </w:pPr>
      <w:del w:id="3840" w:author="ruiyue">
        <w:r>
          <w:delText xml:space="preserve">        $ref: '#/components/schemas/MnsInfo-Single'</w:delText>
        </w:r>
      </w:del>
    </w:p>
    <w:p w14:paraId="59DE2869" w14:textId="77777777" w:rsidR="00C97D6B" w:rsidRDefault="00C97D6B" w:rsidP="00C97D6B">
      <w:pPr>
        <w:pStyle w:val="PL"/>
      </w:pPr>
    </w:p>
    <w:p w14:paraId="3AC13549" w14:textId="77777777" w:rsidR="00C97D6B" w:rsidRDefault="00C97D6B" w:rsidP="00C97D6B">
      <w:pPr>
        <w:pStyle w:val="PL"/>
      </w:pPr>
      <w:r>
        <w:t>#-------- Definitions in TS 28.623 for TS 28.532 ---------------------------------</w:t>
      </w:r>
    </w:p>
    <w:p w14:paraId="21261600" w14:textId="77777777" w:rsidR="00C97D6B" w:rsidRDefault="00C97D6B" w:rsidP="00C97D6B">
      <w:pPr>
        <w:pStyle w:val="PL"/>
      </w:pPr>
    </w:p>
    <w:p w14:paraId="4D26C7BB" w14:textId="77777777" w:rsidR="00C97D6B" w:rsidRDefault="00C97D6B" w:rsidP="00C97D6B">
      <w:pPr>
        <w:pStyle w:val="PL"/>
      </w:pPr>
      <w:r>
        <w:t xml:space="preserve">    resources-</w:t>
      </w:r>
      <w:proofErr w:type="spellStart"/>
      <w:r>
        <w:t>genericNrm</w:t>
      </w:r>
      <w:proofErr w:type="spellEnd"/>
      <w:r>
        <w:t>:</w:t>
      </w:r>
    </w:p>
    <w:p w14:paraId="63C92095" w14:textId="77777777" w:rsidR="00C97D6B" w:rsidRDefault="00C97D6B" w:rsidP="00C97D6B">
      <w:pPr>
        <w:pStyle w:val="PL"/>
      </w:pPr>
      <w:r>
        <w:t xml:space="preserve">      </w:t>
      </w:r>
      <w:proofErr w:type="spellStart"/>
      <w:r>
        <w:t>oneOf</w:t>
      </w:r>
      <w:proofErr w:type="spellEnd"/>
      <w:r>
        <w:t>:</w:t>
      </w:r>
    </w:p>
    <w:p w14:paraId="35F3D131" w14:textId="77777777" w:rsidR="00C97D6B" w:rsidRDefault="00C97D6B" w:rsidP="00C97D6B">
      <w:pPr>
        <w:pStyle w:val="PL"/>
      </w:pPr>
    </w:p>
    <w:p w14:paraId="65AD0F34" w14:textId="77777777" w:rsidR="00C97D6B" w:rsidRDefault="00C97D6B" w:rsidP="00C97D6B">
      <w:pPr>
        <w:pStyle w:val="PL"/>
      </w:pPr>
      <w:r>
        <w:t xml:space="preserve">       - $ref: '#/components/schemas/</w:t>
      </w:r>
      <w:proofErr w:type="spellStart"/>
      <w:r>
        <w:t>VsDataContainer</w:t>
      </w:r>
      <w:proofErr w:type="spellEnd"/>
      <w:r>
        <w:t>-Single'</w:t>
      </w:r>
    </w:p>
    <w:p w14:paraId="3B2D25E4" w14:textId="77777777" w:rsidR="00C97D6B" w:rsidRDefault="00C97D6B" w:rsidP="00C97D6B">
      <w:pPr>
        <w:pStyle w:val="PL"/>
      </w:pPr>
    </w:p>
    <w:p w14:paraId="4E137A2A" w14:textId="77777777" w:rsidR="00C97D6B" w:rsidRDefault="00C97D6B" w:rsidP="00C97D6B">
      <w:pPr>
        <w:pStyle w:val="PL"/>
      </w:pPr>
      <w:r>
        <w:t xml:space="preserve">       - $ref: '#/components/schemas/</w:t>
      </w:r>
      <w:proofErr w:type="spellStart"/>
      <w:r>
        <w:t>ManagementNode</w:t>
      </w:r>
      <w:proofErr w:type="spellEnd"/>
      <w:r>
        <w:t>-Single'</w:t>
      </w:r>
    </w:p>
    <w:p w14:paraId="5C426B08" w14:textId="77777777" w:rsidR="00C97D6B" w:rsidRDefault="00C97D6B" w:rsidP="00C97D6B">
      <w:pPr>
        <w:pStyle w:val="PL"/>
      </w:pPr>
      <w:r>
        <w:t xml:space="preserve">       - $ref: '#/components/schemas/</w:t>
      </w:r>
      <w:proofErr w:type="spellStart"/>
      <w:r>
        <w:t>MnsAgent</w:t>
      </w:r>
      <w:proofErr w:type="spellEnd"/>
      <w:r>
        <w:t>-Single'</w:t>
      </w:r>
    </w:p>
    <w:p w14:paraId="7B110092" w14:textId="77777777" w:rsidR="00C97D6B" w:rsidRDefault="00C97D6B" w:rsidP="00C97D6B">
      <w:pPr>
        <w:pStyle w:val="PL"/>
      </w:pPr>
      <w:r>
        <w:t xml:space="preserve">       - $ref: '#/components/schemas/</w:t>
      </w:r>
      <w:proofErr w:type="spellStart"/>
      <w:r>
        <w:t>MeContext</w:t>
      </w:r>
      <w:proofErr w:type="spellEnd"/>
      <w:r>
        <w:t>-Single'</w:t>
      </w:r>
    </w:p>
    <w:p w14:paraId="564FEC1B" w14:textId="77777777" w:rsidR="00C97D6B" w:rsidRDefault="00C97D6B" w:rsidP="00C97D6B">
      <w:pPr>
        <w:pStyle w:val="PL"/>
      </w:pPr>
    </w:p>
    <w:p w14:paraId="5321A671" w14:textId="77777777" w:rsidR="00C97D6B" w:rsidRDefault="00C97D6B" w:rsidP="00C97D6B">
      <w:pPr>
        <w:pStyle w:val="PL"/>
      </w:pPr>
      <w:r>
        <w:t xml:space="preserve">       - $ref: '#/components/schemas/</w:t>
      </w:r>
      <w:proofErr w:type="spellStart"/>
      <w:r>
        <w:t>ManagedNFService</w:t>
      </w:r>
      <w:proofErr w:type="spellEnd"/>
      <w:r>
        <w:t>-Single'</w:t>
      </w:r>
    </w:p>
    <w:p w14:paraId="4CFB26B3" w14:textId="77777777" w:rsidR="00C97D6B" w:rsidRDefault="00C97D6B" w:rsidP="00C97D6B">
      <w:pPr>
        <w:pStyle w:val="PL"/>
      </w:pPr>
    </w:p>
    <w:p w14:paraId="5A087F36" w14:textId="77777777" w:rsidR="00C97D6B" w:rsidRDefault="00C97D6B" w:rsidP="00C97D6B">
      <w:pPr>
        <w:pStyle w:val="PL"/>
        <w:rPr>
          <w:del w:id="3841" w:author="ruiyue"/>
        </w:rPr>
      </w:pPr>
      <w:del w:id="3842" w:author="ruiyue">
        <w:r>
          <w:delText xml:space="preserve">       - $ref: '#/components/schemas/PerfMetricJob-Single'</w:delText>
        </w:r>
      </w:del>
    </w:p>
    <w:p w14:paraId="130520D3" w14:textId="77777777" w:rsidR="00C97D6B" w:rsidRDefault="00C97D6B" w:rsidP="00C97D6B">
      <w:pPr>
        <w:pStyle w:val="PL"/>
        <w:rPr>
          <w:del w:id="3843" w:author="ruiyue"/>
        </w:rPr>
      </w:pPr>
      <w:del w:id="3844" w:author="ruiyue">
        <w:r>
          <w:delText xml:space="preserve">       - $ref: '#/components/schemas/ThresholdMonitor-Single'</w:delText>
        </w:r>
      </w:del>
    </w:p>
    <w:p w14:paraId="46C8E8D6" w14:textId="77777777" w:rsidR="00C97D6B" w:rsidRDefault="00C97D6B" w:rsidP="00C97D6B">
      <w:pPr>
        <w:pStyle w:val="PL"/>
        <w:rPr>
          <w:del w:id="3845" w:author="ruiyue"/>
        </w:rPr>
      </w:pPr>
      <w:del w:id="3846" w:author="ruiyue">
        <w:r>
          <w:delText xml:space="preserve">       - $ref: '#/components/schemas/TraceJob-Single'</w:delText>
        </w:r>
      </w:del>
    </w:p>
    <w:p w14:paraId="24993DB3" w14:textId="77777777" w:rsidR="00C97D6B" w:rsidRDefault="00C97D6B" w:rsidP="00C97D6B">
      <w:pPr>
        <w:pStyle w:val="PL"/>
        <w:rPr>
          <w:del w:id="3847" w:author="ruiyue"/>
        </w:rPr>
      </w:pPr>
      <w:del w:id="3848" w:author="ruiyue">
        <w:r>
          <w:delText xml:space="preserve">       - $ref: '#/components/schemas/ManagementDataCollection-Single'</w:delText>
        </w:r>
      </w:del>
    </w:p>
    <w:p w14:paraId="25E0BB58" w14:textId="77777777" w:rsidR="00C97D6B" w:rsidRDefault="00C97D6B" w:rsidP="00C97D6B">
      <w:pPr>
        <w:pStyle w:val="PL"/>
        <w:rPr>
          <w:del w:id="3849" w:author="ruiyue"/>
        </w:rPr>
      </w:pPr>
      <w:del w:id="3850" w:author="ruiyue">
        <w:r>
          <w:delText xml:space="preserve">       </w:delText>
        </w:r>
      </w:del>
    </w:p>
    <w:p w14:paraId="397FE51A" w14:textId="77777777" w:rsidR="00C97D6B" w:rsidRDefault="00C97D6B" w:rsidP="00C97D6B">
      <w:pPr>
        <w:pStyle w:val="PL"/>
        <w:rPr>
          <w:del w:id="3851" w:author="ruiyue"/>
        </w:rPr>
      </w:pPr>
      <w:del w:id="3852" w:author="ruiyue">
        <w:r>
          <w:delText xml:space="preserve">       - $ref: '#/components/schemas/NtfSubscriptionControl-Single'</w:delText>
        </w:r>
      </w:del>
    </w:p>
    <w:p w14:paraId="7A84F0E1" w14:textId="77777777" w:rsidR="00C97D6B" w:rsidRDefault="00C97D6B" w:rsidP="00C97D6B">
      <w:pPr>
        <w:pStyle w:val="PL"/>
        <w:rPr>
          <w:del w:id="3853" w:author="ruiyue"/>
        </w:rPr>
      </w:pPr>
      <w:del w:id="3854" w:author="ruiyue">
        <w:r>
          <w:delText xml:space="preserve">       - $ref: '#/components/schemas/HeartbeatControl-Single'</w:delText>
        </w:r>
      </w:del>
    </w:p>
    <w:p w14:paraId="5919F128" w14:textId="77777777" w:rsidR="00C97D6B" w:rsidRDefault="00C97D6B" w:rsidP="00C97D6B">
      <w:pPr>
        <w:pStyle w:val="PL"/>
        <w:rPr>
          <w:del w:id="3855" w:author="ruiyue"/>
        </w:rPr>
      </w:pPr>
    </w:p>
    <w:p w14:paraId="53456A77" w14:textId="77777777" w:rsidR="00C97D6B" w:rsidRDefault="00C97D6B" w:rsidP="00C97D6B">
      <w:pPr>
        <w:pStyle w:val="PL"/>
        <w:rPr>
          <w:del w:id="3856" w:author="ruiyue"/>
        </w:rPr>
      </w:pPr>
      <w:del w:id="3857" w:author="ruiyue">
        <w:r>
          <w:delText xml:space="preserve">       - $ref: '#/components/schemas/AlarmList-Single'</w:delText>
        </w:r>
      </w:del>
    </w:p>
    <w:p w14:paraId="29123664" w14:textId="77777777" w:rsidR="00C97D6B" w:rsidRDefault="00C97D6B" w:rsidP="00C97D6B">
      <w:pPr>
        <w:pStyle w:val="PL"/>
        <w:rPr>
          <w:del w:id="3858" w:author="ruiyue"/>
        </w:rPr>
      </w:pPr>
    </w:p>
    <w:p w14:paraId="3ABD6808" w14:textId="77777777" w:rsidR="00C97D6B" w:rsidRDefault="00C97D6B" w:rsidP="00C97D6B">
      <w:pPr>
        <w:pStyle w:val="PL"/>
        <w:rPr>
          <w:del w:id="3859" w:author="ruiyue"/>
        </w:rPr>
      </w:pPr>
      <w:del w:id="3860" w:author="ruiyue">
        <w:r>
          <w:delText xml:space="preserve">       - $ref: '#/components/schemas/FileDownloadJob-Single'</w:delText>
        </w:r>
      </w:del>
    </w:p>
    <w:p w14:paraId="0F4CBC3F" w14:textId="77777777" w:rsidR="00C97D6B" w:rsidRDefault="00C97D6B" w:rsidP="00C97D6B">
      <w:pPr>
        <w:pStyle w:val="PL"/>
        <w:rPr>
          <w:del w:id="3861" w:author="ruiyue"/>
        </w:rPr>
      </w:pPr>
      <w:del w:id="3862" w:author="ruiyue">
        <w:r>
          <w:delText xml:space="preserve">       - $ref: '#/components/schemas/Files-Single'</w:delText>
        </w:r>
      </w:del>
    </w:p>
    <w:p w14:paraId="0DDE7F5A" w14:textId="77777777" w:rsidR="00C97D6B" w:rsidRDefault="00C97D6B" w:rsidP="00C97D6B">
      <w:pPr>
        <w:pStyle w:val="PL"/>
        <w:rPr>
          <w:del w:id="3863" w:author="ruiyue"/>
        </w:rPr>
      </w:pPr>
      <w:del w:id="3864" w:author="ruiyue">
        <w:r>
          <w:delText xml:space="preserve">       - $ref: '#/components/schemas/File-Single'</w:delText>
        </w:r>
      </w:del>
    </w:p>
    <w:p w14:paraId="2BC85798" w14:textId="77777777" w:rsidR="00C97D6B" w:rsidRDefault="00C97D6B" w:rsidP="00C97D6B">
      <w:pPr>
        <w:pStyle w:val="PL"/>
        <w:rPr>
          <w:del w:id="3865" w:author="ruiyue"/>
        </w:rPr>
      </w:pPr>
      <w:del w:id="3866" w:author="ruiyue">
        <w:r>
          <w:delText xml:space="preserve">       </w:delText>
        </w:r>
      </w:del>
    </w:p>
    <w:p w14:paraId="3FD52907" w14:textId="77777777" w:rsidR="00C97D6B" w:rsidRDefault="00C97D6B" w:rsidP="00C97D6B">
      <w:pPr>
        <w:pStyle w:val="PL"/>
        <w:rPr>
          <w:del w:id="3867" w:author="ruiyue"/>
        </w:rPr>
      </w:pPr>
      <w:del w:id="3868" w:author="ruiyue">
        <w:r>
          <w:delText xml:space="preserve">       - $ref: '#/components/schemas/MnsRegistry-Single'</w:delText>
        </w:r>
      </w:del>
    </w:p>
    <w:p w14:paraId="6F93BDF8" w14:textId="77777777" w:rsidR="00C97D6B" w:rsidRDefault="00C97D6B" w:rsidP="00C97D6B">
      <w:pPr>
        <w:pStyle w:val="PL"/>
        <w:rPr>
          <w:del w:id="3869" w:author="ruiyue"/>
        </w:rPr>
      </w:pPr>
      <w:del w:id="3870" w:author="ruiyue">
        <w:r>
          <w:delText xml:space="preserve">       - $ref: '#/components/schemas/MnsInfo-Single'</w:delText>
        </w:r>
      </w:del>
    </w:p>
    <w:p w14:paraId="11EBB76D" w14:textId="77777777" w:rsidR="00C97D6B" w:rsidRPr="002A399E" w:rsidRDefault="00C97D6B" w:rsidP="00C97D6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69ECEA1" w14:textId="1343E660" w:rsidR="00945E06" w:rsidRPr="00C97D6B" w:rsidRDefault="00945E06">
      <w:pPr>
        <w:rPr>
          <w:ins w:id="3871" w:author="Huawei" w:date="2023-05-17T16:04:00Z"/>
          <w:noProof/>
          <w:lang w:val="en-US" w:eastAsia="zh-CN"/>
        </w:rPr>
      </w:pPr>
    </w:p>
    <w:p w14:paraId="3C94559E" w14:textId="3B417046" w:rsidR="00337043" w:rsidRDefault="00337043" w:rsidP="00337043">
      <w:pPr>
        <w:pStyle w:val="2"/>
        <w:rPr>
          <w:ins w:id="3872" w:author="Huawei" w:date="2023-05-17T16:04:00Z"/>
          <w:rFonts w:eastAsia="宋体"/>
          <w:lang w:eastAsia="zh-CN"/>
        </w:rPr>
      </w:pPr>
      <w:ins w:id="3873" w:author="Huawei" w:date="2023-05-17T16:04:00Z">
        <w:r>
          <w:rPr>
            <w:lang w:eastAsia="zh-CN"/>
          </w:rPr>
          <w:t>C.4.4</w:t>
        </w:r>
        <w:r>
          <w:rPr>
            <w:lang w:eastAsia="zh-CN"/>
          </w:rPr>
          <w:tab/>
        </w:r>
        <w:proofErr w:type="spellStart"/>
        <w:r w:rsidRPr="00337043">
          <w:rPr>
            <w:lang w:val="en-US" w:eastAsia="zh-CN"/>
          </w:rPr>
          <w:t>OpenAPI</w:t>
        </w:r>
        <w:proofErr w:type="spellEnd"/>
        <w:r w:rsidRPr="00337043">
          <w:rPr>
            <w:lang w:val="en-US" w:eastAsia="zh-CN"/>
          </w:rPr>
          <w:t xml:space="preserve"> document "TS28623_PmControlNrm.yaml"</w:t>
        </w:r>
      </w:ins>
    </w:p>
    <w:p w14:paraId="2250201E" w14:textId="77777777" w:rsidR="00C97D6B" w:rsidRPr="008F7C23" w:rsidRDefault="00C97D6B" w:rsidP="00C97D6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6ECDD50" w14:textId="77777777" w:rsidR="00C97D6B" w:rsidRDefault="00C97D6B" w:rsidP="00C97D6B">
      <w:pPr>
        <w:pStyle w:val="PL"/>
        <w:rPr>
          <w:ins w:id="3874" w:author="ruiyue"/>
        </w:rPr>
      </w:pPr>
      <w:proofErr w:type="spellStart"/>
      <w:ins w:id="3875" w:author="ruiyue">
        <w:r>
          <w:t>openapi</w:t>
        </w:r>
        <w:proofErr w:type="spellEnd"/>
        <w:r>
          <w:t>: 3.0.1</w:t>
        </w:r>
      </w:ins>
    </w:p>
    <w:p w14:paraId="77F32BAA" w14:textId="77777777" w:rsidR="00C97D6B" w:rsidRDefault="00C97D6B" w:rsidP="00C97D6B">
      <w:pPr>
        <w:pStyle w:val="PL"/>
        <w:rPr>
          <w:ins w:id="3876" w:author="ruiyue"/>
        </w:rPr>
      </w:pPr>
      <w:ins w:id="3877" w:author="ruiyue">
        <w:r>
          <w:t>info:</w:t>
        </w:r>
      </w:ins>
    </w:p>
    <w:p w14:paraId="46DEFE49" w14:textId="77777777" w:rsidR="00C97D6B" w:rsidRDefault="00C97D6B" w:rsidP="00C97D6B">
      <w:pPr>
        <w:pStyle w:val="PL"/>
        <w:rPr>
          <w:ins w:id="3878" w:author="ruiyue"/>
        </w:rPr>
      </w:pPr>
      <w:ins w:id="3879" w:author="ruiyue">
        <w:r>
          <w:t xml:space="preserve">  title: PM control NRM </w:t>
        </w:r>
      </w:ins>
    </w:p>
    <w:p w14:paraId="73CE1527" w14:textId="77777777" w:rsidR="00C97D6B" w:rsidRDefault="00C97D6B" w:rsidP="00C97D6B">
      <w:pPr>
        <w:pStyle w:val="PL"/>
        <w:rPr>
          <w:ins w:id="3880" w:author="ruiyue"/>
        </w:rPr>
      </w:pPr>
      <w:ins w:id="3881" w:author="ruiyue">
        <w:r>
          <w:t xml:space="preserve">  version: 18.4.0</w:t>
        </w:r>
      </w:ins>
    </w:p>
    <w:p w14:paraId="440E62D1" w14:textId="77777777" w:rsidR="00C97D6B" w:rsidRDefault="00C97D6B" w:rsidP="00C97D6B">
      <w:pPr>
        <w:pStyle w:val="PL"/>
        <w:rPr>
          <w:ins w:id="3882" w:author="ruiyue"/>
        </w:rPr>
      </w:pPr>
      <w:ins w:id="3883" w:author="ruiyue">
        <w:r>
          <w:t xml:space="preserve">  description: &gt;-</w:t>
        </w:r>
      </w:ins>
    </w:p>
    <w:p w14:paraId="76F1CA42" w14:textId="77777777" w:rsidR="00C97D6B" w:rsidRDefault="00C97D6B" w:rsidP="00C97D6B">
      <w:pPr>
        <w:pStyle w:val="PL"/>
        <w:rPr>
          <w:ins w:id="3884" w:author="ruiyue"/>
        </w:rPr>
      </w:pPr>
      <w:ins w:id="3885" w:author="ruiyue">
        <w:r>
          <w:t xml:space="preserve">    OAS 3.0.1 definition of the PM control NRM fragment</w:t>
        </w:r>
      </w:ins>
    </w:p>
    <w:p w14:paraId="34E93A1E" w14:textId="77777777" w:rsidR="00C97D6B" w:rsidRDefault="00C97D6B" w:rsidP="00C97D6B">
      <w:pPr>
        <w:pStyle w:val="PL"/>
        <w:rPr>
          <w:ins w:id="3886" w:author="ruiyue"/>
        </w:rPr>
      </w:pPr>
      <w:ins w:id="3887" w:author="ruiyue">
        <w:r>
          <w:t xml:space="preserve">    Â© 2022, 3GPP Organizational Partners (ARIB, ATIS, CCSA, ETSI, TSDSI, TTA, TTC).</w:t>
        </w:r>
      </w:ins>
    </w:p>
    <w:p w14:paraId="7267595A" w14:textId="77777777" w:rsidR="00C97D6B" w:rsidRDefault="00C97D6B" w:rsidP="00C97D6B">
      <w:pPr>
        <w:pStyle w:val="PL"/>
        <w:rPr>
          <w:ins w:id="3888" w:author="ruiyue"/>
        </w:rPr>
      </w:pPr>
      <w:ins w:id="3889" w:author="ruiyue">
        <w:r>
          <w:t xml:space="preserve">    All rights reserved.</w:t>
        </w:r>
      </w:ins>
    </w:p>
    <w:p w14:paraId="01DBC457" w14:textId="77777777" w:rsidR="00C97D6B" w:rsidRDefault="00C97D6B" w:rsidP="00C97D6B">
      <w:pPr>
        <w:pStyle w:val="PL"/>
        <w:rPr>
          <w:ins w:id="3890" w:author="ruiyue"/>
        </w:rPr>
      </w:pPr>
      <w:proofErr w:type="spellStart"/>
      <w:ins w:id="3891" w:author="ruiyue">
        <w:r>
          <w:t>externalDocs</w:t>
        </w:r>
        <w:proofErr w:type="spellEnd"/>
        <w:r>
          <w:t>:</w:t>
        </w:r>
      </w:ins>
    </w:p>
    <w:p w14:paraId="6707EDC8" w14:textId="77777777" w:rsidR="00C97D6B" w:rsidRDefault="00C97D6B" w:rsidP="00C97D6B">
      <w:pPr>
        <w:pStyle w:val="PL"/>
        <w:rPr>
          <w:ins w:id="3892" w:author="ruiyue"/>
        </w:rPr>
      </w:pPr>
      <w:ins w:id="3893" w:author="ruiyue">
        <w:r>
          <w:t xml:space="preserve">  description: 3GPP TS 28.623; Generic NRM</w:t>
        </w:r>
      </w:ins>
    </w:p>
    <w:p w14:paraId="363A09FF" w14:textId="77777777" w:rsidR="00C97D6B" w:rsidRDefault="00C97D6B" w:rsidP="00C97D6B">
      <w:pPr>
        <w:pStyle w:val="PL"/>
        <w:rPr>
          <w:ins w:id="3894" w:author="ruiyue"/>
        </w:rPr>
      </w:pPr>
      <w:ins w:id="3895" w:author="ruiyue">
        <w:r>
          <w:t xml:space="preserve">  url: http://www.3gpp.org/ftp/Specs/archive/28_series/28.623/</w:t>
        </w:r>
      </w:ins>
    </w:p>
    <w:p w14:paraId="6B9E3B2C" w14:textId="77777777" w:rsidR="00C97D6B" w:rsidRDefault="00C97D6B" w:rsidP="00C97D6B">
      <w:pPr>
        <w:pStyle w:val="PL"/>
        <w:rPr>
          <w:ins w:id="3896" w:author="ruiyue"/>
        </w:rPr>
      </w:pPr>
      <w:ins w:id="3897" w:author="ruiyue">
        <w:r>
          <w:t>paths: {}</w:t>
        </w:r>
      </w:ins>
    </w:p>
    <w:p w14:paraId="30510863" w14:textId="77777777" w:rsidR="00C97D6B" w:rsidRDefault="00C97D6B" w:rsidP="00C97D6B">
      <w:pPr>
        <w:pStyle w:val="PL"/>
        <w:rPr>
          <w:ins w:id="3898" w:author="ruiyue"/>
        </w:rPr>
      </w:pPr>
      <w:ins w:id="3899" w:author="ruiyue">
        <w:r>
          <w:t>components:</w:t>
        </w:r>
      </w:ins>
    </w:p>
    <w:p w14:paraId="2FBB8C1E" w14:textId="77777777" w:rsidR="00C97D6B" w:rsidRDefault="00C97D6B" w:rsidP="00C97D6B">
      <w:pPr>
        <w:pStyle w:val="PL"/>
        <w:rPr>
          <w:ins w:id="3900" w:author="ruiyue"/>
        </w:rPr>
      </w:pPr>
      <w:ins w:id="3901" w:author="ruiyue">
        <w:r>
          <w:t xml:space="preserve">  schemas:</w:t>
        </w:r>
      </w:ins>
    </w:p>
    <w:p w14:paraId="48FB1FAF" w14:textId="77777777" w:rsidR="00C97D6B" w:rsidRDefault="00C97D6B" w:rsidP="00C97D6B">
      <w:pPr>
        <w:pStyle w:val="PL"/>
        <w:rPr>
          <w:ins w:id="3902" w:author="ruiyue"/>
        </w:rPr>
      </w:pPr>
      <w:ins w:id="3903" w:author="ruiyue">
        <w:r>
          <w:t>#-------- Definition of types-----------------------------------------------------</w:t>
        </w:r>
      </w:ins>
    </w:p>
    <w:p w14:paraId="64FB4CAC" w14:textId="77777777" w:rsidR="00C97D6B" w:rsidRDefault="00C97D6B" w:rsidP="00C97D6B">
      <w:pPr>
        <w:pStyle w:val="PL"/>
        <w:rPr>
          <w:ins w:id="3904" w:author="ruiyue"/>
        </w:rPr>
      </w:pPr>
    </w:p>
    <w:p w14:paraId="17B942FF" w14:textId="77777777" w:rsidR="00C97D6B" w:rsidRDefault="00C97D6B" w:rsidP="00C97D6B">
      <w:pPr>
        <w:pStyle w:val="PL"/>
        <w:rPr>
          <w:ins w:id="3905" w:author="ruiyue"/>
        </w:rPr>
      </w:pPr>
    </w:p>
    <w:p w14:paraId="394BE251" w14:textId="77777777" w:rsidR="00C97D6B" w:rsidRDefault="00C97D6B" w:rsidP="00C97D6B">
      <w:pPr>
        <w:pStyle w:val="PL"/>
        <w:rPr>
          <w:ins w:id="3906" w:author="ruiyue"/>
        </w:rPr>
      </w:pPr>
      <w:ins w:id="3907" w:author="ruiyue">
        <w:r>
          <w:t xml:space="preserve">#-------- Definition of concrete IOCs --------------------------------------------                          </w:t>
        </w:r>
      </w:ins>
    </w:p>
    <w:p w14:paraId="2F360150" w14:textId="77777777" w:rsidR="00C97D6B" w:rsidRDefault="00C97D6B" w:rsidP="00C97D6B">
      <w:pPr>
        <w:pStyle w:val="PL"/>
        <w:rPr>
          <w:ins w:id="3908" w:author="ruiyue"/>
        </w:rPr>
      </w:pPr>
      <w:ins w:id="3909" w:author="ruiyue">
        <w:r>
          <w:t xml:space="preserve">    </w:t>
        </w:r>
        <w:proofErr w:type="spellStart"/>
        <w:r>
          <w:t>PerfMetricJob</w:t>
        </w:r>
        <w:proofErr w:type="spellEnd"/>
        <w:r>
          <w:t>-Single:</w:t>
        </w:r>
      </w:ins>
    </w:p>
    <w:p w14:paraId="45DD2344" w14:textId="77777777" w:rsidR="00C97D6B" w:rsidRDefault="00C97D6B" w:rsidP="00C97D6B">
      <w:pPr>
        <w:pStyle w:val="PL"/>
        <w:rPr>
          <w:ins w:id="3910" w:author="ruiyue"/>
        </w:rPr>
      </w:pPr>
      <w:ins w:id="3911" w:author="ruiyue">
        <w:r>
          <w:t xml:space="preserve">      </w:t>
        </w:r>
        <w:proofErr w:type="spellStart"/>
        <w:r>
          <w:t>allOf</w:t>
        </w:r>
        <w:proofErr w:type="spellEnd"/>
        <w:r>
          <w:t>:</w:t>
        </w:r>
      </w:ins>
    </w:p>
    <w:p w14:paraId="4F9ED34D" w14:textId="77777777" w:rsidR="00C97D6B" w:rsidRDefault="00C97D6B" w:rsidP="00C97D6B">
      <w:pPr>
        <w:pStyle w:val="PL"/>
        <w:rPr>
          <w:ins w:id="3912" w:author="ruiyue"/>
        </w:rPr>
      </w:pPr>
      <w:ins w:id="3913" w:author="ruiyue">
        <w:r>
          <w:t xml:space="preserve">        - $ref: 'TS28623_GenericNrm.yaml#/components/schemas/Top'</w:t>
        </w:r>
      </w:ins>
    </w:p>
    <w:p w14:paraId="1B1D0485" w14:textId="77777777" w:rsidR="00C97D6B" w:rsidRDefault="00C97D6B" w:rsidP="00C97D6B">
      <w:pPr>
        <w:pStyle w:val="PL"/>
        <w:rPr>
          <w:ins w:id="3914" w:author="ruiyue"/>
        </w:rPr>
      </w:pPr>
      <w:ins w:id="3915" w:author="ruiyue">
        <w:r>
          <w:t xml:space="preserve">        - type: object</w:t>
        </w:r>
      </w:ins>
    </w:p>
    <w:p w14:paraId="43432A19" w14:textId="77777777" w:rsidR="00C97D6B" w:rsidRDefault="00C97D6B" w:rsidP="00C97D6B">
      <w:pPr>
        <w:pStyle w:val="PL"/>
        <w:rPr>
          <w:ins w:id="3916" w:author="ruiyue"/>
        </w:rPr>
      </w:pPr>
      <w:ins w:id="3917" w:author="ruiyue">
        <w:r>
          <w:t xml:space="preserve">          properties:</w:t>
        </w:r>
      </w:ins>
    </w:p>
    <w:p w14:paraId="02B2DB60" w14:textId="77777777" w:rsidR="00C97D6B" w:rsidRDefault="00C97D6B" w:rsidP="00C97D6B">
      <w:pPr>
        <w:pStyle w:val="PL"/>
        <w:rPr>
          <w:ins w:id="3918" w:author="ruiyue"/>
        </w:rPr>
      </w:pPr>
      <w:ins w:id="3919" w:author="ruiyue">
        <w:r>
          <w:t xml:space="preserve">            attributes:</w:t>
        </w:r>
      </w:ins>
    </w:p>
    <w:p w14:paraId="2296A0A2" w14:textId="77777777" w:rsidR="00C97D6B" w:rsidRDefault="00C97D6B" w:rsidP="00C97D6B">
      <w:pPr>
        <w:pStyle w:val="PL"/>
        <w:rPr>
          <w:ins w:id="3920" w:author="ruiyue"/>
        </w:rPr>
      </w:pPr>
      <w:ins w:id="3921" w:author="ruiyue">
        <w:r>
          <w:t xml:space="preserve">              type: object</w:t>
        </w:r>
      </w:ins>
    </w:p>
    <w:p w14:paraId="079D2785" w14:textId="77777777" w:rsidR="00C97D6B" w:rsidRDefault="00C97D6B" w:rsidP="00C97D6B">
      <w:pPr>
        <w:pStyle w:val="PL"/>
        <w:rPr>
          <w:ins w:id="3922" w:author="ruiyue"/>
        </w:rPr>
      </w:pPr>
      <w:ins w:id="3923" w:author="ruiyue">
        <w:r>
          <w:t xml:space="preserve">              properties:</w:t>
        </w:r>
      </w:ins>
    </w:p>
    <w:p w14:paraId="3301DA6E" w14:textId="77777777" w:rsidR="00C97D6B" w:rsidRDefault="00C97D6B" w:rsidP="00C97D6B">
      <w:pPr>
        <w:pStyle w:val="PL"/>
        <w:rPr>
          <w:ins w:id="3924" w:author="ruiyue"/>
        </w:rPr>
      </w:pPr>
      <w:ins w:id="3925" w:author="ruiyue">
        <w:r>
          <w:t xml:space="preserve">                </w:t>
        </w:r>
        <w:proofErr w:type="spellStart"/>
        <w:r>
          <w:t>administrativeState</w:t>
        </w:r>
        <w:proofErr w:type="spellEnd"/>
        <w:r>
          <w:t>:</w:t>
        </w:r>
      </w:ins>
    </w:p>
    <w:p w14:paraId="692581E1" w14:textId="77777777" w:rsidR="00C97D6B" w:rsidRDefault="00C97D6B" w:rsidP="00C97D6B">
      <w:pPr>
        <w:pStyle w:val="PL"/>
        <w:rPr>
          <w:ins w:id="3926" w:author="ruiyue"/>
        </w:rPr>
      </w:pPr>
      <w:ins w:id="3927" w:author="ruiyue">
        <w:r>
          <w:t xml:space="preserve">                  $ref: 'TS28623_ComDefs.yaml#/components/schemas/</w:t>
        </w:r>
        <w:proofErr w:type="spellStart"/>
        <w:r>
          <w:t>AdministrativeState</w:t>
        </w:r>
        <w:proofErr w:type="spellEnd"/>
        <w:r>
          <w:t>'</w:t>
        </w:r>
      </w:ins>
    </w:p>
    <w:p w14:paraId="5EF47F5C" w14:textId="77777777" w:rsidR="00C97D6B" w:rsidRDefault="00C97D6B" w:rsidP="00C97D6B">
      <w:pPr>
        <w:pStyle w:val="PL"/>
        <w:rPr>
          <w:ins w:id="3928" w:author="ruiyue"/>
        </w:rPr>
      </w:pPr>
      <w:ins w:id="3929" w:author="ruiyue">
        <w:r>
          <w:t xml:space="preserve">                </w:t>
        </w:r>
        <w:proofErr w:type="spellStart"/>
        <w:r>
          <w:t>operationalState</w:t>
        </w:r>
        <w:proofErr w:type="spellEnd"/>
        <w:r>
          <w:t>:</w:t>
        </w:r>
      </w:ins>
    </w:p>
    <w:p w14:paraId="64C6D877" w14:textId="77777777" w:rsidR="00C97D6B" w:rsidRDefault="00C97D6B" w:rsidP="00C97D6B">
      <w:pPr>
        <w:pStyle w:val="PL"/>
        <w:rPr>
          <w:ins w:id="3930" w:author="ruiyue"/>
        </w:rPr>
      </w:pPr>
      <w:ins w:id="3931" w:author="ruiyue">
        <w:r>
          <w:t xml:space="preserve">                  $ref: 'TS28623_ComDefs.yaml#/components/schemas/</w:t>
        </w:r>
        <w:proofErr w:type="spellStart"/>
        <w:r>
          <w:t>OperationalState</w:t>
        </w:r>
        <w:proofErr w:type="spellEnd"/>
        <w:r>
          <w:t>'</w:t>
        </w:r>
      </w:ins>
    </w:p>
    <w:p w14:paraId="3B6B4A96" w14:textId="77777777" w:rsidR="00C97D6B" w:rsidRDefault="00C97D6B" w:rsidP="00C97D6B">
      <w:pPr>
        <w:pStyle w:val="PL"/>
        <w:rPr>
          <w:ins w:id="3932" w:author="ruiyue"/>
        </w:rPr>
      </w:pPr>
      <w:ins w:id="3933" w:author="ruiyue">
        <w:r>
          <w:t xml:space="preserve">                </w:t>
        </w:r>
        <w:proofErr w:type="spellStart"/>
        <w:r>
          <w:t>jobId</w:t>
        </w:r>
        <w:proofErr w:type="spellEnd"/>
        <w:r>
          <w:t>:</w:t>
        </w:r>
      </w:ins>
    </w:p>
    <w:p w14:paraId="1E1931EA" w14:textId="77777777" w:rsidR="00C97D6B" w:rsidRDefault="00C97D6B" w:rsidP="00C97D6B">
      <w:pPr>
        <w:pStyle w:val="PL"/>
        <w:rPr>
          <w:ins w:id="3934" w:author="ruiyue"/>
        </w:rPr>
      </w:pPr>
      <w:ins w:id="3935" w:author="ruiyue">
        <w:r>
          <w:t xml:space="preserve">                  type: string</w:t>
        </w:r>
      </w:ins>
    </w:p>
    <w:p w14:paraId="479C942E" w14:textId="77777777" w:rsidR="00C97D6B" w:rsidRDefault="00C97D6B" w:rsidP="00C97D6B">
      <w:pPr>
        <w:pStyle w:val="PL"/>
        <w:rPr>
          <w:ins w:id="3936" w:author="ruiyue"/>
        </w:rPr>
      </w:pPr>
      <w:ins w:id="3937" w:author="ruiyue">
        <w:r>
          <w:t xml:space="preserve">                </w:t>
        </w:r>
        <w:proofErr w:type="spellStart"/>
        <w:r>
          <w:t>performanceMetrics</w:t>
        </w:r>
        <w:proofErr w:type="spellEnd"/>
        <w:r>
          <w:t>:</w:t>
        </w:r>
      </w:ins>
    </w:p>
    <w:p w14:paraId="5CED8F10" w14:textId="77777777" w:rsidR="00C97D6B" w:rsidRDefault="00C97D6B" w:rsidP="00C97D6B">
      <w:pPr>
        <w:pStyle w:val="PL"/>
        <w:rPr>
          <w:ins w:id="3938" w:author="ruiyue"/>
        </w:rPr>
      </w:pPr>
      <w:ins w:id="3939" w:author="ruiyue">
        <w:r>
          <w:t xml:space="preserve">                  type: array</w:t>
        </w:r>
      </w:ins>
    </w:p>
    <w:p w14:paraId="2096374D" w14:textId="77777777" w:rsidR="00C97D6B" w:rsidRDefault="00C97D6B" w:rsidP="00C97D6B">
      <w:pPr>
        <w:pStyle w:val="PL"/>
        <w:rPr>
          <w:ins w:id="3940" w:author="ruiyue"/>
        </w:rPr>
      </w:pPr>
      <w:ins w:id="3941" w:author="ruiyue">
        <w:r>
          <w:t xml:space="preserve">                  items:</w:t>
        </w:r>
      </w:ins>
    </w:p>
    <w:p w14:paraId="3DD43A52" w14:textId="77777777" w:rsidR="00C97D6B" w:rsidRDefault="00C97D6B" w:rsidP="00C97D6B">
      <w:pPr>
        <w:pStyle w:val="PL"/>
        <w:rPr>
          <w:ins w:id="3942" w:author="ruiyue"/>
        </w:rPr>
      </w:pPr>
      <w:ins w:id="3943" w:author="ruiyue">
        <w:r>
          <w:t xml:space="preserve">                    type: string</w:t>
        </w:r>
      </w:ins>
    </w:p>
    <w:p w14:paraId="11CE4238" w14:textId="77777777" w:rsidR="00C97D6B" w:rsidRDefault="00C97D6B" w:rsidP="00C97D6B">
      <w:pPr>
        <w:pStyle w:val="PL"/>
        <w:rPr>
          <w:ins w:id="3944" w:author="ruiyue"/>
        </w:rPr>
      </w:pPr>
      <w:ins w:id="3945" w:author="ruiyue">
        <w:r>
          <w:t xml:space="preserve">                </w:t>
        </w:r>
        <w:proofErr w:type="spellStart"/>
        <w:r>
          <w:t>granularityPeriod</w:t>
        </w:r>
        <w:proofErr w:type="spellEnd"/>
        <w:r>
          <w:t>:</w:t>
        </w:r>
      </w:ins>
    </w:p>
    <w:p w14:paraId="30CF1D6F" w14:textId="77777777" w:rsidR="00C97D6B" w:rsidRDefault="00C97D6B" w:rsidP="00C97D6B">
      <w:pPr>
        <w:pStyle w:val="PL"/>
        <w:rPr>
          <w:ins w:id="3946" w:author="ruiyue"/>
        </w:rPr>
      </w:pPr>
      <w:ins w:id="3947" w:author="ruiyue">
        <w:r>
          <w:t xml:space="preserve">                  type: integer</w:t>
        </w:r>
      </w:ins>
    </w:p>
    <w:p w14:paraId="14A902EB" w14:textId="77777777" w:rsidR="00C97D6B" w:rsidRDefault="00C97D6B" w:rsidP="00C97D6B">
      <w:pPr>
        <w:pStyle w:val="PL"/>
        <w:rPr>
          <w:ins w:id="3948" w:author="ruiyue"/>
        </w:rPr>
      </w:pPr>
      <w:ins w:id="3949" w:author="ruiyue">
        <w:r>
          <w:t xml:space="preserve">                  minimum: 1</w:t>
        </w:r>
      </w:ins>
    </w:p>
    <w:p w14:paraId="32E1B1D0" w14:textId="77777777" w:rsidR="00C97D6B" w:rsidRDefault="00C97D6B" w:rsidP="00C97D6B">
      <w:pPr>
        <w:pStyle w:val="PL"/>
        <w:rPr>
          <w:ins w:id="3950" w:author="ruiyue"/>
        </w:rPr>
      </w:pPr>
      <w:ins w:id="3951" w:author="ruiyue">
        <w:r>
          <w:t xml:space="preserve">                </w:t>
        </w:r>
        <w:proofErr w:type="spellStart"/>
        <w:r>
          <w:t>objectInstances</w:t>
        </w:r>
        <w:proofErr w:type="spellEnd"/>
        <w:r>
          <w:t>:</w:t>
        </w:r>
      </w:ins>
    </w:p>
    <w:p w14:paraId="176F3422" w14:textId="77777777" w:rsidR="00C97D6B" w:rsidRDefault="00C97D6B" w:rsidP="00C97D6B">
      <w:pPr>
        <w:pStyle w:val="PL"/>
        <w:rPr>
          <w:ins w:id="3952" w:author="ruiyue"/>
        </w:rPr>
      </w:pPr>
      <w:ins w:id="3953" w:author="ruiyue">
        <w:r>
          <w:t xml:space="preserve">                  $ref: 'TS28623_ComDefs.yaml#/components/schemas/</w:t>
        </w:r>
        <w:proofErr w:type="spellStart"/>
        <w:r>
          <w:t>DnList</w:t>
        </w:r>
        <w:proofErr w:type="spellEnd"/>
        <w:r>
          <w:t>'</w:t>
        </w:r>
      </w:ins>
    </w:p>
    <w:p w14:paraId="202FBF57" w14:textId="77777777" w:rsidR="00C97D6B" w:rsidRDefault="00C97D6B" w:rsidP="00C97D6B">
      <w:pPr>
        <w:pStyle w:val="PL"/>
        <w:rPr>
          <w:ins w:id="3954" w:author="ruiyue"/>
        </w:rPr>
      </w:pPr>
      <w:ins w:id="3955" w:author="ruiyue">
        <w:r>
          <w:t xml:space="preserve">                </w:t>
        </w:r>
        <w:proofErr w:type="spellStart"/>
        <w:r>
          <w:t>rootObjectInstances</w:t>
        </w:r>
        <w:proofErr w:type="spellEnd"/>
        <w:r>
          <w:t>:</w:t>
        </w:r>
      </w:ins>
    </w:p>
    <w:p w14:paraId="62CC2EEA" w14:textId="77777777" w:rsidR="00C97D6B" w:rsidRDefault="00C97D6B" w:rsidP="00C97D6B">
      <w:pPr>
        <w:pStyle w:val="PL"/>
        <w:rPr>
          <w:ins w:id="3956" w:author="ruiyue"/>
        </w:rPr>
      </w:pPr>
      <w:ins w:id="3957" w:author="ruiyue">
        <w:r>
          <w:t xml:space="preserve">                  $ref: 'TS28623_ComDefs.yaml#/components/schemas/</w:t>
        </w:r>
        <w:proofErr w:type="spellStart"/>
        <w:r>
          <w:t>DnList</w:t>
        </w:r>
        <w:proofErr w:type="spellEnd"/>
        <w:r>
          <w:t>'</w:t>
        </w:r>
      </w:ins>
    </w:p>
    <w:p w14:paraId="4E30BDB2" w14:textId="77777777" w:rsidR="00C97D6B" w:rsidRDefault="00C97D6B" w:rsidP="00C97D6B">
      <w:pPr>
        <w:pStyle w:val="PL"/>
        <w:rPr>
          <w:ins w:id="3958" w:author="ruiyue"/>
        </w:rPr>
      </w:pPr>
      <w:ins w:id="3959" w:author="ruiyue">
        <w:r>
          <w:t xml:space="preserve">                </w:t>
        </w:r>
        <w:proofErr w:type="spellStart"/>
        <w:r>
          <w:t>reportingCtrl</w:t>
        </w:r>
        <w:proofErr w:type="spellEnd"/>
        <w:r>
          <w:t>:</w:t>
        </w:r>
      </w:ins>
    </w:p>
    <w:p w14:paraId="3EEA24B7" w14:textId="77777777" w:rsidR="00C97D6B" w:rsidRDefault="00C97D6B" w:rsidP="00C97D6B">
      <w:pPr>
        <w:pStyle w:val="PL"/>
        <w:rPr>
          <w:ins w:id="3960" w:author="ruiyue"/>
        </w:rPr>
      </w:pPr>
      <w:ins w:id="3961" w:author="ruiyue">
        <w:r>
          <w:t xml:space="preserve">                  $ref: 'TS28623_GenericNrm.yaml#/components/schemas/</w:t>
        </w:r>
        <w:proofErr w:type="spellStart"/>
        <w:r>
          <w:t>ReportingCtrl</w:t>
        </w:r>
        <w:proofErr w:type="spellEnd"/>
        <w:r>
          <w:t>'</w:t>
        </w:r>
      </w:ins>
    </w:p>
    <w:p w14:paraId="378F4C29" w14:textId="77777777" w:rsidR="00C97D6B" w:rsidRDefault="00C97D6B" w:rsidP="00C97D6B">
      <w:pPr>
        <w:pStyle w:val="PL"/>
        <w:rPr>
          <w:ins w:id="3962" w:author="ruiyue"/>
        </w:rPr>
      </w:pPr>
      <w:ins w:id="3963" w:author="ruiyue">
        <w:r>
          <w:t xml:space="preserve">            Files:</w:t>
        </w:r>
      </w:ins>
    </w:p>
    <w:p w14:paraId="0F6985E8" w14:textId="77777777" w:rsidR="00C97D6B" w:rsidRDefault="00C97D6B" w:rsidP="00C97D6B">
      <w:pPr>
        <w:pStyle w:val="PL"/>
        <w:rPr>
          <w:ins w:id="3964" w:author="ruiyue"/>
        </w:rPr>
      </w:pPr>
      <w:ins w:id="3965" w:author="ruiyue">
        <w:r>
          <w:t xml:space="preserve">              $ref: 'TS28623_FileManagementNrm.yaml#/components/schemas/Files-Multiple'</w:t>
        </w:r>
      </w:ins>
    </w:p>
    <w:p w14:paraId="5E42D3EB" w14:textId="77777777" w:rsidR="00C97D6B" w:rsidRDefault="00C97D6B" w:rsidP="00C97D6B">
      <w:pPr>
        <w:pStyle w:val="PL"/>
        <w:rPr>
          <w:ins w:id="3966" w:author="ruiyue"/>
        </w:rPr>
      </w:pPr>
    </w:p>
    <w:p w14:paraId="44C8D8E1" w14:textId="77777777" w:rsidR="00C97D6B" w:rsidRDefault="00C97D6B" w:rsidP="00C97D6B">
      <w:pPr>
        <w:pStyle w:val="PL"/>
        <w:rPr>
          <w:ins w:id="3967" w:author="ruiyue"/>
        </w:rPr>
      </w:pPr>
      <w:ins w:id="3968" w:author="ruiyue">
        <w:r>
          <w:lastRenderedPageBreak/>
          <w:t>#-------- Definition of YAML arrays for name-contained IOCs ----------------------</w:t>
        </w:r>
      </w:ins>
    </w:p>
    <w:p w14:paraId="683508E7" w14:textId="77777777" w:rsidR="00C97D6B" w:rsidRDefault="00C97D6B" w:rsidP="00C97D6B">
      <w:pPr>
        <w:pStyle w:val="PL"/>
        <w:rPr>
          <w:ins w:id="3969" w:author="ruiyue"/>
        </w:rPr>
      </w:pPr>
      <w:ins w:id="3970" w:author="ruiyue">
        <w:r>
          <w:t xml:space="preserve">    </w:t>
        </w:r>
        <w:proofErr w:type="spellStart"/>
        <w:r>
          <w:t>PerfMetricJob</w:t>
        </w:r>
        <w:proofErr w:type="spellEnd"/>
        <w:r>
          <w:t>-Multiple:</w:t>
        </w:r>
      </w:ins>
    </w:p>
    <w:p w14:paraId="55A3659A" w14:textId="77777777" w:rsidR="00C97D6B" w:rsidRDefault="00C97D6B" w:rsidP="00C97D6B">
      <w:pPr>
        <w:pStyle w:val="PL"/>
        <w:rPr>
          <w:ins w:id="3971" w:author="ruiyue"/>
        </w:rPr>
      </w:pPr>
      <w:ins w:id="3972" w:author="ruiyue">
        <w:r>
          <w:t xml:space="preserve">      type: array</w:t>
        </w:r>
      </w:ins>
    </w:p>
    <w:p w14:paraId="787D9D0F" w14:textId="77777777" w:rsidR="00C97D6B" w:rsidRDefault="00C97D6B" w:rsidP="00C97D6B">
      <w:pPr>
        <w:pStyle w:val="PL"/>
        <w:rPr>
          <w:ins w:id="3973" w:author="ruiyue"/>
        </w:rPr>
      </w:pPr>
      <w:ins w:id="3974" w:author="ruiyue">
        <w:r>
          <w:t xml:space="preserve">      items:</w:t>
        </w:r>
      </w:ins>
    </w:p>
    <w:p w14:paraId="05FF39AB" w14:textId="77777777" w:rsidR="00C97D6B" w:rsidRDefault="00C97D6B" w:rsidP="00C97D6B">
      <w:pPr>
        <w:pStyle w:val="PL"/>
        <w:rPr>
          <w:ins w:id="3975" w:author="ruiyue"/>
        </w:rPr>
      </w:pPr>
      <w:ins w:id="3976" w:author="ruiyue">
        <w:r>
          <w:t xml:space="preserve">        $ref: '#/components/schemas/</w:t>
        </w:r>
        <w:proofErr w:type="spellStart"/>
        <w:r>
          <w:t>PerfMetricJob</w:t>
        </w:r>
        <w:proofErr w:type="spellEnd"/>
        <w:r>
          <w:t>-Single'</w:t>
        </w:r>
      </w:ins>
    </w:p>
    <w:p w14:paraId="2B541A48" w14:textId="77777777" w:rsidR="00C97D6B" w:rsidRDefault="00C97D6B" w:rsidP="00C97D6B">
      <w:pPr>
        <w:pStyle w:val="PL"/>
        <w:rPr>
          <w:ins w:id="3977" w:author="ruiyue"/>
        </w:rPr>
      </w:pPr>
    </w:p>
    <w:p w14:paraId="548108BB" w14:textId="77777777" w:rsidR="00C97D6B" w:rsidRDefault="00C97D6B" w:rsidP="00C97D6B">
      <w:pPr>
        <w:pStyle w:val="PL"/>
        <w:rPr>
          <w:ins w:id="3978" w:author="ruiyue"/>
        </w:rPr>
      </w:pPr>
      <w:ins w:id="3979" w:author="ruiyue">
        <w:r>
          <w:t>#-------- Definitions in TS 28.623 for TS 28.532 ---------------------------------</w:t>
        </w:r>
      </w:ins>
    </w:p>
    <w:p w14:paraId="7538E032" w14:textId="77777777" w:rsidR="00C97D6B" w:rsidRDefault="00C97D6B" w:rsidP="00C97D6B">
      <w:pPr>
        <w:pStyle w:val="PL"/>
        <w:rPr>
          <w:ins w:id="3980" w:author="ruiyue"/>
        </w:rPr>
      </w:pPr>
      <w:ins w:id="3981" w:author="ruiyue">
        <w:r>
          <w:t xml:space="preserve">    resources-</w:t>
        </w:r>
        <w:proofErr w:type="spellStart"/>
        <w:r>
          <w:t>PmControlNrm</w:t>
        </w:r>
        <w:proofErr w:type="spellEnd"/>
        <w:r>
          <w:t>:</w:t>
        </w:r>
      </w:ins>
    </w:p>
    <w:p w14:paraId="21FDDE72" w14:textId="77777777" w:rsidR="00C97D6B" w:rsidRDefault="00C97D6B" w:rsidP="00C97D6B">
      <w:pPr>
        <w:pStyle w:val="PL"/>
        <w:rPr>
          <w:ins w:id="3982" w:author="ruiyue"/>
        </w:rPr>
      </w:pPr>
      <w:ins w:id="3983" w:author="ruiyue">
        <w:r>
          <w:t xml:space="preserve">      </w:t>
        </w:r>
        <w:proofErr w:type="spellStart"/>
        <w:r>
          <w:t>oneOf</w:t>
        </w:r>
        <w:proofErr w:type="spellEnd"/>
        <w:r>
          <w:t>:</w:t>
        </w:r>
      </w:ins>
    </w:p>
    <w:p w14:paraId="234B6DB1" w14:textId="77777777" w:rsidR="00C97D6B" w:rsidRDefault="00C97D6B" w:rsidP="00C97D6B">
      <w:pPr>
        <w:pStyle w:val="PL"/>
        <w:rPr>
          <w:ins w:id="3984" w:author="ruiyue"/>
        </w:rPr>
      </w:pPr>
      <w:ins w:id="3985" w:author="ruiyue">
        <w:r>
          <w:t xml:space="preserve">       - $ref: '#/components/schemas/</w:t>
        </w:r>
        <w:proofErr w:type="spellStart"/>
        <w:r>
          <w:t>PerfMetricJob</w:t>
        </w:r>
        <w:proofErr w:type="spellEnd"/>
        <w:r>
          <w:t>-Single'</w:t>
        </w:r>
      </w:ins>
    </w:p>
    <w:p w14:paraId="1FBBF492" w14:textId="77777777" w:rsidR="00C97D6B" w:rsidRDefault="00C97D6B" w:rsidP="00C97D6B">
      <w:pPr>
        <w:pStyle w:val="PL"/>
      </w:pPr>
    </w:p>
    <w:p w14:paraId="08A253A4" w14:textId="77777777" w:rsidR="00C97D6B" w:rsidRPr="002A399E" w:rsidRDefault="00C97D6B" w:rsidP="00C97D6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CDE28D5" w14:textId="41A04C99" w:rsidR="00337043" w:rsidRDefault="00337043" w:rsidP="00A4619C">
      <w:pPr>
        <w:pStyle w:val="PL"/>
        <w:rPr>
          <w:ins w:id="3986" w:author="Huawei" w:date="2023-05-17T16:04:00Z"/>
          <w:noProof/>
          <w:lang w:eastAsia="zh-CN"/>
        </w:rPr>
      </w:pPr>
    </w:p>
    <w:p w14:paraId="445E69DB" w14:textId="587D09F7" w:rsidR="00337043" w:rsidRDefault="00337043" w:rsidP="00337043">
      <w:pPr>
        <w:pStyle w:val="2"/>
        <w:rPr>
          <w:ins w:id="3987" w:author="Huawei" w:date="2023-05-17T16:04:00Z"/>
          <w:rFonts w:eastAsia="宋体"/>
          <w:lang w:eastAsia="zh-CN"/>
        </w:rPr>
      </w:pPr>
      <w:ins w:id="3988" w:author="Huawei" w:date="2023-05-17T16:04:00Z">
        <w:r>
          <w:rPr>
            <w:lang w:eastAsia="zh-CN"/>
          </w:rPr>
          <w:t>C.4.5</w:t>
        </w:r>
        <w:r>
          <w:rPr>
            <w:lang w:eastAsia="zh-CN"/>
          </w:rPr>
          <w:tab/>
        </w:r>
        <w:proofErr w:type="spellStart"/>
        <w:r w:rsidRPr="00337043">
          <w:rPr>
            <w:lang w:val="en-US" w:eastAsia="zh-CN"/>
          </w:rPr>
          <w:t>OpenAPI</w:t>
        </w:r>
        <w:proofErr w:type="spellEnd"/>
        <w:r w:rsidRPr="00337043">
          <w:rPr>
            <w:lang w:val="en-US" w:eastAsia="zh-CN"/>
          </w:rPr>
          <w:t xml:space="preserve"> document </w:t>
        </w:r>
      </w:ins>
      <w:ins w:id="3989" w:author="Huawei" w:date="2023-05-17T16:05:00Z">
        <w:r w:rsidRPr="00337043">
          <w:rPr>
            <w:lang w:val="en-US" w:eastAsia="zh-CN"/>
          </w:rPr>
          <w:t>"TS28623_ThresholdMonitorNrm.yaml"</w:t>
        </w:r>
      </w:ins>
    </w:p>
    <w:p w14:paraId="07176146" w14:textId="77777777" w:rsidR="00340372" w:rsidRPr="008F7C23" w:rsidRDefault="00340372" w:rsidP="00340372">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6FB5D7F" w14:textId="77777777" w:rsidR="00340372" w:rsidRDefault="00340372" w:rsidP="00340372">
      <w:pPr>
        <w:pStyle w:val="PL"/>
        <w:rPr>
          <w:ins w:id="3990" w:author="ruiyue"/>
        </w:rPr>
      </w:pPr>
      <w:proofErr w:type="spellStart"/>
      <w:ins w:id="3991" w:author="ruiyue">
        <w:r>
          <w:t>openapi</w:t>
        </w:r>
        <w:proofErr w:type="spellEnd"/>
        <w:r>
          <w:t>: 3.0.1</w:t>
        </w:r>
      </w:ins>
    </w:p>
    <w:p w14:paraId="143EAB47" w14:textId="77777777" w:rsidR="00340372" w:rsidRDefault="00340372" w:rsidP="00340372">
      <w:pPr>
        <w:pStyle w:val="PL"/>
        <w:rPr>
          <w:ins w:id="3992" w:author="ruiyue"/>
        </w:rPr>
      </w:pPr>
      <w:ins w:id="3993" w:author="ruiyue">
        <w:r>
          <w:t>info:</w:t>
        </w:r>
      </w:ins>
    </w:p>
    <w:p w14:paraId="433D89FA" w14:textId="77777777" w:rsidR="00340372" w:rsidRDefault="00340372" w:rsidP="00340372">
      <w:pPr>
        <w:pStyle w:val="PL"/>
        <w:rPr>
          <w:ins w:id="3994" w:author="ruiyue"/>
        </w:rPr>
      </w:pPr>
      <w:ins w:id="3995" w:author="ruiyue">
        <w:r>
          <w:t xml:space="preserve">  title: Threshold Monitor NRM </w:t>
        </w:r>
      </w:ins>
    </w:p>
    <w:p w14:paraId="2AE304BA" w14:textId="77777777" w:rsidR="00340372" w:rsidRDefault="00340372" w:rsidP="00340372">
      <w:pPr>
        <w:pStyle w:val="PL"/>
        <w:rPr>
          <w:ins w:id="3996" w:author="ruiyue"/>
        </w:rPr>
      </w:pPr>
      <w:ins w:id="3997" w:author="ruiyue">
        <w:r>
          <w:t xml:space="preserve">  version: 18.4.0</w:t>
        </w:r>
      </w:ins>
    </w:p>
    <w:p w14:paraId="6239234B" w14:textId="77777777" w:rsidR="00340372" w:rsidRDefault="00340372" w:rsidP="00340372">
      <w:pPr>
        <w:pStyle w:val="PL"/>
        <w:rPr>
          <w:ins w:id="3998" w:author="ruiyue"/>
        </w:rPr>
      </w:pPr>
      <w:ins w:id="3999" w:author="ruiyue">
        <w:r>
          <w:t xml:space="preserve">  description: &gt;-</w:t>
        </w:r>
      </w:ins>
    </w:p>
    <w:p w14:paraId="450BD846" w14:textId="77777777" w:rsidR="00340372" w:rsidRDefault="00340372" w:rsidP="00340372">
      <w:pPr>
        <w:pStyle w:val="PL"/>
        <w:rPr>
          <w:ins w:id="4000" w:author="ruiyue"/>
        </w:rPr>
      </w:pPr>
      <w:ins w:id="4001" w:author="ruiyue">
        <w:r>
          <w:t xml:space="preserve">    OAS 3.0.1 definition of the Threshold Monitor NRM fragment</w:t>
        </w:r>
      </w:ins>
    </w:p>
    <w:p w14:paraId="7274E213" w14:textId="77777777" w:rsidR="00340372" w:rsidRDefault="00340372" w:rsidP="00340372">
      <w:pPr>
        <w:pStyle w:val="PL"/>
        <w:rPr>
          <w:ins w:id="4002" w:author="ruiyue"/>
        </w:rPr>
      </w:pPr>
      <w:ins w:id="4003" w:author="ruiyue">
        <w:r>
          <w:t xml:space="preserve">    Â© 2023, 3GPP Organizational Partners (ARIB, ATIS, CCSA, ETSI, TSDSI, TTA, TTC).</w:t>
        </w:r>
      </w:ins>
    </w:p>
    <w:p w14:paraId="0911DB48" w14:textId="77777777" w:rsidR="00340372" w:rsidRDefault="00340372" w:rsidP="00340372">
      <w:pPr>
        <w:pStyle w:val="PL"/>
        <w:rPr>
          <w:ins w:id="4004" w:author="ruiyue"/>
        </w:rPr>
      </w:pPr>
      <w:ins w:id="4005" w:author="ruiyue">
        <w:r>
          <w:t xml:space="preserve">    All rights reserved.</w:t>
        </w:r>
      </w:ins>
    </w:p>
    <w:p w14:paraId="0D160DAF" w14:textId="77777777" w:rsidR="00340372" w:rsidRDefault="00340372" w:rsidP="00340372">
      <w:pPr>
        <w:pStyle w:val="PL"/>
        <w:rPr>
          <w:ins w:id="4006" w:author="ruiyue"/>
        </w:rPr>
      </w:pPr>
      <w:proofErr w:type="spellStart"/>
      <w:ins w:id="4007" w:author="ruiyue">
        <w:r>
          <w:t>externalDocs</w:t>
        </w:r>
        <w:proofErr w:type="spellEnd"/>
        <w:r>
          <w:t>:</w:t>
        </w:r>
      </w:ins>
    </w:p>
    <w:p w14:paraId="2217B2B7" w14:textId="77777777" w:rsidR="00340372" w:rsidRDefault="00340372" w:rsidP="00340372">
      <w:pPr>
        <w:pStyle w:val="PL"/>
        <w:rPr>
          <w:ins w:id="4008" w:author="ruiyue"/>
        </w:rPr>
      </w:pPr>
      <w:ins w:id="4009" w:author="ruiyue">
        <w:r>
          <w:t xml:space="preserve">  description: 3GPP TS 28.623; Generic NRM</w:t>
        </w:r>
      </w:ins>
    </w:p>
    <w:p w14:paraId="022FDC8B" w14:textId="77777777" w:rsidR="00340372" w:rsidRDefault="00340372" w:rsidP="00340372">
      <w:pPr>
        <w:pStyle w:val="PL"/>
        <w:rPr>
          <w:ins w:id="4010" w:author="ruiyue"/>
        </w:rPr>
      </w:pPr>
      <w:ins w:id="4011" w:author="ruiyue">
        <w:r>
          <w:t xml:space="preserve">  url: http://www.3gpp.org/ftp/Specs/archive/28_series/28.623/</w:t>
        </w:r>
      </w:ins>
    </w:p>
    <w:p w14:paraId="012C6D9B" w14:textId="77777777" w:rsidR="00340372" w:rsidRDefault="00340372" w:rsidP="00340372">
      <w:pPr>
        <w:pStyle w:val="PL"/>
        <w:rPr>
          <w:ins w:id="4012" w:author="ruiyue"/>
        </w:rPr>
      </w:pPr>
      <w:ins w:id="4013" w:author="ruiyue">
        <w:r>
          <w:t>paths: {}</w:t>
        </w:r>
      </w:ins>
    </w:p>
    <w:p w14:paraId="20759420" w14:textId="77777777" w:rsidR="00340372" w:rsidRDefault="00340372" w:rsidP="00340372">
      <w:pPr>
        <w:pStyle w:val="PL"/>
        <w:rPr>
          <w:ins w:id="4014" w:author="ruiyue"/>
        </w:rPr>
      </w:pPr>
      <w:ins w:id="4015" w:author="ruiyue">
        <w:r>
          <w:t>components:</w:t>
        </w:r>
      </w:ins>
    </w:p>
    <w:p w14:paraId="59C05EAB" w14:textId="77777777" w:rsidR="00340372" w:rsidRDefault="00340372" w:rsidP="00340372">
      <w:pPr>
        <w:pStyle w:val="PL"/>
        <w:rPr>
          <w:ins w:id="4016" w:author="ruiyue"/>
        </w:rPr>
      </w:pPr>
      <w:ins w:id="4017" w:author="ruiyue">
        <w:r>
          <w:t xml:space="preserve">  schemas:</w:t>
        </w:r>
      </w:ins>
    </w:p>
    <w:p w14:paraId="43FCA505" w14:textId="77777777" w:rsidR="00340372" w:rsidRDefault="00340372" w:rsidP="00340372">
      <w:pPr>
        <w:pStyle w:val="PL"/>
        <w:rPr>
          <w:ins w:id="4018" w:author="ruiyue"/>
        </w:rPr>
      </w:pPr>
      <w:ins w:id="4019" w:author="ruiyue">
        <w:r>
          <w:t>#-------- Definition of types-----------------------------------------------------</w:t>
        </w:r>
      </w:ins>
    </w:p>
    <w:p w14:paraId="4E537959" w14:textId="77777777" w:rsidR="00340372" w:rsidRDefault="00340372" w:rsidP="00340372">
      <w:pPr>
        <w:pStyle w:val="PL"/>
        <w:rPr>
          <w:ins w:id="4020" w:author="ruiyue"/>
        </w:rPr>
      </w:pPr>
      <w:ins w:id="4021" w:author="ruiyue">
        <w:r>
          <w:t xml:space="preserve">    </w:t>
        </w:r>
        <w:proofErr w:type="spellStart"/>
        <w:r>
          <w:t>ThresholdInfo</w:t>
        </w:r>
        <w:proofErr w:type="spellEnd"/>
        <w:r>
          <w:t>:</w:t>
        </w:r>
      </w:ins>
    </w:p>
    <w:p w14:paraId="73631E93" w14:textId="77777777" w:rsidR="00340372" w:rsidRDefault="00340372" w:rsidP="00340372">
      <w:pPr>
        <w:pStyle w:val="PL"/>
        <w:rPr>
          <w:ins w:id="4022" w:author="ruiyue"/>
        </w:rPr>
      </w:pPr>
      <w:ins w:id="4023" w:author="ruiyue">
        <w:r>
          <w:t xml:space="preserve">      type: object</w:t>
        </w:r>
      </w:ins>
    </w:p>
    <w:p w14:paraId="3C98E60A" w14:textId="77777777" w:rsidR="00340372" w:rsidRDefault="00340372" w:rsidP="00340372">
      <w:pPr>
        <w:pStyle w:val="PL"/>
        <w:rPr>
          <w:ins w:id="4024" w:author="ruiyue"/>
        </w:rPr>
      </w:pPr>
      <w:ins w:id="4025" w:author="ruiyue">
        <w:r>
          <w:t xml:space="preserve">      properties:</w:t>
        </w:r>
      </w:ins>
    </w:p>
    <w:p w14:paraId="50BDD231" w14:textId="77777777" w:rsidR="00340372" w:rsidRDefault="00340372" w:rsidP="00340372">
      <w:pPr>
        <w:pStyle w:val="PL"/>
        <w:rPr>
          <w:ins w:id="4026" w:author="ruiyue"/>
        </w:rPr>
      </w:pPr>
      <w:ins w:id="4027" w:author="ruiyue">
        <w:r>
          <w:t xml:space="preserve">        </w:t>
        </w:r>
        <w:proofErr w:type="spellStart"/>
        <w:r>
          <w:t>thresholdDirection</w:t>
        </w:r>
        <w:proofErr w:type="spellEnd"/>
        <w:r>
          <w:t>:</w:t>
        </w:r>
      </w:ins>
    </w:p>
    <w:p w14:paraId="1D35835C" w14:textId="77777777" w:rsidR="00340372" w:rsidRDefault="00340372" w:rsidP="00340372">
      <w:pPr>
        <w:pStyle w:val="PL"/>
        <w:rPr>
          <w:ins w:id="4028" w:author="ruiyue"/>
        </w:rPr>
      </w:pPr>
      <w:ins w:id="4029" w:author="ruiyue">
        <w:r>
          <w:t xml:space="preserve">          type: string</w:t>
        </w:r>
      </w:ins>
    </w:p>
    <w:p w14:paraId="28FD26EE" w14:textId="77777777" w:rsidR="00340372" w:rsidRDefault="00340372" w:rsidP="00340372">
      <w:pPr>
        <w:pStyle w:val="PL"/>
        <w:rPr>
          <w:ins w:id="4030" w:author="ruiyue"/>
        </w:rPr>
      </w:pPr>
      <w:ins w:id="4031" w:author="ruiyue">
        <w:r>
          <w:t xml:space="preserve">          </w:t>
        </w:r>
        <w:proofErr w:type="spellStart"/>
        <w:r>
          <w:t>enum</w:t>
        </w:r>
        <w:proofErr w:type="spellEnd"/>
        <w:r>
          <w:t>:</w:t>
        </w:r>
      </w:ins>
    </w:p>
    <w:p w14:paraId="12CB4F61" w14:textId="77777777" w:rsidR="00340372" w:rsidRDefault="00340372" w:rsidP="00340372">
      <w:pPr>
        <w:pStyle w:val="PL"/>
        <w:rPr>
          <w:ins w:id="4032" w:author="ruiyue"/>
        </w:rPr>
      </w:pPr>
      <w:ins w:id="4033" w:author="ruiyue">
        <w:r>
          <w:t xml:space="preserve">            - UP</w:t>
        </w:r>
      </w:ins>
    </w:p>
    <w:p w14:paraId="1CB10AB1" w14:textId="77777777" w:rsidR="00340372" w:rsidRDefault="00340372" w:rsidP="00340372">
      <w:pPr>
        <w:pStyle w:val="PL"/>
        <w:rPr>
          <w:ins w:id="4034" w:author="ruiyue"/>
        </w:rPr>
      </w:pPr>
      <w:ins w:id="4035" w:author="ruiyue">
        <w:r>
          <w:t xml:space="preserve">            - DOWN</w:t>
        </w:r>
      </w:ins>
    </w:p>
    <w:p w14:paraId="4EF3E298" w14:textId="77777777" w:rsidR="00340372" w:rsidRDefault="00340372" w:rsidP="00340372">
      <w:pPr>
        <w:pStyle w:val="PL"/>
        <w:rPr>
          <w:ins w:id="4036" w:author="ruiyue"/>
        </w:rPr>
      </w:pPr>
      <w:ins w:id="4037" w:author="ruiyue">
        <w:r>
          <w:t xml:space="preserve">            - UP_AND_DOWN</w:t>
        </w:r>
      </w:ins>
    </w:p>
    <w:p w14:paraId="7D48C731" w14:textId="77777777" w:rsidR="00340372" w:rsidRDefault="00340372" w:rsidP="00340372">
      <w:pPr>
        <w:pStyle w:val="PL"/>
        <w:rPr>
          <w:ins w:id="4038" w:author="ruiyue"/>
        </w:rPr>
      </w:pPr>
      <w:ins w:id="4039" w:author="ruiyue">
        <w:r>
          <w:t xml:space="preserve">        </w:t>
        </w:r>
        <w:proofErr w:type="spellStart"/>
        <w:r>
          <w:t>thresholdValue</w:t>
        </w:r>
        <w:proofErr w:type="spellEnd"/>
        <w:r>
          <w:t>:</w:t>
        </w:r>
      </w:ins>
    </w:p>
    <w:p w14:paraId="6C0EAB2B" w14:textId="77777777" w:rsidR="00340372" w:rsidRDefault="00340372" w:rsidP="00340372">
      <w:pPr>
        <w:pStyle w:val="PL"/>
        <w:rPr>
          <w:ins w:id="4040" w:author="ruiyue"/>
        </w:rPr>
      </w:pPr>
      <w:ins w:id="4041" w:author="ruiyue">
        <w:r>
          <w:t xml:space="preserve">          </w:t>
        </w:r>
        <w:proofErr w:type="spellStart"/>
        <w:r>
          <w:t>oneOf</w:t>
        </w:r>
        <w:proofErr w:type="spellEnd"/>
        <w:r>
          <w:t>:</w:t>
        </w:r>
      </w:ins>
    </w:p>
    <w:p w14:paraId="09C980F1" w14:textId="77777777" w:rsidR="00340372" w:rsidRDefault="00340372" w:rsidP="00340372">
      <w:pPr>
        <w:pStyle w:val="PL"/>
        <w:rPr>
          <w:ins w:id="4042" w:author="ruiyue"/>
        </w:rPr>
      </w:pPr>
      <w:ins w:id="4043" w:author="ruiyue">
        <w:r>
          <w:t xml:space="preserve">            - type: integer</w:t>
        </w:r>
      </w:ins>
    </w:p>
    <w:p w14:paraId="12645BD2" w14:textId="77777777" w:rsidR="00340372" w:rsidRDefault="00340372" w:rsidP="00340372">
      <w:pPr>
        <w:pStyle w:val="PL"/>
        <w:rPr>
          <w:ins w:id="4044" w:author="ruiyue"/>
        </w:rPr>
      </w:pPr>
      <w:ins w:id="4045" w:author="ruiyue">
        <w:r>
          <w:t xml:space="preserve">            - $ref: 'TS28623_ComDefs.yaml#/components/schemas/Float'</w:t>
        </w:r>
      </w:ins>
    </w:p>
    <w:p w14:paraId="2F233898" w14:textId="77777777" w:rsidR="00340372" w:rsidRDefault="00340372" w:rsidP="00340372">
      <w:pPr>
        <w:pStyle w:val="PL"/>
        <w:rPr>
          <w:ins w:id="4046" w:author="ruiyue"/>
        </w:rPr>
      </w:pPr>
      <w:ins w:id="4047" w:author="ruiyue">
        <w:r>
          <w:t xml:space="preserve">        hysteresis:</w:t>
        </w:r>
      </w:ins>
    </w:p>
    <w:p w14:paraId="753EE69F" w14:textId="77777777" w:rsidR="00340372" w:rsidRDefault="00340372" w:rsidP="00340372">
      <w:pPr>
        <w:pStyle w:val="PL"/>
        <w:rPr>
          <w:ins w:id="4048" w:author="ruiyue"/>
        </w:rPr>
      </w:pPr>
      <w:ins w:id="4049" w:author="ruiyue">
        <w:r>
          <w:t xml:space="preserve">          </w:t>
        </w:r>
        <w:proofErr w:type="spellStart"/>
        <w:r>
          <w:t>oneOf</w:t>
        </w:r>
        <w:proofErr w:type="spellEnd"/>
        <w:r>
          <w:t>:</w:t>
        </w:r>
      </w:ins>
    </w:p>
    <w:p w14:paraId="092265F0" w14:textId="77777777" w:rsidR="00340372" w:rsidRDefault="00340372" w:rsidP="00340372">
      <w:pPr>
        <w:pStyle w:val="PL"/>
        <w:rPr>
          <w:ins w:id="4050" w:author="ruiyue"/>
        </w:rPr>
      </w:pPr>
      <w:ins w:id="4051" w:author="ruiyue">
        <w:r>
          <w:t xml:space="preserve">            - type: integer</w:t>
        </w:r>
      </w:ins>
    </w:p>
    <w:p w14:paraId="07AD6B8D" w14:textId="77777777" w:rsidR="00340372" w:rsidRDefault="00340372" w:rsidP="00340372">
      <w:pPr>
        <w:pStyle w:val="PL"/>
        <w:rPr>
          <w:ins w:id="4052" w:author="ruiyue"/>
        </w:rPr>
      </w:pPr>
      <w:ins w:id="4053" w:author="ruiyue">
        <w:r>
          <w:t xml:space="preserve">              minimum: 0</w:t>
        </w:r>
      </w:ins>
    </w:p>
    <w:p w14:paraId="2303BF04" w14:textId="77777777" w:rsidR="00340372" w:rsidRDefault="00340372" w:rsidP="00340372">
      <w:pPr>
        <w:pStyle w:val="PL"/>
        <w:rPr>
          <w:ins w:id="4054" w:author="ruiyue"/>
        </w:rPr>
      </w:pPr>
      <w:ins w:id="4055" w:author="ruiyue">
        <w:r>
          <w:t xml:space="preserve">            - type: number</w:t>
        </w:r>
      </w:ins>
    </w:p>
    <w:p w14:paraId="61C3B82B" w14:textId="77777777" w:rsidR="00340372" w:rsidRDefault="00340372" w:rsidP="00340372">
      <w:pPr>
        <w:pStyle w:val="PL"/>
        <w:rPr>
          <w:ins w:id="4056" w:author="ruiyue"/>
        </w:rPr>
      </w:pPr>
      <w:ins w:id="4057" w:author="ruiyue">
        <w:r>
          <w:t xml:space="preserve">              format: float</w:t>
        </w:r>
      </w:ins>
    </w:p>
    <w:p w14:paraId="2C7D40E9" w14:textId="77777777" w:rsidR="00340372" w:rsidRDefault="00340372" w:rsidP="00340372">
      <w:pPr>
        <w:pStyle w:val="PL"/>
        <w:rPr>
          <w:ins w:id="4058" w:author="ruiyue"/>
        </w:rPr>
      </w:pPr>
      <w:ins w:id="4059" w:author="ruiyue">
        <w:r>
          <w:t xml:space="preserve">              minimum: 0</w:t>
        </w:r>
      </w:ins>
    </w:p>
    <w:p w14:paraId="5C2FE4B6" w14:textId="77777777" w:rsidR="00340372" w:rsidRDefault="00340372" w:rsidP="00340372">
      <w:pPr>
        <w:pStyle w:val="PL"/>
        <w:rPr>
          <w:ins w:id="4060" w:author="ruiyue"/>
        </w:rPr>
      </w:pPr>
    </w:p>
    <w:p w14:paraId="3466118E" w14:textId="77777777" w:rsidR="00340372" w:rsidRDefault="00340372" w:rsidP="00340372">
      <w:pPr>
        <w:pStyle w:val="PL"/>
        <w:rPr>
          <w:ins w:id="4061" w:author="ruiyue"/>
        </w:rPr>
      </w:pPr>
    </w:p>
    <w:p w14:paraId="4ABC3C97" w14:textId="77777777" w:rsidR="00340372" w:rsidRDefault="00340372" w:rsidP="00340372">
      <w:pPr>
        <w:pStyle w:val="PL"/>
        <w:rPr>
          <w:ins w:id="4062" w:author="ruiyue"/>
        </w:rPr>
      </w:pPr>
      <w:ins w:id="4063" w:author="ruiyue">
        <w:r>
          <w:t>#-------- Definition of concrete IOCs --------------------------------------------</w:t>
        </w:r>
      </w:ins>
    </w:p>
    <w:p w14:paraId="326D5C0D" w14:textId="77777777" w:rsidR="00340372" w:rsidRDefault="00340372" w:rsidP="00340372">
      <w:pPr>
        <w:pStyle w:val="PL"/>
        <w:rPr>
          <w:ins w:id="4064" w:author="ruiyue"/>
        </w:rPr>
      </w:pPr>
      <w:ins w:id="4065" w:author="ruiyue">
        <w:r>
          <w:t xml:space="preserve">    </w:t>
        </w:r>
        <w:proofErr w:type="spellStart"/>
        <w:r>
          <w:t>ThresholdMonitor</w:t>
        </w:r>
        <w:proofErr w:type="spellEnd"/>
        <w:r>
          <w:t>-Single:</w:t>
        </w:r>
      </w:ins>
    </w:p>
    <w:p w14:paraId="2871277B" w14:textId="77777777" w:rsidR="00340372" w:rsidRDefault="00340372" w:rsidP="00340372">
      <w:pPr>
        <w:pStyle w:val="PL"/>
        <w:rPr>
          <w:ins w:id="4066" w:author="ruiyue"/>
        </w:rPr>
      </w:pPr>
      <w:ins w:id="4067" w:author="ruiyue">
        <w:r>
          <w:t xml:space="preserve">      </w:t>
        </w:r>
        <w:proofErr w:type="spellStart"/>
        <w:r>
          <w:t>allOf</w:t>
        </w:r>
        <w:proofErr w:type="spellEnd"/>
        <w:r>
          <w:t>:</w:t>
        </w:r>
      </w:ins>
    </w:p>
    <w:p w14:paraId="18045B79" w14:textId="77777777" w:rsidR="00340372" w:rsidRDefault="00340372" w:rsidP="00340372">
      <w:pPr>
        <w:pStyle w:val="PL"/>
        <w:rPr>
          <w:ins w:id="4068" w:author="ruiyue"/>
        </w:rPr>
      </w:pPr>
      <w:ins w:id="4069" w:author="ruiyue">
        <w:r>
          <w:t xml:space="preserve">        - $ref: 'TS28623_GenericNrm.yaml#/components/schemas/Top'</w:t>
        </w:r>
      </w:ins>
    </w:p>
    <w:p w14:paraId="7A35F6DD" w14:textId="77777777" w:rsidR="00340372" w:rsidRDefault="00340372" w:rsidP="00340372">
      <w:pPr>
        <w:pStyle w:val="PL"/>
        <w:rPr>
          <w:ins w:id="4070" w:author="ruiyue"/>
        </w:rPr>
      </w:pPr>
      <w:ins w:id="4071" w:author="ruiyue">
        <w:r>
          <w:t xml:space="preserve">        - type: object</w:t>
        </w:r>
      </w:ins>
    </w:p>
    <w:p w14:paraId="034C6830" w14:textId="77777777" w:rsidR="00340372" w:rsidRDefault="00340372" w:rsidP="00340372">
      <w:pPr>
        <w:pStyle w:val="PL"/>
        <w:rPr>
          <w:ins w:id="4072" w:author="ruiyue"/>
        </w:rPr>
      </w:pPr>
      <w:ins w:id="4073" w:author="ruiyue">
        <w:r>
          <w:t xml:space="preserve">          properties:</w:t>
        </w:r>
      </w:ins>
    </w:p>
    <w:p w14:paraId="25459C22" w14:textId="77777777" w:rsidR="00340372" w:rsidRDefault="00340372" w:rsidP="00340372">
      <w:pPr>
        <w:pStyle w:val="PL"/>
        <w:rPr>
          <w:ins w:id="4074" w:author="ruiyue"/>
        </w:rPr>
      </w:pPr>
      <w:ins w:id="4075" w:author="ruiyue">
        <w:r>
          <w:t xml:space="preserve">            attributes:</w:t>
        </w:r>
      </w:ins>
    </w:p>
    <w:p w14:paraId="7A837BA6" w14:textId="77777777" w:rsidR="00340372" w:rsidRDefault="00340372" w:rsidP="00340372">
      <w:pPr>
        <w:pStyle w:val="PL"/>
        <w:rPr>
          <w:ins w:id="4076" w:author="ruiyue"/>
        </w:rPr>
      </w:pPr>
      <w:ins w:id="4077" w:author="ruiyue">
        <w:r>
          <w:t xml:space="preserve">              type: object</w:t>
        </w:r>
      </w:ins>
    </w:p>
    <w:p w14:paraId="212B8219" w14:textId="77777777" w:rsidR="00340372" w:rsidRDefault="00340372" w:rsidP="00340372">
      <w:pPr>
        <w:pStyle w:val="PL"/>
        <w:rPr>
          <w:ins w:id="4078" w:author="ruiyue"/>
        </w:rPr>
      </w:pPr>
      <w:ins w:id="4079" w:author="ruiyue">
        <w:r>
          <w:t xml:space="preserve">              properties:</w:t>
        </w:r>
      </w:ins>
    </w:p>
    <w:p w14:paraId="1D2AB70D" w14:textId="77777777" w:rsidR="00340372" w:rsidRDefault="00340372" w:rsidP="00340372">
      <w:pPr>
        <w:pStyle w:val="PL"/>
        <w:rPr>
          <w:ins w:id="4080" w:author="ruiyue"/>
        </w:rPr>
      </w:pPr>
      <w:ins w:id="4081" w:author="ruiyue">
        <w:r>
          <w:t xml:space="preserve">                </w:t>
        </w:r>
        <w:proofErr w:type="spellStart"/>
        <w:r>
          <w:t>administrativeState</w:t>
        </w:r>
        <w:proofErr w:type="spellEnd"/>
        <w:r>
          <w:t>:</w:t>
        </w:r>
      </w:ins>
    </w:p>
    <w:p w14:paraId="0ABD2985" w14:textId="77777777" w:rsidR="00340372" w:rsidRDefault="00340372" w:rsidP="00340372">
      <w:pPr>
        <w:pStyle w:val="PL"/>
        <w:rPr>
          <w:ins w:id="4082" w:author="ruiyue"/>
        </w:rPr>
      </w:pPr>
      <w:ins w:id="4083" w:author="ruiyue">
        <w:r>
          <w:t xml:space="preserve">                  $ref: 'TS28623_ComDefs.yaml#/components/schemas/</w:t>
        </w:r>
        <w:proofErr w:type="spellStart"/>
        <w:r>
          <w:t>AdministrativeState</w:t>
        </w:r>
        <w:proofErr w:type="spellEnd"/>
        <w:r>
          <w:t>'</w:t>
        </w:r>
      </w:ins>
    </w:p>
    <w:p w14:paraId="15EE84D9" w14:textId="77777777" w:rsidR="00340372" w:rsidRDefault="00340372" w:rsidP="00340372">
      <w:pPr>
        <w:pStyle w:val="PL"/>
        <w:rPr>
          <w:ins w:id="4084" w:author="ruiyue"/>
        </w:rPr>
      </w:pPr>
      <w:ins w:id="4085" w:author="ruiyue">
        <w:r>
          <w:t xml:space="preserve">                </w:t>
        </w:r>
        <w:proofErr w:type="spellStart"/>
        <w:r>
          <w:t>operationalState</w:t>
        </w:r>
        <w:proofErr w:type="spellEnd"/>
        <w:r>
          <w:t>:</w:t>
        </w:r>
      </w:ins>
    </w:p>
    <w:p w14:paraId="7A6B2EC7" w14:textId="77777777" w:rsidR="00340372" w:rsidRDefault="00340372" w:rsidP="00340372">
      <w:pPr>
        <w:pStyle w:val="PL"/>
        <w:rPr>
          <w:ins w:id="4086" w:author="ruiyue"/>
        </w:rPr>
      </w:pPr>
      <w:ins w:id="4087" w:author="ruiyue">
        <w:r>
          <w:t xml:space="preserve">                  $ref: 'TS28623_ComDefs.yaml#/components/schemas/</w:t>
        </w:r>
        <w:proofErr w:type="spellStart"/>
        <w:r>
          <w:t>OperationalState</w:t>
        </w:r>
        <w:proofErr w:type="spellEnd"/>
        <w:r>
          <w:t>'</w:t>
        </w:r>
      </w:ins>
    </w:p>
    <w:p w14:paraId="7CEE801A" w14:textId="77777777" w:rsidR="00340372" w:rsidRDefault="00340372" w:rsidP="00340372">
      <w:pPr>
        <w:pStyle w:val="PL"/>
        <w:rPr>
          <w:ins w:id="4088" w:author="ruiyue"/>
        </w:rPr>
      </w:pPr>
      <w:ins w:id="4089" w:author="ruiyue">
        <w:r>
          <w:t xml:space="preserve">                </w:t>
        </w:r>
        <w:proofErr w:type="spellStart"/>
        <w:r>
          <w:t>performanceMetrics</w:t>
        </w:r>
        <w:proofErr w:type="spellEnd"/>
        <w:r>
          <w:t>:</w:t>
        </w:r>
      </w:ins>
    </w:p>
    <w:p w14:paraId="64B5505E" w14:textId="77777777" w:rsidR="00340372" w:rsidRDefault="00340372" w:rsidP="00340372">
      <w:pPr>
        <w:pStyle w:val="PL"/>
        <w:rPr>
          <w:ins w:id="4090" w:author="ruiyue"/>
        </w:rPr>
      </w:pPr>
      <w:ins w:id="4091" w:author="ruiyue">
        <w:r>
          <w:t xml:space="preserve">                  type: array</w:t>
        </w:r>
      </w:ins>
    </w:p>
    <w:p w14:paraId="1AD907C8" w14:textId="77777777" w:rsidR="00340372" w:rsidRDefault="00340372" w:rsidP="00340372">
      <w:pPr>
        <w:pStyle w:val="PL"/>
        <w:rPr>
          <w:ins w:id="4092" w:author="ruiyue"/>
        </w:rPr>
      </w:pPr>
      <w:ins w:id="4093" w:author="ruiyue">
        <w:r>
          <w:t xml:space="preserve">                  items:</w:t>
        </w:r>
      </w:ins>
    </w:p>
    <w:p w14:paraId="130C5123" w14:textId="77777777" w:rsidR="00340372" w:rsidRDefault="00340372" w:rsidP="00340372">
      <w:pPr>
        <w:pStyle w:val="PL"/>
        <w:rPr>
          <w:ins w:id="4094" w:author="ruiyue"/>
        </w:rPr>
      </w:pPr>
      <w:ins w:id="4095" w:author="ruiyue">
        <w:r>
          <w:t xml:space="preserve">                    type: string</w:t>
        </w:r>
      </w:ins>
    </w:p>
    <w:p w14:paraId="5A915825" w14:textId="77777777" w:rsidR="00340372" w:rsidRDefault="00340372" w:rsidP="00340372">
      <w:pPr>
        <w:pStyle w:val="PL"/>
        <w:rPr>
          <w:ins w:id="4096" w:author="ruiyue"/>
        </w:rPr>
      </w:pPr>
      <w:ins w:id="4097" w:author="ruiyue">
        <w:r>
          <w:t xml:space="preserve">                </w:t>
        </w:r>
        <w:proofErr w:type="spellStart"/>
        <w:r>
          <w:t>thresholdInfoList</w:t>
        </w:r>
        <w:proofErr w:type="spellEnd"/>
        <w:r>
          <w:t>:</w:t>
        </w:r>
      </w:ins>
    </w:p>
    <w:p w14:paraId="14EF78A2" w14:textId="77777777" w:rsidR="00340372" w:rsidRDefault="00340372" w:rsidP="00340372">
      <w:pPr>
        <w:pStyle w:val="PL"/>
        <w:rPr>
          <w:ins w:id="4098" w:author="ruiyue"/>
        </w:rPr>
      </w:pPr>
      <w:ins w:id="4099" w:author="ruiyue">
        <w:r>
          <w:t xml:space="preserve">                  type: array</w:t>
        </w:r>
      </w:ins>
    </w:p>
    <w:p w14:paraId="41F395A0" w14:textId="77777777" w:rsidR="00340372" w:rsidRDefault="00340372" w:rsidP="00340372">
      <w:pPr>
        <w:pStyle w:val="PL"/>
        <w:rPr>
          <w:ins w:id="4100" w:author="ruiyue"/>
        </w:rPr>
      </w:pPr>
      <w:ins w:id="4101" w:author="ruiyue">
        <w:r>
          <w:t xml:space="preserve">                  items:</w:t>
        </w:r>
      </w:ins>
    </w:p>
    <w:p w14:paraId="38BFEC7F" w14:textId="77777777" w:rsidR="00340372" w:rsidRDefault="00340372" w:rsidP="00340372">
      <w:pPr>
        <w:pStyle w:val="PL"/>
        <w:rPr>
          <w:ins w:id="4102" w:author="ruiyue"/>
        </w:rPr>
      </w:pPr>
      <w:ins w:id="4103" w:author="ruiyue">
        <w:r>
          <w:t xml:space="preserve">                    $ref: '#/components/schemas/</w:t>
        </w:r>
        <w:proofErr w:type="spellStart"/>
        <w:r>
          <w:t>ThresholdInfo</w:t>
        </w:r>
        <w:proofErr w:type="spellEnd"/>
        <w:r>
          <w:t>'</w:t>
        </w:r>
      </w:ins>
    </w:p>
    <w:p w14:paraId="35E0A804" w14:textId="77777777" w:rsidR="00340372" w:rsidRDefault="00340372" w:rsidP="00340372">
      <w:pPr>
        <w:pStyle w:val="PL"/>
        <w:rPr>
          <w:ins w:id="4104" w:author="ruiyue"/>
        </w:rPr>
      </w:pPr>
      <w:ins w:id="4105" w:author="ruiyue">
        <w:r>
          <w:t xml:space="preserve">                </w:t>
        </w:r>
        <w:proofErr w:type="spellStart"/>
        <w:r>
          <w:t>monitorGranularityPeriod</w:t>
        </w:r>
        <w:proofErr w:type="spellEnd"/>
        <w:r>
          <w:t>:</w:t>
        </w:r>
      </w:ins>
    </w:p>
    <w:p w14:paraId="069A802B" w14:textId="77777777" w:rsidR="00340372" w:rsidRDefault="00340372" w:rsidP="00340372">
      <w:pPr>
        <w:pStyle w:val="PL"/>
        <w:rPr>
          <w:ins w:id="4106" w:author="ruiyue"/>
        </w:rPr>
      </w:pPr>
      <w:ins w:id="4107" w:author="ruiyue">
        <w:r>
          <w:t xml:space="preserve">                  type: integer</w:t>
        </w:r>
      </w:ins>
    </w:p>
    <w:p w14:paraId="70339582" w14:textId="77777777" w:rsidR="00340372" w:rsidRDefault="00340372" w:rsidP="00340372">
      <w:pPr>
        <w:pStyle w:val="PL"/>
        <w:rPr>
          <w:ins w:id="4108" w:author="ruiyue"/>
        </w:rPr>
      </w:pPr>
      <w:ins w:id="4109" w:author="ruiyue">
        <w:r>
          <w:lastRenderedPageBreak/>
          <w:t xml:space="preserve">                  minimum: 1</w:t>
        </w:r>
      </w:ins>
    </w:p>
    <w:p w14:paraId="05FB9CA8" w14:textId="77777777" w:rsidR="00340372" w:rsidRDefault="00340372" w:rsidP="00340372">
      <w:pPr>
        <w:pStyle w:val="PL"/>
        <w:rPr>
          <w:ins w:id="4110" w:author="ruiyue"/>
        </w:rPr>
      </w:pPr>
      <w:ins w:id="4111" w:author="ruiyue">
        <w:r>
          <w:t xml:space="preserve">                </w:t>
        </w:r>
        <w:proofErr w:type="spellStart"/>
        <w:r>
          <w:t>objectInstances</w:t>
        </w:r>
        <w:proofErr w:type="spellEnd"/>
        <w:r>
          <w:t>:</w:t>
        </w:r>
      </w:ins>
    </w:p>
    <w:p w14:paraId="20B59966" w14:textId="77777777" w:rsidR="00340372" w:rsidRDefault="00340372" w:rsidP="00340372">
      <w:pPr>
        <w:pStyle w:val="PL"/>
        <w:rPr>
          <w:ins w:id="4112" w:author="ruiyue"/>
        </w:rPr>
      </w:pPr>
      <w:ins w:id="4113" w:author="ruiyue">
        <w:r>
          <w:t xml:space="preserve">                  $ref: 'TS28623_ComDefs.yaml#/components/schemas/</w:t>
        </w:r>
        <w:proofErr w:type="spellStart"/>
        <w:r>
          <w:t>DnList</w:t>
        </w:r>
        <w:proofErr w:type="spellEnd"/>
        <w:r>
          <w:t>'</w:t>
        </w:r>
      </w:ins>
    </w:p>
    <w:p w14:paraId="71CA92A7" w14:textId="77777777" w:rsidR="00340372" w:rsidRDefault="00340372" w:rsidP="00340372">
      <w:pPr>
        <w:pStyle w:val="PL"/>
        <w:rPr>
          <w:ins w:id="4114" w:author="ruiyue"/>
        </w:rPr>
      </w:pPr>
      <w:ins w:id="4115" w:author="ruiyue">
        <w:r>
          <w:t xml:space="preserve">                </w:t>
        </w:r>
        <w:proofErr w:type="spellStart"/>
        <w:r>
          <w:t>rootObjectInstances</w:t>
        </w:r>
        <w:proofErr w:type="spellEnd"/>
        <w:r>
          <w:t>:</w:t>
        </w:r>
      </w:ins>
    </w:p>
    <w:p w14:paraId="0368FE24" w14:textId="77777777" w:rsidR="00340372" w:rsidRDefault="00340372" w:rsidP="00340372">
      <w:pPr>
        <w:pStyle w:val="PL"/>
        <w:rPr>
          <w:ins w:id="4116" w:author="ruiyue"/>
        </w:rPr>
      </w:pPr>
      <w:ins w:id="4117" w:author="ruiyue">
        <w:r>
          <w:t xml:space="preserve">                  $ref: 'TS28623_ComDefs.yaml#/components/schemas/</w:t>
        </w:r>
        <w:proofErr w:type="spellStart"/>
        <w:r>
          <w:t>DnList</w:t>
        </w:r>
        <w:proofErr w:type="spellEnd"/>
        <w:r>
          <w:t>'</w:t>
        </w:r>
      </w:ins>
    </w:p>
    <w:p w14:paraId="6DEA6D16" w14:textId="77777777" w:rsidR="00340372" w:rsidRDefault="00340372" w:rsidP="00340372">
      <w:pPr>
        <w:pStyle w:val="PL"/>
        <w:rPr>
          <w:ins w:id="4118" w:author="ruiyue"/>
        </w:rPr>
      </w:pPr>
    </w:p>
    <w:p w14:paraId="5567E62B" w14:textId="77777777" w:rsidR="00340372" w:rsidRDefault="00340372" w:rsidP="00340372">
      <w:pPr>
        <w:pStyle w:val="PL"/>
        <w:rPr>
          <w:ins w:id="4119" w:author="ruiyue"/>
        </w:rPr>
      </w:pPr>
    </w:p>
    <w:p w14:paraId="0DF5DF28" w14:textId="77777777" w:rsidR="00340372" w:rsidRDefault="00340372" w:rsidP="00340372">
      <w:pPr>
        <w:pStyle w:val="PL"/>
        <w:rPr>
          <w:ins w:id="4120" w:author="ruiyue"/>
        </w:rPr>
      </w:pPr>
      <w:ins w:id="4121" w:author="ruiyue">
        <w:r>
          <w:t>#-------- Definition of YAML arrays for name-contained IOCs ----------------------</w:t>
        </w:r>
      </w:ins>
    </w:p>
    <w:p w14:paraId="2C7ECBB6" w14:textId="77777777" w:rsidR="00340372" w:rsidRDefault="00340372" w:rsidP="00340372">
      <w:pPr>
        <w:pStyle w:val="PL"/>
        <w:rPr>
          <w:ins w:id="4122" w:author="ruiyue"/>
        </w:rPr>
      </w:pPr>
      <w:ins w:id="4123" w:author="ruiyue">
        <w:r>
          <w:t xml:space="preserve">    </w:t>
        </w:r>
        <w:proofErr w:type="spellStart"/>
        <w:r>
          <w:t>ThresholdMonitor</w:t>
        </w:r>
        <w:proofErr w:type="spellEnd"/>
        <w:r>
          <w:t>-Multiple:</w:t>
        </w:r>
      </w:ins>
    </w:p>
    <w:p w14:paraId="1759D837" w14:textId="77777777" w:rsidR="00340372" w:rsidRDefault="00340372" w:rsidP="00340372">
      <w:pPr>
        <w:pStyle w:val="PL"/>
        <w:rPr>
          <w:ins w:id="4124" w:author="ruiyue"/>
        </w:rPr>
      </w:pPr>
      <w:ins w:id="4125" w:author="ruiyue">
        <w:r>
          <w:t xml:space="preserve">      type: array</w:t>
        </w:r>
      </w:ins>
    </w:p>
    <w:p w14:paraId="6CC87A50" w14:textId="77777777" w:rsidR="00340372" w:rsidRDefault="00340372" w:rsidP="00340372">
      <w:pPr>
        <w:pStyle w:val="PL"/>
        <w:rPr>
          <w:ins w:id="4126" w:author="ruiyue"/>
        </w:rPr>
      </w:pPr>
      <w:ins w:id="4127" w:author="ruiyue">
        <w:r>
          <w:t xml:space="preserve">      items:</w:t>
        </w:r>
      </w:ins>
    </w:p>
    <w:p w14:paraId="62094213" w14:textId="77777777" w:rsidR="00340372" w:rsidRDefault="00340372" w:rsidP="00340372">
      <w:pPr>
        <w:pStyle w:val="PL"/>
        <w:rPr>
          <w:ins w:id="4128" w:author="ruiyue"/>
        </w:rPr>
      </w:pPr>
      <w:ins w:id="4129" w:author="ruiyue">
        <w:r>
          <w:t xml:space="preserve">        $ref: '#/components/schemas/</w:t>
        </w:r>
        <w:proofErr w:type="spellStart"/>
        <w:r>
          <w:t>ThresholdMonitor</w:t>
        </w:r>
        <w:proofErr w:type="spellEnd"/>
        <w:r>
          <w:t>-Single'</w:t>
        </w:r>
      </w:ins>
    </w:p>
    <w:p w14:paraId="1838CC37" w14:textId="77777777" w:rsidR="00340372" w:rsidRDefault="00340372" w:rsidP="00340372">
      <w:pPr>
        <w:pStyle w:val="PL"/>
        <w:rPr>
          <w:ins w:id="4130" w:author="ruiyue"/>
        </w:rPr>
      </w:pPr>
    </w:p>
    <w:p w14:paraId="55FF1061" w14:textId="77777777" w:rsidR="00340372" w:rsidRDefault="00340372" w:rsidP="00340372">
      <w:pPr>
        <w:pStyle w:val="PL"/>
        <w:rPr>
          <w:ins w:id="4131" w:author="ruiyue"/>
        </w:rPr>
      </w:pPr>
      <w:ins w:id="4132" w:author="ruiyue">
        <w:r>
          <w:t>#-------- Definitions in TS 28.623 for TS 28.532 ---------------------------------</w:t>
        </w:r>
      </w:ins>
    </w:p>
    <w:p w14:paraId="35242E22" w14:textId="77777777" w:rsidR="00340372" w:rsidRDefault="00340372" w:rsidP="00340372">
      <w:pPr>
        <w:pStyle w:val="PL"/>
        <w:rPr>
          <w:ins w:id="4133" w:author="ruiyue"/>
        </w:rPr>
      </w:pPr>
      <w:ins w:id="4134" w:author="ruiyue">
        <w:r>
          <w:t xml:space="preserve">    resources-</w:t>
        </w:r>
        <w:proofErr w:type="spellStart"/>
        <w:r>
          <w:t>ThresholdMonitorNrm</w:t>
        </w:r>
        <w:proofErr w:type="spellEnd"/>
        <w:r>
          <w:t>:</w:t>
        </w:r>
      </w:ins>
    </w:p>
    <w:p w14:paraId="480AA079" w14:textId="77777777" w:rsidR="00340372" w:rsidRDefault="00340372" w:rsidP="00340372">
      <w:pPr>
        <w:pStyle w:val="PL"/>
        <w:rPr>
          <w:ins w:id="4135" w:author="ruiyue"/>
        </w:rPr>
      </w:pPr>
      <w:ins w:id="4136" w:author="ruiyue">
        <w:r>
          <w:t xml:space="preserve">      </w:t>
        </w:r>
        <w:proofErr w:type="spellStart"/>
        <w:r>
          <w:t>oneOf</w:t>
        </w:r>
        <w:proofErr w:type="spellEnd"/>
        <w:r>
          <w:t>:</w:t>
        </w:r>
      </w:ins>
    </w:p>
    <w:p w14:paraId="5ABB1ECB" w14:textId="77777777" w:rsidR="00340372" w:rsidRDefault="00340372" w:rsidP="00340372">
      <w:pPr>
        <w:pStyle w:val="PL"/>
        <w:rPr>
          <w:ins w:id="4137" w:author="ruiyue"/>
        </w:rPr>
      </w:pPr>
      <w:ins w:id="4138" w:author="ruiyue">
        <w:r>
          <w:t xml:space="preserve">       - $ref: '#/components/schemas/</w:t>
        </w:r>
        <w:proofErr w:type="spellStart"/>
        <w:r>
          <w:t>ThresholdMonitor</w:t>
        </w:r>
        <w:proofErr w:type="spellEnd"/>
        <w:r>
          <w:t>-Single'</w:t>
        </w:r>
      </w:ins>
    </w:p>
    <w:p w14:paraId="57992D9B" w14:textId="77777777" w:rsidR="00340372" w:rsidRDefault="00340372" w:rsidP="00340372">
      <w:pPr>
        <w:pStyle w:val="PL"/>
      </w:pPr>
    </w:p>
    <w:p w14:paraId="2A7787AD" w14:textId="77777777" w:rsidR="00340372" w:rsidRPr="002A399E" w:rsidRDefault="00340372" w:rsidP="00340372">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86C0DE8" w14:textId="77777777" w:rsidR="00337043" w:rsidRPr="001D6549" w:rsidRDefault="00337043">
      <w:pPr>
        <w:rPr>
          <w:ins w:id="4139" w:author="Huawei" w:date="2023-05-17T16:04:00Z"/>
          <w:noProof/>
          <w:lang w:eastAsia="zh-CN"/>
        </w:rPr>
      </w:pPr>
    </w:p>
    <w:p w14:paraId="0DFDEE99" w14:textId="4FF42F15" w:rsidR="00337043" w:rsidRDefault="00337043" w:rsidP="00337043">
      <w:pPr>
        <w:pStyle w:val="2"/>
        <w:rPr>
          <w:ins w:id="4140" w:author="Huawei" w:date="2023-05-17T16:05:00Z"/>
          <w:lang w:val="en-US" w:eastAsia="zh-CN"/>
        </w:rPr>
      </w:pPr>
      <w:ins w:id="4141" w:author="Huawei" w:date="2023-05-17T16:05:00Z">
        <w:r>
          <w:rPr>
            <w:lang w:eastAsia="zh-CN"/>
          </w:rPr>
          <w:t>C.4.6</w:t>
        </w:r>
        <w:r>
          <w:rPr>
            <w:lang w:eastAsia="zh-CN"/>
          </w:rPr>
          <w:tab/>
        </w:r>
        <w:proofErr w:type="spellStart"/>
        <w:r w:rsidRPr="00337043">
          <w:rPr>
            <w:lang w:val="en-US" w:eastAsia="zh-CN"/>
          </w:rPr>
          <w:t>OpenAPI</w:t>
        </w:r>
        <w:proofErr w:type="spellEnd"/>
        <w:r w:rsidRPr="00337043">
          <w:rPr>
            <w:lang w:val="en-US" w:eastAsia="zh-CN"/>
          </w:rPr>
          <w:t xml:space="preserve"> document "TS28623_SubscriptionControlNrm.yaml"</w:t>
        </w:r>
      </w:ins>
    </w:p>
    <w:p w14:paraId="44E4CDC5" w14:textId="77777777" w:rsidR="00340372" w:rsidRPr="008F7C23" w:rsidRDefault="00340372" w:rsidP="00340372">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8B6C5E7" w14:textId="77777777" w:rsidR="00340372" w:rsidRDefault="00340372" w:rsidP="00340372">
      <w:pPr>
        <w:pStyle w:val="PL"/>
        <w:rPr>
          <w:ins w:id="4142" w:author="ruiyue"/>
        </w:rPr>
      </w:pPr>
      <w:proofErr w:type="spellStart"/>
      <w:ins w:id="4143" w:author="ruiyue">
        <w:r>
          <w:t>openapi</w:t>
        </w:r>
        <w:proofErr w:type="spellEnd"/>
        <w:r>
          <w:t>: 3.0.1</w:t>
        </w:r>
      </w:ins>
    </w:p>
    <w:p w14:paraId="36D2DF66" w14:textId="77777777" w:rsidR="00340372" w:rsidRDefault="00340372" w:rsidP="00340372">
      <w:pPr>
        <w:pStyle w:val="PL"/>
        <w:rPr>
          <w:ins w:id="4144" w:author="ruiyue"/>
        </w:rPr>
      </w:pPr>
      <w:ins w:id="4145" w:author="ruiyue">
        <w:r>
          <w:t>info:</w:t>
        </w:r>
      </w:ins>
    </w:p>
    <w:p w14:paraId="52D11389" w14:textId="77777777" w:rsidR="00340372" w:rsidRDefault="00340372" w:rsidP="00340372">
      <w:pPr>
        <w:pStyle w:val="PL"/>
        <w:rPr>
          <w:ins w:id="4146" w:author="ruiyue"/>
        </w:rPr>
      </w:pPr>
      <w:ins w:id="4147" w:author="ruiyue">
        <w:r>
          <w:t xml:space="preserve">  title: Subscription Control NRM</w:t>
        </w:r>
      </w:ins>
    </w:p>
    <w:p w14:paraId="39E7538C" w14:textId="77777777" w:rsidR="00340372" w:rsidRDefault="00340372" w:rsidP="00340372">
      <w:pPr>
        <w:pStyle w:val="PL"/>
        <w:rPr>
          <w:ins w:id="4148" w:author="ruiyue"/>
        </w:rPr>
      </w:pPr>
      <w:ins w:id="4149" w:author="ruiyue">
        <w:r>
          <w:t xml:space="preserve">  version: 18.4.0</w:t>
        </w:r>
      </w:ins>
    </w:p>
    <w:p w14:paraId="7A7D0775" w14:textId="77777777" w:rsidR="00340372" w:rsidRDefault="00340372" w:rsidP="00340372">
      <w:pPr>
        <w:pStyle w:val="PL"/>
        <w:rPr>
          <w:ins w:id="4150" w:author="ruiyue"/>
        </w:rPr>
      </w:pPr>
      <w:ins w:id="4151" w:author="ruiyue">
        <w:r>
          <w:t xml:space="preserve">  description: &gt;-</w:t>
        </w:r>
      </w:ins>
    </w:p>
    <w:p w14:paraId="29941F66" w14:textId="77777777" w:rsidR="00340372" w:rsidRDefault="00340372" w:rsidP="00340372">
      <w:pPr>
        <w:pStyle w:val="PL"/>
        <w:rPr>
          <w:ins w:id="4152" w:author="ruiyue"/>
        </w:rPr>
      </w:pPr>
      <w:ins w:id="4153" w:author="ruiyue">
        <w:r>
          <w:t xml:space="preserve">    OAS 3.0.1 definition of the Subscription Control NRM fragment</w:t>
        </w:r>
      </w:ins>
    </w:p>
    <w:p w14:paraId="32854454" w14:textId="77777777" w:rsidR="00340372" w:rsidRDefault="00340372" w:rsidP="00340372">
      <w:pPr>
        <w:pStyle w:val="PL"/>
        <w:rPr>
          <w:ins w:id="4154" w:author="ruiyue"/>
        </w:rPr>
      </w:pPr>
      <w:ins w:id="4155" w:author="ruiyue">
        <w:r>
          <w:t xml:space="preserve">    Â© 2023, 3GPP Organizational Partners (ARIB, ATIS, CCSA, ETSI, TSDSI, TTA, TTC).</w:t>
        </w:r>
      </w:ins>
    </w:p>
    <w:p w14:paraId="3D9B0DCD" w14:textId="77777777" w:rsidR="00340372" w:rsidRDefault="00340372" w:rsidP="00340372">
      <w:pPr>
        <w:pStyle w:val="PL"/>
        <w:rPr>
          <w:ins w:id="4156" w:author="ruiyue"/>
        </w:rPr>
      </w:pPr>
      <w:ins w:id="4157" w:author="ruiyue">
        <w:r>
          <w:t xml:space="preserve">    All rights reserved.</w:t>
        </w:r>
      </w:ins>
    </w:p>
    <w:p w14:paraId="006D4FA9" w14:textId="77777777" w:rsidR="00340372" w:rsidRDefault="00340372" w:rsidP="00340372">
      <w:pPr>
        <w:pStyle w:val="PL"/>
        <w:rPr>
          <w:ins w:id="4158" w:author="ruiyue"/>
        </w:rPr>
      </w:pPr>
      <w:proofErr w:type="spellStart"/>
      <w:ins w:id="4159" w:author="ruiyue">
        <w:r>
          <w:t>externalDocs</w:t>
        </w:r>
        <w:proofErr w:type="spellEnd"/>
        <w:r>
          <w:t>:</w:t>
        </w:r>
      </w:ins>
    </w:p>
    <w:p w14:paraId="7C95C63B" w14:textId="77777777" w:rsidR="00340372" w:rsidRDefault="00340372" w:rsidP="00340372">
      <w:pPr>
        <w:pStyle w:val="PL"/>
        <w:rPr>
          <w:ins w:id="4160" w:author="ruiyue"/>
        </w:rPr>
      </w:pPr>
      <w:ins w:id="4161" w:author="ruiyue">
        <w:r>
          <w:t xml:space="preserve">  description: 3GPP TS 28.623; Generic NRM</w:t>
        </w:r>
      </w:ins>
    </w:p>
    <w:p w14:paraId="18E2BC59" w14:textId="77777777" w:rsidR="00340372" w:rsidRDefault="00340372" w:rsidP="00340372">
      <w:pPr>
        <w:pStyle w:val="PL"/>
        <w:rPr>
          <w:ins w:id="4162" w:author="ruiyue"/>
        </w:rPr>
      </w:pPr>
      <w:ins w:id="4163" w:author="ruiyue">
        <w:r>
          <w:t xml:space="preserve">  url: http://www.3gpp.org/ftp/Specs/archive/28_series/28.623/</w:t>
        </w:r>
      </w:ins>
    </w:p>
    <w:p w14:paraId="4D606B89" w14:textId="77777777" w:rsidR="00340372" w:rsidRDefault="00340372" w:rsidP="00340372">
      <w:pPr>
        <w:pStyle w:val="PL"/>
        <w:rPr>
          <w:ins w:id="4164" w:author="ruiyue"/>
        </w:rPr>
      </w:pPr>
      <w:ins w:id="4165" w:author="ruiyue">
        <w:r>
          <w:t>paths: {}</w:t>
        </w:r>
      </w:ins>
    </w:p>
    <w:p w14:paraId="070A525F" w14:textId="77777777" w:rsidR="00340372" w:rsidRDefault="00340372" w:rsidP="00340372">
      <w:pPr>
        <w:pStyle w:val="PL"/>
        <w:rPr>
          <w:ins w:id="4166" w:author="ruiyue"/>
        </w:rPr>
      </w:pPr>
      <w:ins w:id="4167" w:author="ruiyue">
        <w:r>
          <w:t>components:</w:t>
        </w:r>
      </w:ins>
    </w:p>
    <w:p w14:paraId="3206B3B2" w14:textId="77777777" w:rsidR="00340372" w:rsidRDefault="00340372" w:rsidP="00340372">
      <w:pPr>
        <w:pStyle w:val="PL"/>
        <w:rPr>
          <w:ins w:id="4168" w:author="ruiyue"/>
        </w:rPr>
      </w:pPr>
      <w:ins w:id="4169" w:author="ruiyue">
        <w:r>
          <w:t xml:space="preserve">  schemas:</w:t>
        </w:r>
      </w:ins>
    </w:p>
    <w:p w14:paraId="46287B72" w14:textId="77777777" w:rsidR="00340372" w:rsidRDefault="00340372" w:rsidP="00340372">
      <w:pPr>
        <w:pStyle w:val="PL"/>
        <w:rPr>
          <w:ins w:id="4170" w:author="ruiyue"/>
        </w:rPr>
      </w:pPr>
      <w:ins w:id="4171" w:author="ruiyue">
        <w:r>
          <w:t>#-------- Definition of types-----------------------------------------------------</w:t>
        </w:r>
      </w:ins>
    </w:p>
    <w:p w14:paraId="1A149EB5" w14:textId="77777777" w:rsidR="00340372" w:rsidRDefault="00340372" w:rsidP="00340372">
      <w:pPr>
        <w:pStyle w:val="PL"/>
        <w:rPr>
          <w:ins w:id="4172" w:author="ruiyue"/>
        </w:rPr>
      </w:pPr>
      <w:ins w:id="4173" w:author="ruiyue">
        <w:r>
          <w:t xml:space="preserve">    Scope:</w:t>
        </w:r>
      </w:ins>
    </w:p>
    <w:p w14:paraId="24193483" w14:textId="77777777" w:rsidR="00340372" w:rsidRDefault="00340372" w:rsidP="00340372">
      <w:pPr>
        <w:pStyle w:val="PL"/>
        <w:rPr>
          <w:ins w:id="4174" w:author="ruiyue"/>
        </w:rPr>
      </w:pPr>
      <w:ins w:id="4175" w:author="ruiyue">
        <w:r>
          <w:t xml:space="preserve">      type: object</w:t>
        </w:r>
      </w:ins>
    </w:p>
    <w:p w14:paraId="76004640" w14:textId="77777777" w:rsidR="00340372" w:rsidRDefault="00340372" w:rsidP="00340372">
      <w:pPr>
        <w:pStyle w:val="PL"/>
        <w:rPr>
          <w:ins w:id="4176" w:author="ruiyue"/>
        </w:rPr>
      </w:pPr>
      <w:ins w:id="4177" w:author="ruiyue">
        <w:r>
          <w:t xml:space="preserve">      properties:</w:t>
        </w:r>
      </w:ins>
    </w:p>
    <w:p w14:paraId="0393FC17" w14:textId="77777777" w:rsidR="00340372" w:rsidRDefault="00340372" w:rsidP="00340372">
      <w:pPr>
        <w:pStyle w:val="PL"/>
        <w:rPr>
          <w:ins w:id="4178" w:author="ruiyue"/>
        </w:rPr>
      </w:pPr>
      <w:ins w:id="4179" w:author="ruiyue">
        <w:r>
          <w:t xml:space="preserve">        </w:t>
        </w:r>
        <w:proofErr w:type="spellStart"/>
        <w:r>
          <w:t>scopeType</w:t>
        </w:r>
        <w:proofErr w:type="spellEnd"/>
        <w:r>
          <w:t>:</w:t>
        </w:r>
      </w:ins>
    </w:p>
    <w:p w14:paraId="5F3AB520" w14:textId="77777777" w:rsidR="00340372" w:rsidRDefault="00340372" w:rsidP="00340372">
      <w:pPr>
        <w:pStyle w:val="PL"/>
        <w:rPr>
          <w:ins w:id="4180" w:author="ruiyue"/>
        </w:rPr>
      </w:pPr>
      <w:ins w:id="4181" w:author="ruiyue">
        <w:r>
          <w:t xml:space="preserve">          type: string</w:t>
        </w:r>
      </w:ins>
    </w:p>
    <w:p w14:paraId="6A43845C" w14:textId="77777777" w:rsidR="00340372" w:rsidRDefault="00340372" w:rsidP="00340372">
      <w:pPr>
        <w:pStyle w:val="PL"/>
        <w:rPr>
          <w:ins w:id="4182" w:author="ruiyue"/>
        </w:rPr>
      </w:pPr>
      <w:ins w:id="4183" w:author="ruiyue">
        <w:r>
          <w:t xml:space="preserve">          </w:t>
        </w:r>
        <w:proofErr w:type="spellStart"/>
        <w:r>
          <w:t>enum</w:t>
        </w:r>
        <w:proofErr w:type="spellEnd"/>
        <w:r>
          <w:t>:</w:t>
        </w:r>
      </w:ins>
    </w:p>
    <w:p w14:paraId="3B39A14D" w14:textId="77777777" w:rsidR="00340372" w:rsidRDefault="00340372" w:rsidP="00340372">
      <w:pPr>
        <w:pStyle w:val="PL"/>
        <w:rPr>
          <w:ins w:id="4184" w:author="ruiyue"/>
        </w:rPr>
      </w:pPr>
      <w:ins w:id="4185" w:author="ruiyue">
        <w:r>
          <w:t xml:space="preserve">            - BASE_ONLY</w:t>
        </w:r>
      </w:ins>
    </w:p>
    <w:p w14:paraId="2CEDE5AF" w14:textId="77777777" w:rsidR="00340372" w:rsidRDefault="00340372" w:rsidP="00340372">
      <w:pPr>
        <w:pStyle w:val="PL"/>
        <w:rPr>
          <w:ins w:id="4186" w:author="ruiyue"/>
        </w:rPr>
      </w:pPr>
      <w:ins w:id="4187" w:author="ruiyue">
        <w:r>
          <w:t xml:space="preserve">            - BASE_ALL</w:t>
        </w:r>
      </w:ins>
    </w:p>
    <w:p w14:paraId="3D9134D4" w14:textId="77777777" w:rsidR="00340372" w:rsidRDefault="00340372" w:rsidP="00340372">
      <w:pPr>
        <w:pStyle w:val="PL"/>
        <w:rPr>
          <w:ins w:id="4188" w:author="ruiyue"/>
        </w:rPr>
      </w:pPr>
      <w:ins w:id="4189" w:author="ruiyue">
        <w:r>
          <w:t xml:space="preserve">            - BASE_NTH_LEVEL</w:t>
        </w:r>
      </w:ins>
    </w:p>
    <w:p w14:paraId="06A48315" w14:textId="77777777" w:rsidR="00340372" w:rsidRDefault="00340372" w:rsidP="00340372">
      <w:pPr>
        <w:pStyle w:val="PL"/>
        <w:rPr>
          <w:ins w:id="4190" w:author="ruiyue"/>
        </w:rPr>
      </w:pPr>
      <w:ins w:id="4191" w:author="ruiyue">
        <w:r>
          <w:t xml:space="preserve">            - BASE_SUBTREE</w:t>
        </w:r>
      </w:ins>
    </w:p>
    <w:p w14:paraId="70457CD7" w14:textId="77777777" w:rsidR="00340372" w:rsidRDefault="00340372" w:rsidP="00340372">
      <w:pPr>
        <w:pStyle w:val="PL"/>
        <w:rPr>
          <w:ins w:id="4192" w:author="ruiyue"/>
        </w:rPr>
      </w:pPr>
      <w:ins w:id="4193" w:author="ruiyue">
        <w:r>
          <w:t xml:space="preserve">        </w:t>
        </w:r>
        <w:proofErr w:type="spellStart"/>
        <w:r>
          <w:t>scopeLevel</w:t>
        </w:r>
        <w:proofErr w:type="spellEnd"/>
        <w:r>
          <w:t>:</w:t>
        </w:r>
      </w:ins>
    </w:p>
    <w:p w14:paraId="34D3377F" w14:textId="77777777" w:rsidR="00340372" w:rsidRDefault="00340372" w:rsidP="00340372">
      <w:pPr>
        <w:pStyle w:val="PL"/>
        <w:rPr>
          <w:ins w:id="4194" w:author="ruiyue"/>
        </w:rPr>
      </w:pPr>
      <w:ins w:id="4195" w:author="ruiyue">
        <w:r>
          <w:t xml:space="preserve">          type: integer</w:t>
        </w:r>
      </w:ins>
    </w:p>
    <w:p w14:paraId="2604D27D" w14:textId="77777777" w:rsidR="00340372" w:rsidRDefault="00340372" w:rsidP="00340372">
      <w:pPr>
        <w:pStyle w:val="PL"/>
        <w:rPr>
          <w:ins w:id="4196" w:author="ruiyue"/>
        </w:rPr>
      </w:pPr>
    </w:p>
    <w:p w14:paraId="220BC69A" w14:textId="77777777" w:rsidR="00340372" w:rsidRDefault="00340372" w:rsidP="00340372">
      <w:pPr>
        <w:pStyle w:val="PL"/>
        <w:rPr>
          <w:ins w:id="4197" w:author="ruiyue"/>
        </w:rPr>
      </w:pPr>
      <w:ins w:id="4198" w:author="ruiyue">
        <w:r>
          <w:t xml:space="preserve">#-------- Definition of concrete IOCs --------------------------------------------         </w:t>
        </w:r>
      </w:ins>
    </w:p>
    <w:p w14:paraId="38CEB679" w14:textId="77777777" w:rsidR="00340372" w:rsidRDefault="00340372" w:rsidP="00340372">
      <w:pPr>
        <w:pStyle w:val="PL"/>
        <w:rPr>
          <w:ins w:id="4199" w:author="ruiyue"/>
        </w:rPr>
      </w:pPr>
      <w:ins w:id="4200" w:author="ruiyue">
        <w:r>
          <w:t xml:space="preserve">    </w:t>
        </w:r>
        <w:proofErr w:type="spellStart"/>
        <w:r>
          <w:t>NtfSubscriptionControl</w:t>
        </w:r>
        <w:proofErr w:type="spellEnd"/>
        <w:r>
          <w:t>-Single:</w:t>
        </w:r>
      </w:ins>
    </w:p>
    <w:p w14:paraId="6D3B0018" w14:textId="77777777" w:rsidR="00340372" w:rsidRDefault="00340372" w:rsidP="00340372">
      <w:pPr>
        <w:pStyle w:val="PL"/>
        <w:rPr>
          <w:ins w:id="4201" w:author="ruiyue"/>
        </w:rPr>
      </w:pPr>
      <w:ins w:id="4202" w:author="ruiyue">
        <w:r>
          <w:t xml:space="preserve">      </w:t>
        </w:r>
        <w:proofErr w:type="spellStart"/>
        <w:r>
          <w:t>allOf</w:t>
        </w:r>
        <w:proofErr w:type="spellEnd"/>
        <w:r>
          <w:t>:</w:t>
        </w:r>
      </w:ins>
    </w:p>
    <w:p w14:paraId="0B7F8525" w14:textId="77777777" w:rsidR="00340372" w:rsidRDefault="00340372" w:rsidP="00340372">
      <w:pPr>
        <w:pStyle w:val="PL"/>
        <w:rPr>
          <w:ins w:id="4203" w:author="ruiyue"/>
        </w:rPr>
      </w:pPr>
      <w:ins w:id="4204" w:author="ruiyue">
        <w:r>
          <w:t xml:space="preserve">        - $ref: 'TS28623_GenericNrm.yaml#/components/schemas/Top'</w:t>
        </w:r>
      </w:ins>
    </w:p>
    <w:p w14:paraId="362389A0" w14:textId="77777777" w:rsidR="00340372" w:rsidRDefault="00340372" w:rsidP="00340372">
      <w:pPr>
        <w:pStyle w:val="PL"/>
        <w:rPr>
          <w:ins w:id="4205" w:author="ruiyue"/>
        </w:rPr>
      </w:pPr>
      <w:ins w:id="4206" w:author="ruiyue">
        <w:r>
          <w:t xml:space="preserve">        - type: object</w:t>
        </w:r>
      </w:ins>
    </w:p>
    <w:p w14:paraId="0C6386E9" w14:textId="77777777" w:rsidR="00340372" w:rsidRDefault="00340372" w:rsidP="00340372">
      <w:pPr>
        <w:pStyle w:val="PL"/>
        <w:rPr>
          <w:ins w:id="4207" w:author="ruiyue"/>
        </w:rPr>
      </w:pPr>
      <w:ins w:id="4208" w:author="ruiyue">
        <w:r>
          <w:t xml:space="preserve">          properties:</w:t>
        </w:r>
      </w:ins>
    </w:p>
    <w:p w14:paraId="613B4C91" w14:textId="77777777" w:rsidR="00340372" w:rsidRDefault="00340372" w:rsidP="00340372">
      <w:pPr>
        <w:pStyle w:val="PL"/>
        <w:rPr>
          <w:ins w:id="4209" w:author="ruiyue"/>
        </w:rPr>
      </w:pPr>
      <w:ins w:id="4210" w:author="ruiyue">
        <w:r>
          <w:t xml:space="preserve">            attributes:</w:t>
        </w:r>
      </w:ins>
    </w:p>
    <w:p w14:paraId="3AF55229" w14:textId="77777777" w:rsidR="00340372" w:rsidRDefault="00340372" w:rsidP="00340372">
      <w:pPr>
        <w:pStyle w:val="PL"/>
        <w:rPr>
          <w:ins w:id="4211" w:author="ruiyue"/>
        </w:rPr>
      </w:pPr>
      <w:ins w:id="4212" w:author="ruiyue">
        <w:r>
          <w:t xml:space="preserve">              type: object</w:t>
        </w:r>
      </w:ins>
    </w:p>
    <w:p w14:paraId="705DAF8E" w14:textId="77777777" w:rsidR="00340372" w:rsidRDefault="00340372" w:rsidP="00340372">
      <w:pPr>
        <w:pStyle w:val="PL"/>
        <w:rPr>
          <w:ins w:id="4213" w:author="ruiyue"/>
        </w:rPr>
      </w:pPr>
      <w:ins w:id="4214" w:author="ruiyue">
        <w:r>
          <w:t xml:space="preserve">              properties:</w:t>
        </w:r>
      </w:ins>
    </w:p>
    <w:p w14:paraId="5524D16C" w14:textId="77777777" w:rsidR="00340372" w:rsidRDefault="00340372" w:rsidP="00340372">
      <w:pPr>
        <w:pStyle w:val="PL"/>
        <w:rPr>
          <w:ins w:id="4215" w:author="ruiyue"/>
        </w:rPr>
      </w:pPr>
      <w:ins w:id="4216" w:author="ruiyue">
        <w:r>
          <w:t xml:space="preserve">                </w:t>
        </w:r>
        <w:proofErr w:type="spellStart"/>
        <w:r>
          <w:t>notificationRecipientAddress</w:t>
        </w:r>
        <w:proofErr w:type="spellEnd"/>
        <w:r>
          <w:t>:</w:t>
        </w:r>
      </w:ins>
    </w:p>
    <w:p w14:paraId="0082F960" w14:textId="77777777" w:rsidR="00340372" w:rsidRDefault="00340372" w:rsidP="00340372">
      <w:pPr>
        <w:pStyle w:val="PL"/>
        <w:rPr>
          <w:ins w:id="4217" w:author="ruiyue"/>
        </w:rPr>
      </w:pPr>
      <w:ins w:id="4218" w:author="ruiyue">
        <w:r>
          <w:t xml:space="preserve">                  $ref: 'TS28623_ComDefs.yaml#/components/schemas/Uri'</w:t>
        </w:r>
      </w:ins>
    </w:p>
    <w:p w14:paraId="3BA582E2" w14:textId="77777777" w:rsidR="00340372" w:rsidRDefault="00340372" w:rsidP="00340372">
      <w:pPr>
        <w:pStyle w:val="PL"/>
        <w:rPr>
          <w:ins w:id="4219" w:author="ruiyue"/>
        </w:rPr>
      </w:pPr>
      <w:ins w:id="4220" w:author="ruiyue">
        <w:r>
          <w:t xml:space="preserve">                </w:t>
        </w:r>
        <w:proofErr w:type="spellStart"/>
        <w:r>
          <w:t>notificationTypes</w:t>
        </w:r>
        <w:proofErr w:type="spellEnd"/>
        <w:r>
          <w:t>:</w:t>
        </w:r>
      </w:ins>
    </w:p>
    <w:p w14:paraId="579AFBFB" w14:textId="77777777" w:rsidR="00340372" w:rsidRDefault="00340372" w:rsidP="00340372">
      <w:pPr>
        <w:pStyle w:val="PL"/>
        <w:rPr>
          <w:ins w:id="4221" w:author="ruiyue"/>
        </w:rPr>
      </w:pPr>
      <w:ins w:id="4222" w:author="ruiyue">
        <w:r>
          <w:t xml:space="preserve">                  type: array</w:t>
        </w:r>
      </w:ins>
    </w:p>
    <w:p w14:paraId="6FC1B65B" w14:textId="77777777" w:rsidR="00340372" w:rsidRDefault="00340372" w:rsidP="00340372">
      <w:pPr>
        <w:pStyle w:val="PL"/>
        <w:rPr>
          <w:ins w:id="4223" w:author="ruiyue"/>
        </w:rPr>
      </w:pPr>
      <w:ins w:id="4224" w:author="ruiyue">
        <w:r>
          <w:t xml:space="preserve">                  items:</w:t>
        </w:r>
      </w:ins>
    </w:p>
    <w:p w14:paraId="757DA9A8" w14:textId="77777777" w:rsidR="00340372" w:rsidRDefault="00340372" w:rsidP="00340372">
      <w:pPr>
        <w:pStyle w:val="PL"/>
        <w:rPr>
          <w:ins w:id="4225" w:author="ruiyue"/>
        </w:rPr>
      </w:pPr>
      <w:ins w:id="4226" w:author="ruiyue">
        <w:r>
          <w:t xml:space="preserve">                    $ref: 'TS28623_ComDefs.yaml#/components/schemas/</w:t>
        </w:r>
        <w:proofErr w:type="spellStart"/>
        <w:r>
          <w:t>NotificationType</w:t>
        </w:r>
        <w:proofErr w:type="spellEnd"/>
        <w:r>
          <w:t>'</w:t>
        </w:r>
      </w:ins>
    </w:p>
    <w:p w14:paraId="70E281BF" w14:textId="77777777" w:rsidR="00340372" w:rsidRDefault="00340372" w:rsidP="00340372">
      <w:pPr>
        <w:pStyle w:val="PL"/>
        <w:rPr>
          <w:ins w:id="4227" w:author="ruiyue"/>
        </w:rPr>
      </w:pPr>
      <w:ins w:id="4228" w:author="ruiyue">
        <w:r>
          <w:t xml:space="preserve">                scope:</w:t>
        </w:r>
      </w:ins>
    </w:p>
    <w:p w14:paraId="3C9875FF" w14:textId="77777777" w:rsidR="00340372" w:rsidRDefault="00340372" w:rsidP="00340372">
      <w:pPr>
        <w:pStyle w:val="PL"/>
        <w:rPr>
          <w:ins w:id="4229" w:author="ruiyue"/>
        </w:rPr>
      </w:pPr>
      <w:ins w:id="4230" w:author="ruiyue">
        <w:r>
          <w:t xml:space="preserve">                  $ref: '#/components/schemas/Scope'</w:t>
        </w:r>
      </w:ins>
    </w:p>
    <w:p w14:paraId="3FF389FC" w14:textId="77777777" w:rsidR="00340372" w:rsidRDefault="00340372" w:rsidP="00340372">
      <w:pPr>
        <w:pStyle w:val="PL"/>
        <w:rPr>
          <w:ins w:id="4231" w:author="ruiyue"/>
        </w:rPr>
      </w:pPr>
      <w:ins w:id="4232" w:author="ruiyue">
        <w:r>
          <w:t xml:space="preserve">                </w:t>
        </w:r>
        <w:proofErr w:type="spellStart"/>
        <w:r>
          <w:t>notificationFilter</w:t>
        </w:r>
        <w:proofErr w:type="spellEnd"/>
        <w:r>
          <w:t>:</w:t>
        </w:r>
      </w:ins>
    </w:p>
    <w:p w14:paraId="7D0153EC" w14:textId="77777777" w:rsidR="00340372" w:rsidRDefault="00340372" w:rsidP="00340372">
      <w:pPr>
        <w:pStyle w:val="PL"/>
        <w:rPr>
          <w:ins w:id="4233" w:author="ruiyue"/>
        </w:rPr>
      </w:pPr>
      <w:ins w:id="4234" w:author="ruiyue">
        <w:r>
          <w:t xml:space="preserve">                  $ref: 'TS28623_ComDefs.yaml#/components/schemas/Filter'                </w:t>
        </w:r>
      </w:ins>
    </w:p>
    <w:p w14:paraId="36FD7A99" w14:textId="77777777" w:rsidR="00340372" w:rsidRDefault="00340372" w:rsidP="00340372">
      <w:pPr>
        <w:pStyle w:val="PL"/>
        <w:rPr>
          <w:ins w:id="4235" w:author="ruiyue"/>
        </w:rPr>
      </w:pPr>
      <w:ins w:id="4236" w:author="ruiyue">
        <w:r>
          <w:t xml:space="preserve">            </w:t>
        </w:r>
        <w:proofErr w:type="spellStart"/>
        <w:r>
          <w:t>HeartbeatControl</w:t>
        </w:r>
        <w:proofErr w:type="spellEnd"/>
        <w:r>
          <w:t>:</w:t>
        </w:r>
      </w:ins>
    </w:p>
    <w:p w14:paraId="35550EC8" w14:textId="77777777" w:rsidR="00340372" w:rsidRDefault="00340372" w:rsidP="00340372">
      <w:pPr>
        <w:pStyle w:val="PL"/>
        <w:rPr>
          <w:ins w:id="4237" w:author="ruiyue"/>
        </w:rPr>
      </w:pPr>
      <w:ins w:id="4238" w:author="ruiyue">
        <w:r>
          <w:t xml:space="preserve">              $ref: '#/components/schemas/</w:t>
        </w:r>
        <w:proofErr w:type="spellStart"/>
        <w:r>
          <w:t>HeartbeatControl</w:t>
        </w:r>
        <w:proofErr w:type="spellEnd"/>
        <w:r>
          <w:t>-Single'</w:t>
        </w:r>
      </w:ins>
    </w:p>
    <w:p w14:paraId="1B24E846" w14:textId="77777777" w:rsidR="00340372" w:rsidRDefault="00340372" w:rsidP="00340372">
      <w:pPr>
        <w:pStyle w:val="PL"/>
        <w:rPr>
          <w:ins w:id="4239" w:author="ruiyue"/>
        </w:rPr>
      </w:pPr>
      <w:ins w:id="4240" w:author="ruiyue">
        <w:r>
          <w:t xml:space="preserve">    </w:t>
        </w:r>
        <w:proofErr w:type="spellStart"/>
        <w:r>
          <w:t>HeartbeatControl</w:t>
        </w:r>
        <w:proofErr w:type="spellEnd"/>
        <w:r>
          <w:t>-Single:</w:t>
        </w:r>
      </w:ins>
    </w:p>
    <w:p w14:paraId="71EF8232" w14:textId="77777777" w:rsidR="00340372" w:rsidRDefault="00340372" w:rsidP="00340372">
      <w:pPr>
        <w:pStyle w:val="PL"/>
        <w:rPr>
          <w:ins w:id="4241" w:author="ruiyue"/>
        </w:rPr>
      </w:pPr>
      <w:ins w:id="4242" w:author="ruiyue">
        <w:r>
          <w:t xml:space="preserve">      </w:t>
        </w:r>
        <w:proofErr w:type="spellStart"/>
        <w:r>
          <w:t>allOf</w:t>
        </w:r>
        <w:proofErr w:type="spellEnd"/>
        <w:r>
          <w:t>:</w:t>
        </w:r>
      </w:ins>
    </w:p>
    <w:p w14:paraId="0C629DEC" w14:textId="77777777" w:rsidR="00340372" w:rsidRDefault="00340372" w:rsidP="00340372">
      <w:pPr>
        <w:pStyle w:val="PL"/>
        <w:rPr>
          <w:ins w:id="4243" w:author="ruiyue"/>
        </w:rPr>
      </w:pPr>
      <w:ins w:id="4244" w:author="ruiyue">
        <w:r>
          <w:lastRenderedPageBreak/>
          <w:t xml:space="preserve">        - $ref: 'TS28623_GenericNrm.yaml#/components/schemas/Top'</w:t>
        </w:r>
      </w:ins>
    </w:p>
    <w:p w14:paraId="3E510D9F" w14:textId="77777777" w:rsidR="00340372" w:rsidRDefault="00340372" w:rsidP="00340372">
      <w:pPr>
        <w:pStyle w:val="PL"/>
        <w:rPr>
          <w:ins w:id="4245" w:author="ruiyue"/>
        </w:rPr>
      </w:pPr>
      <w:ins w:id="4246" w:author="ruiyue">
        <w:r>
          <w:t xml:space="preserve">        - type: object</w:t>
        </w:r>
      </w:ins>
    </w:p>
    <w:p w14:paraId="46847104" w14:textId="77777777" w:rsidR="00340372" w:rsidRDefault="00340372" w:rsidP="00340372">
      <w:pPr>
        <w:pStyle w:val="PL"/>
        <w:rPr>
          <w:ins w:id="4247" w:author="ruiyue"/>
        </w:rPr>
      </w:pPr>
      <w:ins w:id="4248" w:author="ruiyue">
        <w:r>
          <w:t xml:space="preserve">          properties:</w:t>
        </w:r>
      </w:ins>
    </w:p>
    <w:p w14:paraId="61F081A4" w14:textId="77777777" w:rsidR="00340372" w:rsidRDefault="00340372" w:rsidP="00340372">
      <w:pPr>
        <w:pStyle w:val="PL"/>
        <w:rPr>
          <w:ins w:id="4249" w:author="ruiyue"/>
        </w:rPr>
      </w:pPr>
      <w:ins w:id="4250" w:author="ruiyue">
        <w:r>
          <w:t xml:space="preserve">            attributes:</w:t>
        </w:r>
      </w:ins>
    </w:p>
    <w:p w14:paraId="62AA4C97" w14:textId="77777777" w:rsidR="00340372" w:rsidRDefault="00340372" w:rsidP="00340372">
      <w:pPr>
        <w:pStyle w:val="PL"/>
        <w:rPr>
          <w:ins w:id="4251" w:author="ruiyue"/>
        </w:rPr>
      </w:pPr>
      <w:ins w:id="4252" w:author="ruiyue">
        <w:r>
          <w:t xml:space="preserve">              type: object</w:t>
        </w:r>
      </w:ins>
    </w:p>
    <w:p w14:paraId="3A4918CB" w14:textId="77777777" w:rsidR="00340372" w:rsidRDefault="00340372" w:rsidP="00340372">
      <w:pPr>
        <w:pStyle w:val="PL"/>
        <w:rPr>
          <w:ins w:id="4253" w:author="ruiyue"/>
        </w:rPr>
      </w:pPr>
      <w:ins w:id="4254" w:author="ruiyue">
        <w:r>
          <w:t xml:space="preserve">              properties:</w:t>
        </w:r>
      </w:ins>
    </w:p>
    <w:p w14:paraId="2148F8B8" w14:textId="77777777" w:rsidR="00340372" w:rsidRDefault="00340372" w:rsidP="00340372">
      <w:pPr>
        <w:pStyle w:val="PL"/>
        <w:rPr>
          <w:ins w:id="4255" w:author="ruiyue"/>
        </w:rPr>
      </w:pPr>
      <w:ins w:id="4256" w:author="ruiyue">
        <w:r>
          <w:t xml:space="preserve">                </w:t>
        </w:r>
        <w:proofErr w:type="spellStart"/>
        <w:r>
          <w:t>heartbeatNtfPeriod</w:t>
        </w:r>
        <w:proofErr w:type="spellEnd"/>
        <w:r>
          <w:t>:</w:t>
        </w:r>
      </w:ins>
    </w:p>
    <w:p w14:paraId="077A5D93" w14:textId="77777777" w:rsidR="00340372" w:rsidRDefault="00340372" w:rsidP="00340372">
      <w:pPr>
        <w:pStyle w:val="PL"/>
        <w:rPr>
          <w:ins w:id="4257" w:author="ruiyue"/>
        </w:rPr>
      </w:pPr>
      <w:ins w:id="4258" w:author="ruiyue">
        <w:r>
          <w:t xml:space="preserve">                  type: integer</w:t>
        </w:r>
      </w:ins>
    </w:p>
    <w:p w14:paraId="7C6482C0" w14:textId="77777777" w:rsidR="00340372" w:rsidRDefault="00340372" w:rsidP="00340372">
      <w:pPr>
        <w:pStyle w:val="PL"/>
        <w:rPr>
          <w:ins w:id="4259" w:author="ruiyue"/>
        </w:rPr>
      </w:pPr>
      <w:ins w:id="4260" w:author="ruiyue">
        <w:r>
          <w:t xml:space="preserve">                  minimum: 0</w:t>
        </w:r>
      </w:ins>
    </w:p>
    <w:p w14:paraId="36F9025A" w14:textId="77777777" w:rsidR="00340372" w:rsidRDefault="00340372" w:rsidP="00340372">
      <w:pPr>
        <w:pStyle w:val="PL"/>
        <w:rPr>
          <w:ins w:id="4261" w:author="ruiyue"/>
        </w:rPr>
      </w:pPr>
      <w:ins w:id="4262" w:author="ruiyue">
        <w:r>
          <w:t xml:space="preserve">                </w:t>
        </w:r>
        <w:proofErr w:type="spellStart"/>
        <w:r>
          <w:t>triggerHeartbeatNtf</w:t>
        </w:r>
        <w:proofErr w:type="spellEnd"/>
        <w:r>
          <w:t>:</w:t>
        </w:r>
      </w:ins>
    </w:p>
    <w:p w14:paraId="09DC0141" w14:textId="77777777" w:rsidR="00340372" w:rsidRDefault="00340372" w:rsidP="00340372">
      <w:pPr>
        <w:pStyle w:val="PL"/>
        <w:rPr>
          <w:ins w:id="4263" w:author="ruiyue"/>
        </w:rPr>
      </w:pPr>
      <w:ins w:id="4264" w:author="ruiyue">
        <w:r>
          <w:t xml:space="preserve">                  type: </w:t>
        </w:r>
        <w:proofErr w:type="spellStart"/>
        <w:r>
          <w:t>boolean</w:t>
        </w:r>
        <w:proofErr w:type="spellEnd"/>
      </w:ins>
    </w:p>
    <w:p w14:paraId="5828C3D3" w14:textId="77777777" w:rsidR="00340372" w:rsidRDefault="00340372" w:rsidP="00340372">
      <w:pPr>
        <w:pStyle w:val="PL"/>
        <w:rPr>
          <w:ins w:id="4265" w:author="ruiyue"/>
        </w:rPr>
      </w:pPr>
    </w:p>
    <w:p w14:paraId="2EED4BBF" w14:textId="77777777" w:rsidR="00340372" w:rsidRDefault="00340372" w:rsidP="00340372">
      <w:pPr>
        <w:pStyle w:val="PL"/>
        <w:rPr>
          <w:ins w:id="4266" w:author="ruiyue"/>
        </w:rPr>
      </w:pPr>
      <w:ins w:id="4267" w:author="ruiyue">
        <w:r>
          <w:t>#-------- Definition of YAML arrays for name-contained IOCs ----------------------</w:t>
        </w:r>
      </w:ins>
    </w:p>
    <w:p w14:paraId="607FACE9" w14:textId="77777777" w:rsidR="00340372" w:rsidRDefault="00340372" w:rsidP="00340372">
      <w:pPr>
        <w:pStyle w:val="PL"/>
        <w:rPr>
          <w:ins w:id="4268" w:author="ruiyue"/>
        </w:rPr>
      </w:pPr>
      <w:ins w:id="4269" w:author="ruiyue">
        <w:r>
          <w:t xml:space="preserve">    </w:t>
        </w:r>
        <w:proofErr w:type="spellStart"/>
        <w:r>
          <w:t>NtfSubscriptionControl</w:t>
        </w:r>
        <w:proofErr w:type="spellEnd"/>
        <w:r>
          <w:t>-Multiple:</w:t>
        </w:r>
      </w:ins>
    </w:p>
    <w:p w14:paraId="1D194E46" w14:textId="77777777" w:rsidR="00340372" w:rsidRDefault="00340372" w:rsidP="00340372">
      <w:pPr>
        <w:pStyle w:val="PL"/>
        <w:rPr>
          <w:ins w:id="4270" w:author="ruiyue"/>
        </w:rPr>
      </w:pPr>
      <w:ins w:id="4271" w:author="ruiyue">
        <w:r>
          <w:t xml:space="preserve">      type: array</w:t>
        </w:r>
      </w:ins>
    </w:p>
    <w:p w14:paraId="6EDC8EEC" w14:textId="77777777" w:rsidR="00340372" w:rsidRDefault="00340372" w:rsidP="00340372">
      <w:pPr>
        <w:pStyle w:val="PL"/>
        <w:rPr>
          <w:ins w:id="4272" w:author="ruiyue"/>
        </w:rPr>
      </w:pPr>
      <w:ins w:id="4273" w:author="ruiyue">
        <w:r>
          <w:t xml:space="preserve">      items:</w:t>
        </w:r>
      </w:ins>
    </w:p>
    <w:p w14:paraId="1E63D61E" w14:textId="77777777" w:rsidR="00340372" w:rsidRDefault="00340372" w:rsidP="00340372">
      <w:pPr>
        <w:pStyle w:val="PL"/>
        <w:rPr>
          <w:ins w:id="4274" w:author="ruiyue"/>
        </w:rPr>
      </w:pPr>
      <w:ins w:id="4275" w:author="ruiyue">
        <w:r>
          <w:t xml:space="preserve">        $ref: '#/components/schemas/</w:t>
        </w:r>
        <w:proofErr w:type="spellStart"/>
        <w:r>
          <w:t>NtfSubscriptionControl</w:t>
        </w:r>
        <w:proofErr w:type="spellEnd"/>
        <w:r>
          <w:t>-Single'</w:t>
        </w:r>
      </w:ins>
    </w:p>
    <w:p w14:paraId="771A0367" w14:textId="77777777" w:rsidR="00340372" w:rsidRDefault="00340372" w:rsidP="00340372">
      <w:pPr>
        <w:pStyle w:val="PL"/>
        <w:rPr>
          <w:ins w:id="4276" w:author="ruiyue"/>
        </w:rPr>
      </w:pPr>
    </w:p>
    <w:p w14:paraId="3C0183B3" w14:textId="77777777" w:rsidR="00340372" w:rsidRDefault="00340372" w:rsidP="00340372">
      <w:pPr>
        <w:pStyle w:val="PL"/>
        <w:rPr>
          <w:ins w:id="4277" w:author="ruiyue"/>
        </w:rPr>
      </w:pPr>
    </w:p>
    <w:p w14:paraId="2126387B" w14:textId="77777777" w:rsidR="00340372" w:rsidRDefault="00340372" w:rsidP="00340372">
      <w:pPr>
        <w:pStyle w:val="PL"/>
        <w:rPr>
          <w:ins w:id="4278" w:author="ruiyue"/>
        </w:rPr>
      </w:pPr>
      <w:ins w:id="4279" w:author="ruiyue">
        <w:r>
          <w:t>#-------- Definitions in TS 28.623 for TS 28.532 ---------------------------------</w:t>
        </w:r>
      </w:ins>
    </w:p>
    <w:p w14:paraId="525180FA" w14:textId="77777777" w:rsidR="00340372" w:rsidRDefault="00340372" w:rsidP="00340372">
      <w:pPr>
        <w:pStyle w:val="PL"/>
        <w:rPr>
          <w:ins w:id="4280" w:author="ruiyue"/>
        </w:rPr>
      </w:pPr>
      <w:ins w:id="4281" w:author="ruiyue">
        <w:r>
          <w:t xml:space="preserve">    resources-</w:t>
        </w:r>
        <w:proofErr w:type="spellStart"/>
        <w:r>
          <w:t>SubscriptionControlNrm</w:t>
        </w:r>
        <w:proofErr w:type="spellEnd"/>
        <w:r>
          <w:t>:</w:t>
        </w:r>
      </w:ins>
    </w:p>
    <w:p w14:paraId="1BCDDCCD" w14:textId="77777777" w:rsidR="00340372" w:rsidRDefault="00340372" w:rsidP="00340372">
      <w:pPr>
        <w:pStyle w:val="PL"/>
        <w:rPr>
          <w:ins w:id="4282" w:author="ruiyue"/>
        </w:rPr>
      </w:pPr>
      <w:ins w:id="4283" w:author="ruiyue">
        <w:r>
          <w:t xml:space="preserve">      </w:t>
        </w:r>
        <w:proofErr w:type="spellStart"/>
        <w:r>
          <w:t>oneOf</w:t>
        </w:r>
        <w:proofErr w:type="spellEnd"/>
        <w:r>
          <w:t>:</w:t>
        </w:r>
      </w:ins>
    </w:p>
    <w:p w14:paraId="439C601E" w14:textId="77777777" w:rsidR="00340372" w:rsidRDefault="00340372" w:rsidP="00340372">
      <w:pPr>
        <w:pStyle w:val="PL"/>
        <w:rPr>
          <w:ins w:id="4284" w:author="ruiyue"/>
        </w:rPr>
      </w:pPr>
      <w:ins w:id="4285" w:author="ruiyue">
        <w:r>
          <w:t xml:space="preserve">       - $ref: '#/components/schemas/</w:t>
        </w:r>
        <w:proofErr w:type="spellStart"/>
        <w:r>
          <w:t>NtfSubscriptionControl</w:t>
        </w:r>
        <w:proofErr w:type="spellEnd"/>
        <w:r>
          <w:t>-Single'</w:t>
        </w:r>
      </w:ins>
    </w:p>
    <w:p w14:paraId="612028DA" w14:textId="77777777" w:rsidR="00340372" w:rsidRDefault="00340372" w:rsidP="00340372">
      <w:pPr>
        <w:pStyle w:val="PL"/>
        <w:rPr>
          <w:ins w:id="4286" w:author="ruiyue"/>
        </w:rPr>
      </w:pPr>
      <w:ins w:id="4287" w:author="ruiyue">
        <w:r>
          <w:t xml:space="preserve">       - $ref: '#/components/schemas/</w:t>
        </w:r>
        <w:proofErr w:type="spellStart"/>
        <w:r>
          <w:t>HeartbeatControl</w:t>
        </w:r>
        <w:proofErr w:type="spellEnd"/>
        <w:r>
          <w:t xml:space="preserve">-Single'       </w:t>
        </w:r>
      </w:ins>
    </w:p>
    <w:p w14:paraId="29CC17C0" w14:textId="77777777" w:rsidR="00340372" w:rsidRDefault="00340372" w:rsidP="00340372">
      <w:pPr>
        <w:pStyle w:val="PL"/>
      </w:pPr>
    </w:p>
    <w:p w14:paraId="15B7F173" w14:textId="77777777" w:rsidR="00340372" w:rsidRPr="002A399E" w:rsidRDefault="00340372" w:rsidP="00340372">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F2822D8" w14:textId="719113E3" w:rsidR="00337043" w:rsidRPr="009474B2" w:rsidRDefault="00337043" w:rsidP="00A4619C">
      <w:pPr>
        <w:pStyle w:val="PL"/>
        <w:rPr>
          <w:ins w:id="4288" w:author="Huawei" w:date="2023-05-17T16:05:00Z"/>
          <w:lang w:val="en-US"/>
        </w:rPr>
      </w:pPr>
    </w:p>
    <w:p w14:paraId="687DDAD5" w14:textId="3F410801" w:rsidR="00337043" w:rsidRDefault="00337043" w:rsidP="00337043">
      <w:pPr>
        <w:rPr>
          <w:ins w:id="4289" w:author="Huawei" w:date="2023-05-17T16:05:00Z"/>
          <w:lang w:val="en-US" w:eastAsia="zh-CN"/>
        </w:rPr>
      </w:pPr>
    </w:p>
    <w:p w14:paraId="1983FD1E" w14:textId="65BF171D" w:rsidR="00337043" w:rsidRDefault="00337043" w:rsidP="00337043">
      <w:pPr>
        <w:pStyle w:val="2"/>
        <w:rPr>
          <w:ins w:id="4290" w:author="Huawei" w:date="2023-05-17T16:05:00Z"/>
          <w:lang w:val="en-US" w:eastAsia="zh-CN"/>
        </w:rPr>
      </w:pPr>
      <w:ins w:id="4291" w:author="Huawei" w:date="2023-05-17T16:05:00Z">
        <w:r>
          <w:rPr>
            <w:lang w:eastAsia="zh-CN"/>
          </w:rPr>
          <w:t>C.4.7</w:t>
        </w:r>
        <w:r>
          <w:rPr>
            <w:lang w:eastAsia="zh-CN"/>
          </w:rPr>
          <w:tab/>
        </w:r>
        <w:proofErr w:type="spellStart"/>
        <w:r w:rsidRPr="00337043">
          <w:rPr>
            <w:lang w:val="en-US" w:eastAsia="zh-CN"/>
          </w:rPr>
          <w:t>OpenAPI</w:t>
        </w:r>
        <w:proofErr w:type="spellEnd"/>
        <w:r w:rsidRPr="00337043">
          <w:rPr>
            <w:lang w:val="en-US" w:eastAsia="zh-CN"/>
          </w:rPr>
          <w:t xml:space="preserve"> document "</w:t>
        </w:r>
      </w:ins>
      <w:ins w:id="4292" w:author="Huawei" w:date="2023-05-17T16:06:00Z">
        <w:r w:rsidRPr="00337043">
          <w:rPr>
            <w:lang w:val="en-US" w:eastAsia="zh-CN"/>
          </w:rPr>
          <w:t xml:space="preserve">TS28623_FmControlNrm.yaml </w:t>
        </w:r>
      </w:ins>
      <w:ins w:id="4293" w:author="Huawei" w:date="2023-05-17T16:05:00Z">
        <w:r w:rsidRPr="00337043">
          <w:rPr>
            <w:lang w:val="en-US" w:eastAsia="zh-CN"/>
          </w:rPr>
          <w:t>"</w:t>
        </w:r>
      </w:ins>
    </w:p>
    <w:p w14:paraId="7AE7AC5A" w14:textId="77777777" w:rsidR="00C97D6B" w:rsidRPr="008F7C23" w:rsidRDefault="00C97D6B" w:rsidP="00C97D6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4CBF8C0" w14:textId="77777777" w:rsidR="00C97D6B" w:rsidRDefault="00C97D6B" w:rsidP="00C97D6B">
      <w:pPr>
        <w:pStyle w:val="PL"/>
        <w:rPr>
          <w:ins w:id="4294" w:author="ruiyue"/>
        </w:rPr>
      </w:pPr>
      <w:proofErr w:type="spellStart"/>
      <w:ins w:id="4295" w:author="ruiyue">
        <w:r>
          <w:t>openapi</w:t>
        </w:r>
        <w:proofErr w:type="spellEnd"/>
        <w:r>
          <w:t>: 3.0.1</w:t>
        </w:r>
      </w:ins>
    </w:p>
    <w:p w14:paraId="4012A18F" w14:textId="77777777" w:rsidR="00C97D6B" w:rsidRDefault="00C97D6B" w:rsidP="00C97D6B">
      <w:pPr>
        <w:pStyle w:val="PL"/>
        <w:rPr>
          <w:ins w:id="4296" w:author="ruiyue"/>
        </w:rPr>
      </w:pPr>
      <w:ins w:id="4297" w:author="ruiyue">
        <w:r>
          <w:t>info:</w:t>
        </w:r>
      </w:ins>
    </w:p>
    <w:p w14:paraId="25CCD38D" w14:textId="77777777" w:rsidR="00C97D6B" w:rsidRDefault="00C97D6B" w:rsidP="00C97D6B">
      <w:pPr>
        <w:pStyle w:val="PL"/>
        <w:rPr>
          <w:ins w:id="4298" w:author="ruiyue"/>
        </w:rPr>
      </w:pPr>
      <w:ins w:id="4299" w:author="ruiyue">
        <w:r>
          <w:t xml:space="preserve">  title: FM Control NRM</w:t>
        </w:r>
      </w:ins>
    </w:p>
    <w:p w14:paraId="3DDC9194" w14:textId="77777777" w:rsidR="00C97D6B" w:rsidRDefault="00C97D6B" w:rsidP="00C97D6B">
      <w:pPr>
        <w:pStyle w:val="PL"/>
        <w:rPr>
          <w:ins w:id="4300" w:author="ruiyue"/>
        </w:rPr>
      </w:pPr>
      <w:ins w:id="4301" w:author="ruiyue">
        <w:r>
          <w:t xml:space="preserve">  version: 18.4.0</w:t>
        </w:r>
      </w:ins>
    </w:p>
    <w:p w14:paraId="51C9ADEF" w14:textId="77777777" w:rsidR="00C97D6B" w:rsidRDefault="00C97D6B" w:rsidP="00C97D6B">
      <w:pPr>
        <w:pStyle w:val="PL"/>
        <w:rPr>
          <w:ins w:id="4302" w:author="ruiyue"/>
        </w:rPr>
      </w:pPr>
      <w:ins w:id="4303" w:author="ruiyue">
        <w:r>
          <w:t xml:space="preserve">  description: &gt;-</w:t>
        </w:r>
      </w:ins>
    </w:p>
    <w:p w14:paraId="41229B7E" w14:textId="77777777" w:rsidR="00C97D6B" w:rsidRDefault="00C97D6B" w:rsidP="00C97D6B">
      <w:pPr>
        <w:pStyle w:val="PL"/>
        <w:rPr>
          <w:ins w:id="4304" w:author="ruiyue"/>
        </w:rPr>
      </w:pPr>
      <w:ins w:id="4305" w:author="ruiyue">
        <w:r>
          <w:t xml:space="preserve">    OAS 3.0.1 definition of the FM Control NRM fragment</w:t>
        </w:r>
      </w:ins>
    </w:p>
    <w:p w14:paraId="67B3F94D" w14:textId="77777777" w:rsidR="00C97D6B" w:rsidRDefault="00C97D6B" w:rsidP="00C97D6B">
      <w:pPr>
        <w:pStyle w:val="PL"/>
        <w:rPr>
          <w:ins w:id="4306" w:author="ruiyue"/>
        </w:rPr>
      </w:pPr>
      <w:ins w:id="4307" w:author="ruiyue">
        <w:r>
          <w:t xml:space="preserve">    Â© 2023, 3GPP Organizational Partners (ARIB, ATIS, CCSA, ETSI, TSDSI, TTA, TTC).</w:t>
        </w:r>
      </w:ins>
    </w:p>
    <w:p w14:paraId="7E6FF894" w14:textId="77777777" w:rsidR="00C97D6B" w:rsidRDefault="00C97D6B" w:rsidP="00C97D6B">
      <w:pPr>
        <w:pStyle w:val="PL"/>
        <w:rPr>
          <w:ins w:id="4308" w:author="ruiyue"/>
        </w:rPr>
      </w:pPr>
      <w:ins w:id="4309" w:author="ruiyue">
        <w:r>
          <w:t xml:space="preserve">    All rights reserved.</w:t>
        </w:r>
      </w:ins>
    </w:p>
    <w:p w14:paraId="28A03E67" w14:textId="77777777" w:rsidR="00C97D6B" w:rsidRDefault="00C97D6B" w:rsidP="00C97D6B">
      <w:pPr>
        <w:pStyle w:val="PL"/>
        <w:rPr>
          <w:ins w:id="4310" w:author="ruiyue"/>
        </w:rPr>
      </w:pPr>
      <w:proofErr w:type="spellStart"/>
      <w:ins w:id="4311" w:author="ruiyue">
        <w:r>
          <w:t>externalDocs</w:t>
        </w:r>
        <w:proofErr w:type="spellEnd"/>
        <w:r>
          <w:t>:</w:t>
        </w:r>
      </w:ins>
    </w:p>
    <w:p w14:paraId="2686B9FB" w14:textId="77777777" w:rsidR="00C97D6B" w:rsidRDefault="00C97D6B" w:rsidP="00C97D6B">
      <w:pPr>
        <w:pStyle w:val="PL"/>
        <w:rPr>
          <w:ins w:id="4312" w:author="ruiyue"/>
        </w:rPr>
      </w:pPr>
      <w:ins w:id="4313" w:author="ruiyue">
        <w:r>
          <w:t xml:space="preserve">  description: 3GPP TS 28.623; Generic NRM</w:t>
        </w:r>
      </w:ins>
    </w:p>
    <w:p w14:paraId="19998D61" w14:textId="77777777" w:rsidR="00C97D6B" w:rsidRDefault="00C97D6B" w:rsidP="00C97D6B">
      <w:pPr>
        <w:pStyle w:val="PL"/>
        <w:rPr>
          <w:ins w:id="4314" w:author="ruiyue"/>
        </w:rPr>
      </w:pPr>
      <w:ins w:id="4315" w:author="ruiyue">
        <w:r>
          <w:t xml:space="preserve">  url: http://www.3gpp.org/ftp/Specs/archive/28_series/28.623/</w:t>
        </w:r>
      </w:ins>
    </w:p>
    <w:p w14:paraId="32D188BF" w14:textId="77777777" w:rsidR="00C97D6B" w:rsidRDefault="00C97D6B" w:rsidP="00C97D6B">
      <w:pPr>
        <w:pStyle w:val="PL"/>
        <w:rPr>
          <w:ins w:id="4316" w:author="ruiyue"/>
        </w:rPr>
      </w:pPr>
      <w:ins w:id="4317" w:author="ruiyue">
        <w:r>
          <w:t>paths: {}</w:t>
        </w:r>
      </w:ins>
    </w:p>
    <w:p w14:paraId="2B77DE4E" w14:textId="77777777" w:rsidR="00C97D6B" w:rsidRDefault="00C97D6B" w:rsidP="00C97D6B">
      <w:pPr>
        <w:pStyle w:val="PL"/>
        <w:rPr>
          <w:ins w:id="4318" w:author="ruiyue"/>
        </w:rPr>
      </w:pPr>
      <w:ins w:id="4319" w:author="ruiyue">
        <w:r>
          <w:t>components:</w:t>
        </w:r>
      </w:ins>
    </w:p>
    <w:p w14:paraId="309824CA" w14:textId="77777777" w:rsidR="00C97D6B" w:rsidRDefault="00C97D6B" w:rsidP="00C97D6B">
      <w:pPr>
        <w:pStyle w:val="PL"/>
        <w:rPr>
          <w:ins w:id="4320" w:author="ruiyue"/>
        </w:rPr>
      </w:pPr>
      <w:ins w:id="4321" w:author="ruiyue">
        <w:r>
          <w:t xml:space="preserve">  schemas:</w:t>
        </w:r>
      </w:ins>
    </w:p>
    <w:p w14:paraId="57C813AD" w14:textId="77777777" w:rsidR="00C97D6B" w:rsidRDefault="00C97D6B" w:rsidP="00C97D6B">
      <w:pPr>
        <w:pStyle w:val="PL"/>
        <w:rPr>
          <w:ins w:id="4322" w:author="ruiyue"/>
        </w:rPr>
      </w:pPr>
      <w:ins w:id="4323" w:author="ruiyue">
        <w:r>
          <w:t>#-------- Definition of types-----------------------------------------------------</w:t>
        </w:r>
      </w:ins>
    </w:p>
    <w:p w14:paraId="31A7B9D4" w14:textId="77777777" w:rsidR="00C97D6B" w:rsidRDefault="00C97D6B" w:rsidP="00C97D6B">
      <w:pPr>
        <w:pStyle w:val="PL"/>
        <w:rPr>
          <w:ins w:id="4324" w:author="ruiyue"/>
        </w:rPr>
      </w:pPr>
    </w:p>
    <w:p w14:paraId="0A90B5AA" w14:textId="77777777" w:rsidR="00C97D6B" w:rsidRDefault="00C97D6B" w:rsidP="00C97D6B">
      <w:pPr>
        <w:pStyle w:val="PL"/>
        <w:rPr>
          <w:ins w:id="4325" w:author="ruiyue"/>
        </w:rPr>
      </w:pPr>
      <w:ins w:id="4326" w:author="ruiyue">
        <w:r>
          <w:t>#-------- Definition of concrete IOCs --------------------------------------------</w:t>
        </w:r>
      </w:ins>
    </w:p>
    <w:p w14:paraId="6C95DE59" w14:textId="77777777" w:rsidR="00C97D6B" w:rsidRDefault="00C97D6B" w:rsidP="00C97D6B">
      <w:pPr>
        <w:pStyle w:val="PL"/>
        <w:rPr>
          <w:ins w:id="4327" w:author="ruiyue"/>
        </w:rPr>
      </w:pPr>
      <w:ins w:id="4328" w:author="ruiyue">
        <w:r>
          <w:t xml:space="preserve">       </w:t>
        </w:r>
      </w:ins>
    </w:p>
    <w:p w14:paraId="4C7FE0E3" w14:textId="77777777" w:rsidR="00C97D6B" w:rsidRDefault="00C97D6B" w:rsidP="00C97D6B">
      <w:pPr>
        <w:pStyle w:val="PL"/>
        <w:rPr>
          <w:ins w:id="4329" w:author="ruiyue"/>
        </w:rPr>
      </w:pPr>
      <w:ins w:id="4330" w:author="ruiyue">
        <w:r>
          <w:t xml:space="preserve">    </w:t>
        </w:r>
        <w:proofErr w:type="spellStart"/>
        <w:r>
          <w:t>AlarmList</w:t>
        </w:r>
        <w:proofErr w:type="spellEnd"/>
        <w:r>
          <w:t>-Single:</w:t>
        </w:r>
      </w:ins>
    </w:p>
    <w:p w14:paraId="60E33550" w14:textId="77777777" w:rsidR="00C97D6B" w:rsidRDefault="00C97D6B" w:rsidP="00C97D6B">
      <w:pPr>
        <w:pStyle w:val="PL"/>
        <w:rPr>
          <w:ins w:id="4331" w:author="ruiyue"/>
        </w:rPr>
      </w:pPr>
      <w:ins w:id="4332" w:author="ruiyue">
        <w:r>
          <w:t xml:space="preserve">      </w:t>
        </w:r>
        <w:proofErr w:type="spellStart"/>
        <w:r>
          <w:t>allOf</w:t>
        </w:r>
        <w:proofErr w:type="spellEnd"/>
        <w:r>
          <w:t>:</w:t>
        </w:r>
      </w:ins>
    </w:p>
    <w:p w14:paraId="07811788" w14:textId="77777777" w:rsidR="00C97D6B" w:rsidRDefault="00C97D6B" w:rsidP="00C97D6B">
      <w:pPr>
        <w:pStyle w:val="PL"/>
        <w:rPr>
          <w:ins w:id="4333" w:author="ruiyue"/>
        </w:rPr>
      </w:pPr>
      <w:ins w:id="4334" w:author="ruiyue">
        <w:r>
          <w:t xml:space="preserve">        - $ref: 'TS28623_GenericNrm.yaml#/components/schemas/Top'</w:t>
        </w:r>
      </w:ins>
    </w:p>
    <w:p w14:paraId="7E706B3C" w14:textId="77777777" w:rsidR="00C97D6B" w:rsidRDefault="00C97D6B" w:rsidP="00C97D6B">
      <w:pPr>
        <w:pStyle w:val="PL"/>
        <w:rPr>
          <w:ins w:id="4335" w:author="ruiyue"/>
        </w:rPr>
      </w:pPr>
      <w:ins w:id="4336" w:author="ruiyue">
        <w:r>
          <w:t xml:space="preserve">        - type: object</w:t>
        </w:r>
      </w:ins>
    </w:p>
    <w:p w14:paraId="39CECACB" w14:textId="77777777" w:rsidR="00C97D6B" w:rsidRDefault="00C97D6B" w:rsidP="00C97D6B">
      <w:pPr>
        <w:pStyle w:val="PL"/>
        <w:rPr>
          <w:ins w:id="4337" w:author="ruiyue"/>
        </w:rPr>
      </w:pPr>
      <w:ins w:id="4338" w:author="ruiyue">
        <w:r>
          <w:t xml:space="preserve">          properties:</w:t>
        </w:r>
      </w:ins>
    </w:p>
    <w:p w14:paraId="4D469A19" w14:textId="77777777" w:rsidR="00C97D6B" w:rsidRDefault="00C97D6B" w:rsidP="00C97D6B">
      <w:pPr>
        <w:pStyle w:val="PL"/>
        <w:rPr>
          <w:ins w:id="4339" w:author="ruiyue"/>
        </w:rPr>
      </w:pPr>
      <w:ins w:id="4340" w:author="ruiyue">
        <w:r>
          <w:t xml:space="preserve">            attributes:</w:t>
        </w:r>
      </w:ins>
    </w:p>
    <w:p w14:paraId="28928E72" w14:textId="77777777" w:rsidR="00C97D6B" w:rsidRDefault="00C97D6B" w:rsidP="00C97D6B">
      <w:pPr>
        <w:pStyle w:val="PL"/>
        <w:rPr>
          <w:ins w:id="4341" w:author="ruiyue"/>
        </w:rPr>
      </w:pPr>
      <w:ins w:id="4342" w:author="ruiyue">
        <w:r>
          <w:t xml:space="preserve">              type: object</w:t>
        </w:r>
      </w:ins>
    </w:p>
    <w:p w14:paraId="196F6B55" w14:textId="77777777" w:rsidR="00C97D6B" w:rsidRDefault="00C97D6B" w:rsidP="00C97D6B">
      <w:pPr>
        <w:pStyle w:val="PL"/>
        <w:rPr>
          <w:ins w:id="4343" w:author="ruiyue"/>
        </w:rPr>
      </w:pPr>
      <w:ins w:id="4344" w:author="ruiyue">
        <w:r>
          <w:t xml:space="preserve">              properties:</w:t>
        </w:r>
      </w:ins>
    </w:p>
    <w:p w14:paraId="62754D08" w14:textId="77777777" w:rsidR="00C97D6B" w:rsidRDefault="00C97D6B" w:rsidP="00C97D6B">
      <w:pPr>
        <w:pStyle w:val="PL"/>
        <w:rPr>
          <w:ins w:id="4345" w:author="ruiyue"/>
        </w:rPr>
      </w:pPr>
      <w:ins w:id="4346" w:author="ruiyue">
        <w:r>
          <w:t xml:space="preserve">                </w:t>
        </w:r>
        <w:proofErr w:type="spellStart"/>
        <w:r>
          <w:t>administrativeState</w:t>
        </w:r>
        <w:proofErr w:type="spellEnd"/>
        <w:r>
          <w:t>:</w:t>
        </w:r>
      </w:ins>
    </w:p>
    <w:p w14:paraId="49190BBD" w14:textId="77777777" w:rsidR="00C97D6B" w:rsidRDefault="00C97D6B" w:rsidP="00C97D6B">
      <w:pPr>
        <w:pStyle w:val="PL"/>
        <w:rPr>
          <w:ins w:id="4347" w:author="ruiyue"/>
        </w:rPr>
      </w:pPr>
      <w:ins w:id="4348" w:author="ruiyue">
        <w:r>
          <w:t xml:space="preserve">                  $ref: 'TS28623_ComDefs.yaml#/components/schemas/</w:t>
        </w:r>
        <w:proofErr w:type="spellStart"/>
        <w:r>
          <w:t>AdministrativeState</w:t>
        </w:r>
        <w:proofErr w:type="spellEnd"/>
        <w:r>
          <w:t>'</w:t>
        </w:r>
      </w:ins>
    </w:p>
    <w:p w14:paraId="60E437B6" w14:textId="77777777" w:rsidR="00C97D6B" w:rsidRDefault="00C97D6B" w:rsidP="00C97D6B">
      <w:pPr>
        <w:pStyle w:val="PL"/>
        <w:rPr>
          <w:ins w:id="4349" w:author="ruiyue"/>
        </w:rPr>
      </w:pPr>
      <w:ins w:id="4350" w:author="ruiyue">
        <w:r>
          <w:t xml:space="preserve">                </w:t>
        </w:r>
        <w:proofErr w:type="spellStart"/>
        <w:r>
          <w:t>operationalState</w:t>
        </w:r>
        <w:proofErr w:type="spellEnd"/>
        <w:r>
          <w:t>:</w:t>
        </w:r>
      </w:ins>
    </w:p>
    <w:p w14:paraId="2E3A2A18" w14:textId="77777777" w:rsidR="00C97D6B" w:rsidRDefault="00C97D6B" w:rsidP="00C97D6B">
      <w:pPr>
        <w:pStyle w:val="PL"/>
        <w:rPr>
          <w:ins w:id="4351" w:author="ruiyue"/>
        </w:rPr>
      </w:pPr>
      <w:ins w:id="4352" w:author="ruiyue">
        <w:r>
          <w:t xml:space="preserve">                  $ref: 'TS28623_ComDefs.yaml#/components/schemas/</w:t>
        </w:r>
        <w:proofErr w:type="spellStart"/>
        <w:r>
          <w:t>OperationalState</w:t>
        </w:r>
        <w:proofErr w:type="spellEnd"/>
        <w:r>
          <w:t>'</w:t>
        </w:r>
      </w:ins>
    </w:p>
    <w:p w14:paraId="086DA08E" w14:textId="77777777" w:rsidR="00C97D6B" w:rsidRDefault="00C97D6B" w:rsidP="00C97D6B">
      <w:pPr>
        <w:pStyle w:val="PL"/>
        <w:rPr>
          <w:ins w:id="4353" w:author="ruiyue"/>
        </w:rPr>
      </w:pPr>
      <w:ins w:id="4354" w:author="ruiyue">
        <w:r>
          <w:t xml:space="preserve">                </w:t>
        </w:r>
        <w:proofErr w:type="spellStart"/>
        <w:r>
          <w:t>numOfAlarmRecords</w:t>
        </w:r>
        <w:proofErr w:type="spellEnd"/>
        <w:r>
          <w:t>:</w:t>
        </w:r>
      </w:ins>
    </w:p>
    <w:p w14:paraId="70B52626" w14:textId="77777777" w:rsidR="00C97D6B" w:rsidRDefault="00C97D6B" w:rsidP="00C97D6B">
      <w:pPr>
        <w:pStyle w:val="PL"/>
        <w:rPr>
          <w:ins w:id="4355" w:author="ruiyue"/>
        </w:rPr>
      </w:pPr>
      <w:ins w:id="4356" w:author="ruiyue">
        <w:r>
          <w:t xml:space="preserve">                  type: integer</w:t>
        </w:r>
      </w:ins>
    </w:p>
    <w:p w14:paraId="70857357" w14:textId="77777777" w:rsidR="00C97D6B" w:rsidRDefault="00C97D6B" w:rsidP="00C97D6B">
      <w:pPr>
        <w:pStyle w:val="PL"/>
        <w:rPr>
          <w:ins w:id="4357" w:author="ruiyue"/>
        </w:rPr>
      </w:pPr>
      <w:ins w:id="4358" w:author="ruiyue">
        <w:r>
          <w:t xml:space="preserve">                </w:t>
        </w:r>
        <w:proofErr w:type="spellStart"/>
        <w:r>
          <w:t>lastModification</w:t>
        </w:r>
        <w:proofErr w:type="spellEnd"/>
        <w:r>
          <w:t>:</w:t>
        </w:r>
      </w:ins>
    </w:p>
    <w:p w14:paraId="4AA6D467" w14:textId="77777777" w:rsidR="00C97D6B" w:rsidRDefault="00C97D6B" w:rsidP="00C97D6B">
      <w:pPr>
        <w:pStyle w:val="PL"/>
        <w:rPr>
          <w:ins w:id="4359" w:author="ruiyue"/>
        </w:rPr>
      </w:pPr>
      <w:ins w:id="4360" w:author="ruiyue">
        <w:r>
          <w:t xml:space="preserve">                  $ref: 'TS28623_ComDefs.yaml#/components/schemas/</w:t>
        </w:r>
        <w:proofErr w:type="spellStart"/>
        <w:r>
          <w:t>DateTime</w:t>
        </w:r>
        <w:proofErr w:type="spellEnd"/>
        <w:r>
          <w:t>'</w:t>
        </w:r>
      </w:ins>
    </w:p>
    <w:p w14:paraId="7D2F60BC" w14:textId="77777777" w:rsidR="00C97D6B" w:rsidRDefault="00C97D6B" w:rsidP="00C97D6B">
      <w:pPr>
        <w:pStyle w:val="PL"/>
        <w:rPr>
          <w:ins w:id="4361" w:author="ruiyue"/>
        </w:rPr>
      </w:pPr>
      <w:ins w:id="4362" w:author="ruiyue">
        <w:r>
          <w:t xml:space="preserve">                </w:t>
        </w:r>
        <w:proofErr w:type="spellStart"/>
        <w:r>
          <w:t>alarmRecords</w:t>
        </w:r>
        <w:proofErr w:type="spellEnd"/>
        <w:r>
          <w:t>:</w:t>
        </w:r>
      </w:ins>
    </w:p>
    <w:p w14:paraId="1D9F0D07" w14:textId="77777777" w:rsidR="00C97D6B" w:rsidRDefault="00C97D6B" w:rsidP="00C97D6B">
      <w:pPr>
        <w:pStyle w:val="PL"/>
        <w:rPr>
          <w:ins w:id="4363" w:author="ruiyue"/>
        </w:rPr>
      </w:pPr>
      <w:ins w:id="4364" w:author="ruiyue">
        <w:r>
          <w:t xml:space="preserve">                  description: &gt;-</w:t>
        </w:r>
      </w:ins>
    </w:p>
    <w:p w14:paraId="79C37B6A" w14:textId="77777777" w:rsidR="00C97D6B" w:rsidRDefault="00C97D6B" w:rsidP="00C97D6B">
      <w:pPr>
        <w:pStyle w:val="PL"/>
        <w:rPr>
          <w:ins w:id="4365" w:author="ruiyue"/>
        </w:rPr>
      </w:pPr>
      <w:ins w:id="4366" w:author="ruiyue">
        <w:r>
          <w:t xml:space="preserve">                     This resource represents a map of alarm records.</w:t>
        </w:r>
      </w:ins>
    </w:p>
    <w:p w14:paraId="5B628259" w14:textId="77777777" w:rsidR="00C97D6B" w:rsidRDefault="00C97D6B" w:rsidP="00C97D6B">
      <w:pPr>
        <w:pStyle w:val="PL"/>
        <w:rPr>
          <w:ins w:id="4367" w:author="ruiyue"/>
        </w:rPr>
      </w:pPr>
      <w:ins w:id="4368" w:author="ruiyue">
        <w:r>
          <w:t xml:space="preserve">                     The </w:t>
        </w:r>
        <w:proofErr w:type="spellStart"/>
        <w:r>
          <w:t>alarmIds</w:t>
        </w:r>
        <w:proofErr w:type="spellEnd"/>
        <w:r>
          <w:t xml:space="preserve"> are used as keys in the map.</w:t>
        </w:r>
      </w:ins>
    </w:p>
    <w:p w14:paraId="6D2F7F73" w14:textId="77777777" w:rsidR="00C97D6B" w:rsidRDefault="00C97D6B" w:rsidP="00C97D6B">
      <w:pPr>
        <w:pStyle w:val="PL"/>
        <w:rPr>
          <w:ins w:id="4369" w:author="ruiyue"/>
        </w:rPr>
      </w:pPr>
      <w:ins w:id="4370" w:author="ruiyue">
        <w:r>
          <w:t xml:space="preserve">                  type: object</w:t>
        </w:r>
      </w:ins>
    </w:p>
    <w:p w14:paraId="523946ED" w14:textId="77777777" w:rsidR="00C97D6B" w:rsidRDefault="00C97D6B" w:rsidP="00C97D6B">
      <w:pPr>
        <w:pStyle w:val="PL"/>
        <w:rPr>
          <w:ins w:id="4371" w:author="ruiyue"/>
        </w:rPr>
      </w:pPr>
      <w:ins w:id="4372" w:author="ruiyue">
        <w:r>
          <w:t xml:space="preserve">                  </w:t>
        </w:r>
        <w:proofErr w:type="spellStart"/>
        <w:r>
          <w:t>additionalProperties</w:t>
        </w:r>
        <w:proofErr w:type="spellEnd"/>
        <w:r>
          <w:t>:</w:t>
        </w:r>
      </w:ins>
    </w:p>
    <w:p w14:paraId="7A62DE84" w14:textId="77777777" w:rsidR="00C97D6B" w:rsidRDefault="00C97D6B" w:rsidP="00C97D6B">
      <w:pPr>
        <w:pStyle w:val="PL"/>
        <w:rPr>
          <w:ins w:id="4373" w:author="ruiyue"/>
        </w:rPr>
      </w:pPr>
      <w:ins w:id="4374" w:author="ruiyue">
        <w:r>
          <w:t xml:space="preserve">                    $ref: 'TS28532_FaultMnS.yaml#/components/schemas/</w:t>
        </w:r>
        <w:proofErr w:type="spellStart"/>
        <w:r>
          <w:t>AlarmRecord</w:t>
        </w:r>
        <w:proofErr w:type="spellEnd"/>
        <w:r>
          <w:t>'</w:t>
        </w:r>
      </w:ins>
    </w:p>
    <w:p w14:paraId="3DFF67C9" w14:textId="77777777" w:rsidR="00C97D6B" w:rsidRDefault="00C97D6B" w:rsidP="00C97D6B">
      <w:pPr>
        <w:pStyle w:val="PL"/>
        <w:rPr>
          <w:ins w:id="4375" w:author="ruiyue"/>
        </w:rPr>
      </w:pPr>
    </w:p>
    <w:p w14:paraId="0A3D7159" w14:textId="77777777" w:rsidR="00C97D6B" w:rsidRDefault="00C97D6B" w:rsidP="00C97D6B">
      <w:pPr>
        <w:pStyle w:val="PL"/>
        <w:rPr>
          <w:ins w:id="4376" w:author="ruiyue"/>
        </w:rPr>
      </w:pPr>
      <w:ins w:id="4377" w:author="ruiyue">
        <w:r>
          <w:t>#-------- Definition of YAML arrays for name-contained IOCs ----------------------</w:t>
        </w:r>
      </w:ins>
    </w:p>
    <w:p w14:paraId="72322950" w14:textId="77777777" w:rsidR="00C97D6B" w:rsidRDefault="00C97D6B" w:rsidP="00C97D6B">
      <w:pPr>
        <w:pStyle w:val="PL"/>
        <w:rPr>
          <w:ins w:id="4378" w:author="ruiyue"/>
        </w:rPr>
      </w:pPr>
    </w:p>
    <w:p w14:paraId="0967D4EE" w14:textId="77777777" w:rsidR="00C97D6B" w:rsidRDefault="00C97D6B" w:rsidP="00C97D6B">
      <w:pPr>
        <w:pStyle w:val="PL"/>
        <w:rPr>
          <w:ins w:id="4379" w:author="ruiyue"/>
        </w:rPr>
      </w:pPr>
    </w:p>
    <w:p w14:paraId="6F607378" w14:textId="77777777" w:rsidR="00C97D6B" w:rsidRDefault="00C97D6B" w:rsidP="00C97D6B">
      <w:pPr>
        <w:pStyle w:val="PL"/>
        <w:rPr>
          <w:ins w:id="4380" w:author="ruiyue"/>
        </w:rPr>
      </w:pPr>
    </w:p>
    <w:p w14:paraId="623AA798" w14:textId="77777777" w:rsidR="00C97D6B" w:rsidRDefault="00C97D6B" w:rsidP="00C97D6B">
      <w:pPr>
        <w:pStyle w:val="PL"/>
        <w:rPr>
          <w:ins w:id="4381" w:author="ruiyue"/>
        </w:rPr>
      </w:pPr>
      <w:ins w:id="4382" w:author="ruiyue">
        <w:r>
          <w:t>#-------- Definitions in TS 28.623 for TS 28.532 ---------------------------------</w:t>
        </w:r>
      </w:ins>
    </w:p>
    <w:p w14:paraId="7F3C6CB9" w14:textId="77777777" w:rsidR="00C97D6B" w:rsidRDefault="00C97D6B" w:rsidP="00C97D6B">
      <w:pPr>
        <w:pStyle w:val="PL"/>
        <w:rPr>
          <w:ins w:id="4383" w:author="ruiyue"/>
        </w:rPr>
      </w:pPr>
      <w:ins w:id="4384" w:author="ruiyue">
        <w:r>
          <w:t xml:space="preserve">    resources-</w:t>
        </w:r>
        <w:proofErr w:type="spellStart"/>
        <w:r>
          <w:t>FmControlNrm</w:t>
        </w:r>
        <w:proofErr w:type="spellEnd"/>
        <w:r>
          <w:t>:</w:t>
        </w:r>
      </w:ins>
    </w:p>
    <w:p w14:paraId="4C23F4BC" w14:textId="77777777" w:rsidR="00C97D6B" w:rsidRDefault="00C97D6B" w:rsidP="00C97D6B">
      <w:pPr>
        <w:pStyle w:val="PL"/>
        <w:rPr>
          <w:ins w:id="4385" w:author="ruiyue"/>
        </w:rPr>
      </w:pPr>
      <w:ins w:id="4386" w:author="ruiyue">
        <w:r>
          <w:t xml:space="preserve">      </w:t>
        </w:r>
        <w:proofErr w:type="spellStart"/>
        <w:r>
          <w:t>oneOf</w:t>
        </w:r>
        <w:proofErr w:type="spellEnd"/>
        <w:r>
          <w:t>:</w:t>
        </w:r>
      </w:ins>
    </w:p>
    <w:p w14:paraId="1A70B022" w14:textId="77777777" w:rsidR="00C97D6B" w:rsidRDefault="00C97D6B" w:rsidP="00C97D6B">
      <w:pPr>
        <w:pStyle w:val="PL"/>
        <w:rPr>
          <w:ins w:id="4387" w:author="ruiyue"/>
        </w:rPr>
      </w:pPr>
      <w:ins w:id="4388" w:author="ruiyue">
        <w:r>
          <w:t xml:space="preserve">       - $ref: '#/components/schemas/</w:t>
        </w:r>
        <w:proofErr w:type="spellStart"/>
        <w:r>
          <w:t>AlarmList</w:t>
        </w:r>
        <w:proofErr w:type="spellEnd"/>
        <w:r>
          <w:t>-Single'</w:t>
        </w:r>
      </w:ins>
    </w:p>
    <w:p w14:paraId="7021C80A" w14:textId="77777777" w:rsidR="00C97D6B" w:rsidRDefault="00C97D6B" w:rsidP="00C97D6B">
      <w:pPr>
        <w:pStyle w:val="PL"/>
      </w:pPr>
    </w:p>
    <w:p w14:paraId="5B04109B" w14:textId="77777777" w:rsidR="00C97D6B" w:rsidRPr="002A399E" w:rsidRDefault="00C97D6B" w:rsidP="00C97D6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689B93F" w14:textId="77777777" w:rsidR="00337043" w:rsidRPr="001D6549" w:rsidRDefault="00337043">
      <w:pPr>
        <w:rPr>
          <w:noProof/>
          <w:lang w:eastAsia="zh-CN"/>
        </w:rPr>
      </w:pPr>
    </w:p>
    <w:p w14:paraId="1F227B28" w14:textId="6EE68F3F" w:rsidR="00337043" w:rsidRDefault="00337043" w:rsidP="00337043">
      <w:pPr>
        <w:pStyle w:val="2"/>
        <w:rPr>
          <w:ins w:id="4389" w:author="Huawei" w:date="2023-05-17T16:06:00Z"/>
          <w:lang w:val="en-US" w:eastAsia="zh-CN"/>
        </w:rPr>
      </w:pPr>
      <w:ins w:id="4390" w:author="Huawei" w:date="2023-05-17T16:06:00Z">
        <w:r>
          <w:rPr>
            <w:lang w:eastAsia="zh-CN"/>
          </w:rPr>
          <w:t>C.4.8</w:t>
        </w:r>
        <w:r>
          <w:rPr>
            <w:lang w:eastAsia="zh-CN"/>
          </w:rPr>
          <w:tab/>
        </w:r>
        <w:proofErr w:type="spellStart"/>
        <w:r w:rsidRPr="00337043">
          <w:rPr>
            <w:lang w:val="en-US" w:eastAsia="zh-CN"/>
          </w:rPr>
          <w:t>OpenAPI</w:t>
        </w:r>
        <w:proofErr w:type="spellEnd"/>
        <w:r w:rsidRPr="00337043">
          <w:rPr>
            <w:lang w:val="en-US" w:eastAsia="zh-CN"/>
          </w:rPr>
          <w:t xml:space="preserve"> document "TS28623_TraceControlNrm.yaml"</w:t>
        </w:r>
      </w:ins>
    </w:p>
    <w:p w14:paraId="46D25EFE" w14:textId="77777777" w:rsidR="00340372" w:rsidRPr="008F7C23" w:rsidRDefault="00340372" w:rsidP="00340372">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F931A88" w14:textId="77777777" w:rsidR="00340372" w:rsidRDefault="00340372" w:rsidP="00340372">
      <w:pPr>
        <w:pStyle w:val="PL"/>
        <w:rPr>
          <w:ins w:id="4391" w:author="ruiyue"/>
        </w:rPr>
      </w:pPr>
      <w:proofErr w:type="spellStart"/>
      <w:ins w:id="4392" w:author="ruiyue">
        <w:r>
          <w:t>openapi</w:t>
        </w:r>
        <w:proofErr w:type="spellEnd"/>
        <w:r>
          <w:t>: 3.0.1</w:t>
        </w:r>
      </w:ins>
    </w:p>
    <w:p w14:paraId="196D883C" w14:textId="77777777" w:rsidR="00340372" w:rsidRDefault="00340372" w:rsidP="00340372">
      <w:pPr>
        <w:pStyle w:val="PL"/>
        <w:rPr>
          <w:ins w:id="4393" w:author="ruiyue"/>
        </w:rPr>
      </w:pPr>
      <w:ins w:id="4394" w:author="ruiyue">
        <w:r>
          <w:t>info:</w:t>
        </w:r>
      </w:ins>
    </w:p>
    <w:p w14:paraId="1A101B73" w14:textId="77777777" w:rsidR="00340372" w:rsidRDefault="00340372" w:rsidP="00340372">
      <w:pPr>
        <w:pStyle w:val="PL"/>
        <w:rPr>
          <w:ins w:id="4395" w:author="ruiyue"/>
        </w:rPr>
      </w:pPr>
      <w:ins w:id="4396" w:author="ruiyue">
        <w:r>
          <w:t xml:space="preserve">  title: Trace Control NRM</w:t>
        </w:r>
      </w:ins>
    </w:p>
    <w:p w14:paraId="76F9C059" w14:textId="77777777" w:rsidR="00340372" w:rsidRDefault="00340372" w:rsidP="00340372">
      <w:pPr>
        <w:pStyle w:val="PL"/>
        <w:rPr>
          <w:ins w:id="4397" w:author="ruiyue"/>
        </w:rPr>
      </w:pPr>
      <w:ins w:id="4398" w:author="ruiyue">
        <w:r>
          <w:t xml:space="preserve">  version: 18.4.0</w:t>
        </w:r>
      </w:ins>
    </w:p>
    <w:p w14:paraId="665511A9" w14:textId="77777777" w:rsidR="00340372" w:rsidRDefault="00340372" w:rsidP="00340372">
      <w:pPr>
        <w:pStyle w:val="PL"/>
        <w:rPr>
          <w:ins w:id="4399" w:author="ruiyue"/>
        </w:rPr>
      </w:pPr>
      <w:ins w:id="4400" w:author="ruiyue">
        <w:r>
          <w:t xml:space="preserve">  description: &gt;-</w:t>
        </w:r>
      </w:ins>
    </w:p>
    <w:p w14:paraId="68937FFF" w14:textId="77777777" w:rsidR="00340372" w:rsidRDefault="00340372" w:rsidP="00340372">
      <w:pPr>
        <w:pStyle w:val="PL"/>
        <w:rPr>
          <w:ins w:id="4401" w:author="ruiyue"/>
        </w:rPr>
      </w:pPr>
      <w:ins w:id="4402" w:author="ruiyue">
        <w:r>
          <w:t xml:space="preserve">    OAS 3.0.1 definition of </w:t>
        </w:r>
        <w:proofErr w:type="gramStart"/>
        <w:r>
          <w:t>the  Trace</w:t>
        </w:r>
        <w:proofErr w:type="gramEnd"/>
        <w:r>
          <w:t xml:space="preserve"> Control NRM fragment</w:t>
        </w:r>
      </w:ins>
    </w:p>
    <w:p w14:paraId="7DA24049" w14:textId="77777777" w:rsidR="00340372" w:rsidRDefault="00340372" w:rsidP="00340372">
      <w:pPr>
        <w:pStyle w:val="PL"/>
        <w:rPr>
          <w:ins w:id="4403" w:author="ruiyue"/>
        </w:rPr>
      </w:pPr>
      <w:ins w:id="4404" w:author="ruiyue">
        <w:r>
          <w:t xml:space="preserve">    Â© 2023, 3GPP Organizational Partners (ARIB, ATIS, CCSA, ETSI, TSDSI, TTA, TTC).</w:t>
        </w:r>
      </w:ins>
    </w:p>
    <w:p w14:paraId="54892AE0" w14:textId="77777777" w:rsidR="00340372" w:rsidRDefault="00340372" w:rsidP="00340372">
      <w:pPr>
        <w:pStyle w:val="PL"/>
        <w:rPr>
          <w:ins w:id="4405" w:author="ruiyue"/>
        </w:rPr>
      </w:pPr>
      <w:ins w:id="4406" w:author="ruiyue">
        <w:r>
          <w:t xml:space="preserve">    All rights reserved.</w:t>
        </w:r>
      </w:ins>
    </w:p>
    <w:p w14:paraId="2D3EC50B" w14:textId="77777777" w:rsidR="00340372" w:rsidRDefault="00340372" w:rsidP="00340372">
      <w:pPr>
        <w:pStyle w:val="PL"/>
        <w:rPr>
          <w:ins w:id="4407" w:author="ruiyue"/>
        </w:rPr>
      </w:pPr>
      <w:proofErr w:type="spellStart"/>
      <w:ins w:id="4408" w:author="ruiyue">
        <w:r>
          <w:t>externalDocs</w:t>
        </w:r>
        <w:proofErr w:type="spellEnd"/>
        <w:r>
          <w:t>:</w:t>
        </w:r>
      </w:ins>
    </w:p>
    <w:p w14:paraId="5C19FF86" w14:textId="77777777" w:rsidR="00340372" w:rsidRDefault="00340372" w:rsidP="00340372">
      <w:pPr>
        <w:pStyle w:val="PL"/>
        <w:rPr>
          <w:ins w:id="4409" w:author="ruiyue"/>
        </w:rPr>
      </w:pPr>
      <w:ins w:id="4410" w:author="ruiyue">
        <w:r>
          <w:t xml:space="preserve">  description: 3GPP TS 28.623; Generic NRM</w:t>
        </w:r>
      </w:ins>
    </w:p>
    <w:p w14:paraId="6C6CB149" w14:textId="77777777" w:rsidR="00340372" w:rsidRDefault="00340372" w:rsidP="00340372">
      <w:pPr>
        <w:pStyle w:val="PL"/>
        <w:rPr>
          <w:ins w:id="4411" w:author="ruiyue"/>
        </w:rPr>
      </w:pPr>
      <w:ins w:id="4412" w:author="ruiyue">
        <w:r>
          <w:t xml:space="preserve">  url: http://www.3gpp.org/ftp/Specs/archive/28_series/28.623/</w:t>
        </w:r>
      </w:ins>
    </w:p>
    <w:p w14:paraId="20DA3628" w14:textId="77777777" w:rsidR="00340372" w:rsidRDefault="00340372" w:rsidP="00340372">
      <w:pPr>
        <w:pStyle w:val="PL"/>
        <w:rPr>
          <w:ins w:id="4413" w:author="ruiyue"/>
        </w:rPr>
      </w:pPr>
      <w:ins w:id="4414" w:author="ruiyue">
        <w:r>
          <w:t>paths: {}</w:t>
        </w:r>
      </w:ins>
    </w:p>
    <w:p w14:paraId="6E5C6117" w14:textId="77777777" w:rsidR="00340372" w:rsidRDefault="00340372" w:rsidP="00340372">
      <w:pPr>
        <w:pStyle w:val="PL"/>
        <w:rPr>
          <w:ins w:id="4415" w:author="ruiyue"/>
        </w:rPr>
      </w:pPr>
      <w:ins w:id="4416" w:author="ruiyue">
        <w:r>
          <w:t>components:</w:t>
        </w:r>
      </w:ins>
    </w:p>
    <w:p w14:paraId="690590E9" w14:textId="77777777" w:rsidR="00340372" w:rsidRDefault="00340372" w:rsidP="00340372">
      <w:pPr>
        <w:pStyle w:val="PL"/>
        <w:rPr>
          <w:ins w:id="4417" w:author="ruiyue"/>
        </w:rPr>
      </w:pPr>
      <w:ins w:id="4418" w:author="ruiyue">
        <w:r>
          <w:t xml:space="preserve">  schemas:</w:t>
        </w:r>
      </w:ins>
    </w:p>
    <w:p w14:paraId="159527AB" w14:textId="77777777" w:rsidR="00340372" w:rsidRDefault="00340372" w:rsidP="00340372">
      <w:pPr>
        <w:pStyle w:val="PL"/>
        <w:rPr>
          <w:ins w:id="4419" w:author="ruiyue"/>
        </w:rPr>
      </w:pPr>
      <w:ins w:id="4420" w:author="ruiyue">
        <w:r>
          <w:t>#-------- Definition of types used in Trace control NRM fragment------------------</w:t>
        </w:r>
      </w:ins>
    </w:p>
    <w:p w14:paraId="161F899D" w14:textId="77777777" w:rsidR="00340372" w:rsidRDefault="00340372" w:rsidP="00340372">
      <w:pPr>
        <w:pStyle w:val="PL"/>
        <w:rPr>
          <w:ins w:id="4421" w:author="ruiyue"/>
        </w:rPr>
      </w:pPr>
      <w:ins w:id="4422" w:author="ruiyue">
        <w:r>
          <w:t xml:space="preserve">                </w:t>
        </w:r>
      </w:ins>
    </w:p>
    <w:p w14:paraId="52EF123E" w14:textId="77777777" w:rsidR="00340372" w:rsidRDefault="00340372" w:rsidP="00340372">
      <w:pPr>
        <w:pStyle w:val="PL"/>
        <w:rPr>
          <w:ins w:id="4423" w:author="ruiyue"/>
        </w:rPr>
      </w:pPr>
      <w:ins w:id="4424" w:author="ruiyue">
        <w:r>
          <w:t xml:space="preserve">    </w:t>
        </w:r>
        <w:proofErr w:type="spellStart"/>
        <w:r>
          <w:t>jobType</w:t>
        </w:r>
        <w:proofErr w:type="spellEnd"/>
        <w:r>
          <w:t>-Type:</w:t>
        </w:r>
      </w:ins>
    </w:p>
    <w:p w14:paraId="389BB5EE" w14:textId="77777777" w:rsidR="00340372" w:rsidRDefault="00340372" w:rsidP="00340372">
      <w:pPr>
        <w:pStyle w:val="PL"/>
        <w:rPr>
          <w:ins w:id="4425" w:author="ruiyue"/>
        </w:rPr>
      </w:pPr>
      <w:ins w:id="4426" w:author="ruiyue">
        <w:r>
          <w:t xml:space="preserve">      type: string</w:t>
        </w:r>
      </w:ins>
    </w:p>
    <w:p w14:paraId="489F4A65" w14:textId="77777777" w:rsidR="00340372" w:rsidRDefault="00340372" w:rsidP="00340372">
      <w:pPr>
        <w:pStyle w:val="PL"/>
        <w:rPr>
          <w:ins w:id="4427" w:author="ruiyue"/>
        </w:rPr>
      </w:pPr>
      <w:ins w:id="4428" w:author="ruiyue">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ins>
    </w:p>
    <w:p w14:paraId="21F5E3DA" w14:textId="77777777" w:rsidR="00340372" w:rsidRDefault="00340372" w:rsidP="00340372">
      <w:pPr>
        <w:pStyle w:val="PL"/>
        <w:rPr>
          <w:ins w:id="4429" w:author="ruiyue"/>
        </w:rPr>
      </w:pPr>
      <w:ins w:id="4430" w:author="ruiyue">
        <w:r>
          <w:t xml:space="preserve">      </w:t>
        </w:r>
        <w:proofErr w:type="spellStart"/>
        <w:r>
          <w:t>enum</w:t>
        </w:r>
        <w:proofErr w:type="spellEnd"/>
        <w:r>
          <w:t>:</w:t>
        </w:r>
      </w:ins>
    </w:p>
    <w:p w14:paraId="7132EFE5" w14:textId="77777777" w:rsidR="00340372" w:rsidRDefault="00340372" w:rsidP="00340372">
      <w:pPr>
        <w:pStyle w:val="PL"/>
        <w:rPr>
          <w:ins w:id="4431" w:author="ruiyue"/>
        </w:rPr>
      </w:pPr>
      <w:ins w:id="4432" w:author="ruiyue">
        <w:r>
          <w:t xml:space="preserve">        - IMMEDIATE_MDT_ONLY</w:t>
        </w:r>
      </w:ins>
    </w:p>
    <w:p w14:paraId="4A2A0BE4" w14:textId="77777777" w:rsidR="00340372" w:rsidRDefault="00340372" w:rsidP="00340372">
      <w:pPr>
        <w:pStyle w:val="PL"/>
        <w:rPr>
          <w:ins w:id="4433" w:author="ruiyue"/>
        </w:rPr>
      </w:pPr>
      <w:ins w:id="4434" w:author="ruiyue">
        <w:r>
          <w:t xml:space="preserve">        - LOGGED_MDT_ONLY</w:t>
        </w:r>
      </w:ins>
    </w:p>
    <w:p w14:paraId="4A1712A7" w14:textId="77777777" w:rsidR="00340372" w:rsidRDefault="00340372" w:rsidP="00340372">
      <w:pPr>
        <w:pStyle w:val="PL"/>
        <w:rPr>
          <w:ins w:id="4435" w:author="ruiyue"/>
        </w:rPr>
      </w:pPr>
      <w:ins w:id="4436" w:author="ruiyue">
        <w:r>
          <w:t xml:space="preserve">        - TRACE_ONLY</w:t>
        </w:r>
      </w:ins>
    </w:p>
    <w:p w14:paraId="72336EED" w14:textId="77777777" w:rsidR="00340372" w:rsidRDefault="00340372" w:rsidP="00340372">
      <w:pPr>
        <w:pStyle w:val="PL"/>
        <w:rPr>
          <w:ins w:id="4437" w:author="ruiyue"/>
        </w:rPr>
      </w:pPr>
      <w:ins w:id="4438" w:author="ruiyue">
        <w:r>
          <w:t xml:space="preserve">        - IMMEDIATE_MDT AND TRACE</w:t>
        </w:r>
      </w:ins>
    </w:p>
    <w:p w14:paraId="3A336745" w14:textId="77777777" w:rsidR="00340372" w:rsidRDefault="00340372" w:rsidP="00340372">
      <w:pPr>
        <w:pStyle w:val="PL"/>
        <w:rPr>
          <w:ins w:id="4439" w:author="ruiyue"/>
        </w:rPr>
      </w:pPr>
      <w:ins w:id="4440" w:author="ruiyue">
        <w:r>
          <w:t xml:space="preserve">        - RLF_REPORT_ONLY</w:t>
        </w:r>
      </w:ins>
    </w:p>
    <w:p w14:paraId="610D8E91" w14:textId="77777777" w:rsidR="00340372" w:rsidRDefault="00340372" w:rsidP="00340372">
      <w:pPr>
        <w:pStyle w:val="PL"/>
        <w:rPr>
          <w:ins w:id="4441" w:author="ruiyue"/>
        </w:rPr>
      </w:pPr>
      <w:ins w:id="4442" w:author="ruiyue">
        <w:r>
          <w:t xml:space="preserve">        - RCEF_REPORT_ONLY</w:t>
        </w:r>
      </w:ins>
    </w:p>
    <w:p w14:paraId="60233BF9" w14:textId="77777777" w:rsidR="00340372" w:rsidRDefault="00340372" w:rsidP="00340372">
      <w:pPr>
        <w:pStyle w:val="PL"/>
        <w:rPr>
          <w:ins w:id="4443" w:author="ruiyue"/>
        </w:rPr>
      </w:pPr>
      <w:ins w:id="4444" w:author="ruiyue">
        <w:r>
          <w:t xml:space="preserve">        - LOGGED_MBSFN_MDT</w:t>
        </w:r>
      </w:ins>
    </w:p>
    <w:p w14:paraId="42C09D7E" w14:textId="77777777" w:rsidR="00340372" w:rsidRDefault="00340372" w:rsidP="00340372">
      <w:pPr>
        <w:pStyle w:val="PL"/>
        <w:rPr>
          <w:ins w:id="4445" w:author="ruiyue"/>
        </w:rPr>
      </w:pPr>
    </w:p>
    <w:p w14:paraId="7266C309" w14:textId="77777777" w:rsidR="00340372" w:rsidRDefault="00340372" w:rsidP="00340372">
      <w:pPr>
        <w:pStyle w:val="PL"/>
        <w:rPr>
          <w:ins w:id="4446" w:author="ruiyue"/>
        </w:rPr>
      </w:pPr>
      <w:ins w:id="4447" w:author="ruiyue">
        <w:r>
          <w:t xml:space="preserve">    </w:t>
        </w:r>
        <w:proofErr w:type="spellStart"/>
        <w:r>
          <w:t>listOfInterfaces</w:t>
        </w:r>
        <w:proofErr w:type="spellEnd"/>
        <w:r>
          <w:t>-Type:</w:t>
        </w:r>
      </w:ins>
    </w:p>
    <w:p w14:paraId="6B552F6C" w14:textId="77777777" w:rsidR="00340372" w:rsidRDefault="00340372" w:rsidP="00340372">
      <w:pPr>
        <w:pStyle w:val="PL"/>
        <w:rPr>
          <w:ins w:id="4448" w:author="ruiyue"/>
        </w:rPr>
      </w:pPr>
      <w:ins w:id="4449" w:author="ruiyue">
        <w:r>
          <w:t xml:space="preserve">      description: The interfaces to be recorded in the Network Element. See 3GPP TS 32.422 clause 5.5 for additional details.</w:t>
        </w:r>
      </w:ins>
    </w:p>
    <w:p w14:paraId="3E092584" w14:textId="77777777" w:rsidR="00340372" w:rsidRDefault="00340372" w:rsidP="00340372">
      <w:pPr>
        <w:pStyle w:val="PL"/>
        <w:rPr>
          <w:ins w:id="4450" w:author="ruiyue"/>
        </w:rPr>
      </w:pPr>
      <w:ins w:id="4451" w:author="ruiyue">
        <w:r>
          <w:t xml:space="preserve">      type: object</w:t>
        </w:r>
      </w:ins>
    </w:p>
    <w:p w14:paraId="7FF1065A" w14:textId="77777777" w:rsidR="00340372" w:rsidRDefault="00340372" w:rsidP="00340372">
      <w:pPr>
        <w:pStyle w:val="PL"/>
        <w:rPr>
          <w:ins w:id="4452" w:author="ruiyue"/>
        </w:rPr>
      </w:pPr>
      <w:ins w:id="4453" w:author="ruiyue">
        <w:r>
          <w:t xml:space="preserve">      properties:</w:t>
        </w:r>
      </w:ins>
    </w:p>
    <w:p w14:paraId="5C8D9CE2" w14:textId="77777777" w:rsidR="00340372" w:rsidRDefault="00340372" w:rsidP="00340372">
      <w:pPr>
        <w:pStyle w:val="PL"/>
        <w:rPr>
          <w:ins w:id="4454" w:author="ruiyue"/>
        </w:rPr>
      </w:pPr>
      <w:ins w:id="4455" w:author="ruiyue">
        <w:r>
          <w:t xml:space="preserve">        </w:t>
        </w:r>
        <w:proofErr w:type="spellStart"/>
        <w:r>
          <w:t>MSCServerInterfaces</w:t>
        </w:r>
        <w:proofErr w:type="spellEnd"/>
        <w:r>
          <w:t>:</w:t>
        </w:r>
      </w:ins>
    </w:p>
    <w:p w14:paraId="3FC88369" w14:textId="77777777" w:rsidR="00340372" w:rsidRDefault="00340372" w:rsidP="00340372">
      <w:pPr>
        <w:pStyle w:val="PL"/>
        <w:rPr>
          <w:ins w:id="4456" w:author="ruiyue"/>
        </w:rPr>
      </w:pPr>
      <w:ins w:id="4457" w:author="ruiyue">
        <w:r>
          <w:t xml:space="preserve">          type: array</w:t>
        </w:r>
      </w:ins>
    </w:p>
    <w:p w14:paraId="0A662FE9" w14:textId="77777777" w:rsidR="00340372" w:rsidRDefault="00340372" w:rsidP="00340372">
      <w:pPr>
        <w:pStyle w:val="PL"/>
        <w:rPr>
          <w:ins w:id="4458" w:author="ruiyue"/>
        </w:rPr>
      </w:pPr>
      <w:ins w:id="4459" w:author="ruiyue">
        <w:r>
          <w:t xml:space="preserve">          items:</w:t>
        </w:r>
      </w:ins>
    </w:p>
    <w:p w14:paraId="0D48AC2E" w14:textId="77777777" w:rsidR="00340372" w:rsidRDefault="00340372" w:rsidP="00340372">
      <w:pPr>
        <w:pStyle w:val="PL"/>
        <w:rPr>
          <w:ins w:id="4460" w:author="ruiyue"/>
        </w:rPr>
      </w:pPr>
      <w:ins w:id="4461" w:author="ruiyue">
        <w:r>
          <w:t xml:space="preserve">            type: string</w:t>
        </w:r>
      </w:ins>
    </w:p>
    <w:p w14:paraId="38020C78" w14:textId="77777777" w:rsidR="00340372" w:rsidRDefault="00340372" w:rsidP="00340372">
      <w:pPr>
        <w:pStyle w:val="PL"/>
        <w:rPr>
          <w:ins w:id="4462" w:author="ruiyue"/>
        </w:rPr>
      </w:pPr>
      <w:ins w:id="4463" w:author="ruiyue">
        <w:r>
          <w:t xml:space="preserve">            </w:t>
        </w:r>
        <w:proofErr w:type="spellStart"/>
        <w:r>
          <w:t>enum</w:t>
        </w:r>
        <w:proofErr w:type="spellEnd"/>
        <w:r>
          <w:t>:</w:t>
        </w:r>
      </w:ins>
    </w:p>
    <w:p w14:paraId="41A5346E" w14:textId="77777777" w:rsidR="00340372" w:rsidRDefault="00340372" w:rsidP="00340372">
      <w:pPr>
        <w:pStyle w:val="PL"/>
        <w:rPr>
          <w:ins w:id="4464" w:author="ruiyue"/>
        </w:rPr>
      </w:pPr>
      <w:ins w:id="4465" w:author="ruiyue">
        <w:r>
          <w:t xml:space="preserve">              - A</w:t>
        </w:r>
      </w:ins>
    </w:p>
    <w:p w14:paraId="79D93BD2" w14:textId="77777777" w:rsidR="00340372" w:rsidRDefault="00340372" w:rsidP="00340372">
      <w:pPr>
        <w:pStyle w:val="PL"/>
        <w:rPr>
          <w:ins w:id="4466" w:author="ruiyue"/>
        </w:rPr>
      </w:pPr>
      <w:ins w:id="4467" w:author="ruiyue">
        <w:r>
          <w:t xml:space="preserve">              - </w:t>
        </w:r>
        <w:proofErr w:type="spellStart"/>
        <w:r>
          <w:t>Iu</w:t>
        </w:r>
        <w:proofErr w:type="spellEnd"/>
        <w:r>
          <w:t>-CS</w:t>
        </w:r>
      </w:ins>
    </w:p>
    <w:p w14:paraId="1DD8DBA8" w14:textId="77777777" w:rsidR="00340372" w:rsidRDefault="00340372" w:rsidP="00340372">
      <w:pPr>
        <w:pStyle w:val="PL"/>
        <w:rPr>
          <w:ins w:id="4468" w:author="ruiyue"/>
        </w:rPr>
      </w:pPr>
      <w:ins w:id="4469" w:author="ruiyue">
        <w:r>
          <w:t xml:space="preserve">              - Mc</w:t>
        </w:r>
      </w:ins>
    </w:p>
    <w:p w14:paraId="236F72F5" w14:textId="77777777" w:rsidR="00340372" w:rsidRDefault="00340372" w:rsidP="00340372">
      <w:pPr>
        <w:pStyle w:val="PL"/>
        <w:rPr>
          <w:ins w:id="4470" w:author="ruiyue"/>
        </w:rPr>
      </w:pPr>
      <w:ins w:id="4471" w:author="ruiyue">
        <w:r>
          <w:t xml:space="preserve">              - MAP-G</w:t>
        </w:r>
      </w:ins>
    </w:p>
    <w:p w14:paraId="0599D9F4" w14:textId="77777777" w:rsidR="00340372" w:rsidRDefault="00340372" w:rsidP="00340372">
      <w:pPr>
        <w:pStyle w:val="PL"/>
        <w:rPr>
          <w:ins w:id="4472" w:author="ruiyue"/>
        </w:rPr>
      </w:pPr>
      <w:ins w:id="4473" w:author="ruiyue">
        <w:r>
          <w:t xml:space="preserve">              - MAP-B</w:t>
        </w:r>
      </w:ins>
    </w:p>
    <w:p w14:paraId="7A4B1AE9" w14:textId="77777777" w:rsidR="00340372" w:rsidRDefault="00340372" w:rsidP="00340372">
      <w:pPr>
        <w:pStyle w:val="PL"/>
        <w:rPr>
          <w:ins w:id="4474" w:author="ruiyue"/>
        </w:rPr>
      </w:pPr>
      <w:ins w:id="4475" w:author="ruiyue">
        <w:r>
          <w:t xml:space="preserve">              - MAP-E</w:t>
        </w:r>
      </w:ins>
    </w:p>
    <w:p w14:paraId="2E546278" w14:textId="77777777" w:rsidR="00340372" w:rsidRDefault="00340372" w:rsidP="00340372">
      <w:pPr>
        <w:pStyle w:val="PL"/>
        <w:rPr>
          <w:ins w:id="4476" w:author="ruiyue"/>
        </w:rPr>
      </w:pPr>
      <w:ins w:id="4477" w:author="ruiyue">
        <w:r>
          <w:t xml:space="preserve">              - MAP-F</w:t>
        </w:r>
      </w:ins>
    </w:p>
    <w:p w14:paraId="765258F4" w14:textId="77777777" w:rsidR="00340372" w:rsidRDefault="00340372" w:rsidP="00340372">
      <w:pPr>
        <w:pStyle w:val="PL"/>
        <w:rPr>
          <w:ins w:id="4478" w:author="ruiyue"/>
        </w:rPr>
      </w:pPr>
      <w:ins w:id="4479" w:author="ruiyue">
        <w:r>
          <w:t xml:space="preserve">              - MAP-D</w:t>
        </w:r>
      </w:ins>
    </w:p>
    <w:p w14:paraId="502B6DCB" w14:textId="77777777" w:rsidR="00340372" w:rsidRDefault="00340372" w:rsidP="00340372">
      <w:pPr>
        <w:pStyle w:val="PL"/>
        <w:rPr>
          <w:ins w:id="4480" w:author="ruiyue"/>
        </w:rPr>
      </w:pPr>
      <w:ins w:id="4481" w:author="ruiyue">
        <w:r>
          <w:t xml:space="preserve">              - MAP-C</w:t>
        </w:r>
      </w:ins>
    </w:p>
    <w:p w14:paraId="2D1FE6FB" w14:textId="77777777" w:rsidR="00340372" w:rsidRDefault="00340372" w:rsidP="00340372">
      <w:pPr>
        <w:pStyle w:val="PL"/>
        <w:rPr>
          <w:ins w:id="4482" w:author="ruiyue"/>
        </w:rPr>
      </w:pPr>
      <w:ins w:id="4483" w:author="ruiyue">
        <w:r>
          <w:t xml:space="preserve">              - CAP</w:t>
        </w:r>
      </w:ins>
    </w:p>
    <w:p w14:paraId="3BECE3AE" w14:textId="77777777" w:rsidR="00340372" w:rsidRDefault="00340372" w:rsidP="00340372">
      <w:pPr>
        <w:pStyle w:val="PL"/>
        <w:rPr>
          <w:ins w:id="4484" w:author="ruiyue"/>
        </w:rPr>
      </w:pPr>
      <w:ins w:id="4485" w:author="ruiyue">
        <w:r>
          <w:t xml:space="preserve">        </w:t>
        </w:r>
        <w:proofErr w:type="spellStart"/>
        <w:r>
          <w:t>MGWInterfaces</w:t>
        </w:r>
        <w:proofErr w:type="spellEnd"/>
        <w:r>
          <w:t>:</w:t>
        </w:r>
      </w:ins>
    </w:p>
    <w:p w14:paraId="09E76268" w14:textId="77777777" w:rsidR="00340372" w:rsidRDefault="00340372" w:rsidP="00340372">
      <w:pPr>
        <w:pStyle w:val="PL"/>
        <w:rPr>
          <w:ins w:id="4486" w:author="ruiyue"/>
        </w:rPr>
      </w:pPr>
      <w:ins w:id="4487" w:author="ruiyue">
        <w:r>
          <w:t xml:space="preserve">          type: array</w:t>
        </w:r>
      </w:ins>
    </w:p>
    <w:p w14:paraId="0CB6DB3E" w14:textId="77777777" w:rsidR="00340372" w:rsidRDefault="00340372" w:rsidP="00340372">
      <w:pPr>
        <w:pStyle w:val="PL"/>
        <w:rPr>
          <w:ins w:id="4488" w:author="ruiyue"/>
        </w:rPr>
      </w:pPr>
      <w:ins w:id="4489" w:author="ruiyue">
        <w:r>
          <w:t xml:space="preserve">          items:</w:t>
        </w:r>
      </w:ins>
    </w:p>
    <w:p w14:paraId="5E059A7C" w14:textId="77777777" w:rsidR="00340372" w:rsidRDefault="00340372" w:rsidP="00340372">
      <w:pPr>
        <w:pStyle w:val="PL"/>
        <w:rPr>
          <w:ins w:id="4490" w:author="ruiyue"/>
        </w:rPr>
      </w:pPr>
      <w:ins w:id="4491" w:author="ruiyue">
        <w:r>
          <w:t xml:space="preserve">            type: string</w:t>
        </w:r>
      </w:ins>
    </w:p>
    <w:p w14:paraId="18047365" w14:textId="77777777" w:rsidR="00340372" w:rsidRDefault="00340372" w:rsidP="00340372">
      <w:pPr>
        <w:pStyle w:val="PL"/>
        <w:rPr>
          <w:ins w:id="4492" w:author="ruiyue"/>
        </w:rPr>
      </w:pPr>
      <w:ins w:id="4493" w:author="ruiyue">
        <w:r>
          <w:t xml:space="preserve">            </w:t>
        </w:r>
        <w:proofErr w:type="spellStart"/>
        <w:r>
          <w:t>enum</w:t>
        </w:r>
        <w:proofErr w:type="spellEnd"/>
        <w:r>
          <w:t>:</w:t>
        </w:r>
      </w:ins>
    </w:p>
    <w:p w14:paraId="7DCBB631" w14:textId="77777777" w:rsidR="00340372" w:rsidRDefault="00340372" w:rsidP="00340372">
      <w:pPr>
        <w:pStyle w:val="PL"/>
        <w:rPr>
          <w:ins w:id="4494" w:author="ruiyue"/>
        </w:rPr>
      </w:pPr>
      <w:ins w:id="4495" w:author="ruiyue">
        <w:r>
          <w:t xml:space="preserve">              - Mc</w:t>
        </w:r>
      </w:ins>
    </w:p>
    <w:p w14:paraId="0B19611A" w14:textId="77777777" w:rsidR="00340372" w:rsidRDefault="00340372" w:rsidP="00340372">
      <w:pPr>
        <w:pStyle w:val="PL"/>
        <w:rPr>
          <w:ins w:id="4496" w:author="ruiyue"/>
        </w:rPr>
      </w:pPr>
      <w:ins w:id="4497" w:author="ruiyue">
        <w:r>
          <w:t xml:space="preserve">              - </w:t>
        </w:r>
        <w:proofErr w:type="spellStart"/>
        <w:r>
          <w:t>Nb</w:t>
        </w:r>
        <w:proofErr w:type="spellEnd"/>
        <w:r>
          <w:t>-UP</w:t>
        </w:r>
      </w:ins>
    </w:p>
    <w:p w14:paraId="67AEDA1D" w14:textId="77777777" w:rsidR="00340372" w:rsidRDefault="00340372" w:rsidP="00340372">
      <w:pPr>
        <w:pStyle w:val="PL"/>
        <w:rPr>
          <w:ins w:id="4498" w:author="ruiyue"/>
        </w:rPr>
      </w:pPr>
      <w:ins w:id="4499" w:author="ruiyue">
        <w:r>
          <w:t xml:space="preserve">              - </w:t>
        </w:r>
        <w:proofErr w:type="spellStart"/>
        <w:r>
          <w:t>Iu</w:t>
        </w:r>
        <w:proofErr w:type="spellEnd"/>
        <w:r>
          <w:t>-UP</w:t>
        </w:r>
      </w:ins>
    </w:p>
    <w:p w14:paraId="39F2892A" w14:textId="77777777" w:rsidR="00340372" w:rsidRDefault="00340372" w:rsidP="00340372">
      <w:pPr>
        <w:pStyle w:val="PL"/>
        <w:rPr>
          <w:ins w:id="4500" w:author="ruiyue"/>
        </w:rPr>
      </w:pPr>
      <w:ins w:id="4501" w:author="ruiyue">
        <w:r>
          <w:t xml:space="preserve">        </w:t>
        </w:r>
        <w:proofErr w:type="spellStart"/>
        <w:r>
          <w:t>RNCInterfaces</w:t>
        </w:r>
        <w:proofErr w:type="spellEnd"/>
        <w:r>
          <w:t>:</w:t>
        </w:r>
      </w:ins>
    </w:p>
    <w:p w14:paraId="2884E90D" w14:textId="77777777" w:rsidR="00340372" w:rsidRDefault="00340372" w:rsidP="00340372">
      <w:pPr>
        <w:pStyle w:val="PL"/>
        <w:rPr>
          <w:ins w:id="4502" w:author="ruiyue"/>
        </w:rPr>
      </w:pPr>
      <w:ins w:id="4503" w:author="ruiyue">
        <w:r>
          <w:t xml:space="preserve">          type: array</w:t>
        </w:r>
      </w:ins>
    </w:p>
    <w:p w14:paraId="0DED5491" w14:textId="77777777" w:rsidR="00340372" w:rsidRDefault="00340372" w:rsidP="00340372">
      <w:pPr>
        <w:pStyle w:val="PL"/>
        <w:rPr>
          <w:ins w:id="4504" w:author="ruiyue"/>
        </w:rPr>
      </w:pPr>
      <w:ins w:id="4505" w:author="ruiyue">
        <w:r>
          <w:t xml:space="preserve">          items:</w:t>
        </w:r>
      </w:ins>
    </w:p>
    <w:p w14:paraId="64D20508" w14:textId="77777777" w:rsidR="00340372" w:rsidRDefault="00340372" w:rsidP="00340372">
      <w:pPr>
        <w:pStyle w:val="PL"/>
        <w:rPr>
          <w:ins w:id="4506" w:author="ruiyue"/>
        </w:rPr>
      </w:pPr>
      <w:ins w:id="4507" w:author="ruiyue">
        <w:r>
          <w:t xml:space="preserve">            type: string</w:t>
        </w:r>
      </w:ins>
    </w:p>
    <w:p w14:paraId="6817F33F" w14:textId="77777777" w:rsidR="00340372" w:rsidRDefault="00340372" w:rsidP="00340372">
      <w:pPr>
        <w:pStyle w:val="PL"/>
        <w:rPr>
          <w:ins w:id="4508" w:author="ruiyue"/>
        </w:rPr>
      </w:pPr>
      <w:ins w:id="4509" w:author="ruiyue">
        <w:r>
          <w:t xml:space="preserve">            </w:t>
        </w:r>
        <w:proofErr w:type="spellStart"/>
        <w:r>
          <w:t>enum</w:t>
        </w:r>
        <w:proofErr w:type="spellEnd"/>
        <w:r>
          <w:t>:</w:t>
        </w:r>
      </w:ins>
    </w:p>
    <w:p w14:paraId="79DBB4F0" w14:textId="77777777" w:rsidR="00340372" w:rsidRDefault="00340372" w:rsidP="00340372">
      <w:pPr>
        <w:pStyle w:val="PL"/>
        <w:rPr>
          <w:ins w:id="4510" w:author="ruiyue"/>
        </w:rPr>
      </w:pPr>
      <w:ins w:id="4511" w:author="ruiyue">
        <w:r>
          <w:t xml:space="preserve">              - </w:t>
        </w:r>
        <w:proofErr w:type="spellStart"/>
        <w:r>
          <w:t>Iu</w:t>
        </w:r>
        <w:proofErr w:type="spellEnd"/>
        <w:r>
          <w:t>-CS</w:t>
        </w:r>
      </w:ins>
    </w:p>
    <w:p w14:paraId="7CB96175" w14:textId="77777777" w:rsidR="00340372" w:rsidRDefault="00340372" w:rsidP="00340372">
      <w:pPr>
        <w:pStyle w:val="PL"/>
        <w:rPr>
          <w:ins w:id="4512" w:author="ruiyue"/>
        </w:rPr>
      </w:pPr>
      <w:ins w:id="4513" w:author="ruiyue">
        <w:r>
          <w:t xml:space="preserve">              - </w:t>
        </w:r>
        <w:proofErr w:type="spellStart"/>
        <w:r>
          <w:t>Iu</w:t>
        </w:r>
        <w:proofErr w:type="spellEnd"/>
        <w:r>
          <w:t>-PS</w:t>
        </w:r>
      </w:ins>
    </w:p>
    <w:p w14:paraId="6EDCB286" w14:textId="77777777" w:rsidR="00340372" w:rsidRDefault="00340372" w:rsidP="00340372">
      <w:pPr>
        <w:pStyle w:val="PL"/>
        <w:rPr>
          <w:ins w:id="4514" w:author="ruiyue"/>
        </w:rPr>
      </w:pPr>
      <w:ins w:id="4515" w:author="ruiyue">
        <w:r>
          <w:lastRenderedPageBreak/>
          <w:t xml:space="preserve">              - </w:t>
        </w:r>
        <w:proofErr w:type="spellStart"/>
        <w:r>
          <w:t>Iur</w:t>
        </w:r>
        <w:proofErr w:type="spellEnd"/>
      </w:ins>
    </w:p>
    <w:p w14:paraId="23B9A39C" w14:textId="77777777" w:rsidR="00340372" w:rsidRDefault="00340372" w:rsidP="00340372">
      <w:pPr>
        <w:pStyle w:val="PL"/>
        <w:rPr>
          <w:ins w:id="4516" w:author="ruiyue"/>
        </w:rPr>
      </w:pPr>
      <w:ins w:id="4517" w:author="ruiyue">
        <w:r>
          <w:t xml:space="preserve">              - </w:t>
        </w:r>
        <w:proofErr w:type="spellStart"/>
        <w:r>
          <w:t>Iub</w:t>
        </w:r>
        <w:proofErr w:type="spellEnd"/>
      </w:ins>
    </w:p>
    <w:p w14:paraId="23C664ED" w14:textId="77777777" w:rsidR="00340372" w:rsidRDefault="00340372" w:rsidP="00340372">
      <w:pPr>
        <w:pStyle w:val="PL"/>
        <w:rPr>
          <w:ins w:id="4518" w:author="ruiyue"/>
        </w:rPr>
      </w:pPr>
      <w:ins w:id="4519" w:author="ruiyue">
        <w:r>
          <w:t xml:space="preserve">              - </w:t>
        </w:r>
        <w:proofErr w:type="spellStart"/>
        <w:r>
          <w:t>Uu</w:t>
        </w:r>
        <w:proofErr w:type="spellEnd"/>
      </w:ins>
    </w:p>
    <w:p w14:paraId="0D1A95FE" w14:textId="77777777" w:rsidR="00340372" w:rsidRDefault="00340372" w:rsidP="00340372">
      <w:pPr>
        <w:pStyle w:val="PL"/>
        <w:rPr>
          <w:ins w:id="4520" w:author="ruiyue"/>
        </w:rPr>
      </w:pPr>
      <w:ins w:id="4521" w:author="ruiyue">
        <w:r>
          <w:t xml:space="preserve">        </w:t>
        </w:r>
        <w:proofErr w:type="spellStart"/>
        <w:r>
          <w:t>SGSNInterfaces</w:t>
        </w:r>
        <w:proofErr w:type="spellEnd"/>
        <w:r>
          <w:t>:</w:t>
        </w:r>
      </w:ins>
    </w:p>
    <w:p w14:paraId="4FF8E619" w14:textId="77777777" w:rsidR="00340372" w:rsidRDefault="00340372" w:rsidP="00340372">
      <w:pPr>
        <w:pStyle w:val="PL"/>
        <w:rPr>
          <w:ins w:id="4522" w:author="ruiyue"/>
        </w:rPr>
      </w:pPr>
      <w:ins w:id="4523" w:author="ruiyue">
        <w:r>
          <w:t xml:space="preserve">          type: array</w:t>
        </w:r>
      </w:ins>
    </w:p>
    <w:p w14:paraId="1AA02919" w14:textId="77777777" w:rsidR="00340372" w:rsidRDefault="00340372" w:rsidP="00340372">
      <w:pPr>
        <w:pStyle w:val="PL"/>
        <w:rPr>
          <w:ins w:id="4524" w:author="ruiyue"/>
        </w:rPr>
      </w:pPr>
      <w:ins w:id="4525" w:author="ruiyue">
        <w:r>
          <w:t xml:space="preserve">          items:</w:t>
        </w:r>
      </w:ins>
    </w:p>
    <w:p w14:paraId="0D5559A9" w14:textId="77777777" w:rsidR="00340372" w:rsidRDefault="00340372" w:rsidP="00340372">
      <w:pPr>
        <w:pStyle w:val="PL"/>
        <w:rPr>
          <w:ins w:id="4526" w:author="ruiyue"/>
        </w:rPr>
      </w:pPr>
      <w:ins w:id="4527" w:author="ruiyue">
        <w:r>
          <w:t xml:space="preserve">            type: string</w:t>
        </w:r>
      </w:ins>
    </w:p>
    <w:p w14:paraId="1E5D5701" w14:textId="77777777" w:rsidR="00340372" w:rsidRDefault="00340372" w:rsidP="00340372">
      <w:pPr>
        <w:pStyle w:val="PL"/>
        <w:rPr>
          <w:ins w:id="4528" w:author="ruiyue"/>
        </w:rPr>
      </w:pPr>
      <w:ins w:id="4529" w:author="ruiyue">
        <w:r>
          <w:t xml:space="preserve">            </w:t>
        </w:r>
        <w:proofErr w:type="spellStart"/>
        <w:r>
          <w:t>enum</w:t>
        </w:r>
        <w:proofErr w:type="spellEnd"/>
        <w:r>
          <w:t>:</w:t>
        </w:r>
      </w:ins>
    </w:p>
    <w:p w14:paraId="7DDF7416" w14:textId="77777777" w:rsidR="00340372" w:rsidRDefault="00340372" w:rsidP="00340372">
      <w:pPr>
        <w:pStyle w:val="PL"/>
        <w:rPr>
          <w:ins w:id="4530" w:author="ruiyue"/>
        </w:rPr>
      </w:pPr>
      <w:ins w:id="4531" w:author="ruiyue">
        <w:r>
          <w:t xml:space="preserve">              - Gb</w:t>
        </w:r>
      </w:ins>
    </w:p>
    <w:p w14:paraId="00756F13" w14:textId="77777777" w:rsidR="00340372" w:rsidRDefault="00340372" w:rsidP="00340372">
      <w:pPr>
        <w:pStyle w:val="PL"/>
        <w:rPr>
          <w:ins w:id="4532" w:author="ruiyue"/>
        </w:rPr>
      </w:pPr>
      <w:ins w:id="4533" w:author="ruiyue">
        <w:r>
          <w:t xml:space="preserve">              - </w:t>
        </w:r>
        <w:proofErr w:type="spellStart"/>
        <w:r>
          <w:t>Iu</w:t>
        </w:r>
        <w:proofErr w:type="spellEnd"/>
        <w:r>
          <w:t>-PS</w:t>
        </w:r>
      </w:ins>
    </w:p>
    <w:p w14:paraId="3432E1C7" w14:textId="77777777" w:rsidR="00340372" w:rsidRDefault="00340372" w:rsidP="00340372">
      <w:pPr>
        <w:pStyle w:val="PL"/>
        <w:rPr>
          <w:ins w:id="4534" w:author="ruiyue"/>
        </w:rPr>
      </w:pPr>
      <w:ins w:id="4535" w:author="ruiyue">
        <w:r>
          <w:t xml:space="preserve">              - </w:t>
        </w:r>
        <w:proofErr w:type="spellStart"/>
        <w:r>
          <w:t>Gn</w:t>
        </w:r>
        <w:proofErr w:type="spellEnd"/>
      </w:ins>
    </w:p>
    <w:p w14:paraId="1F0C59C6" w14:textId="77777777" w:rsidR="00340372" w:rsidRDefault="00340372" w:rsidP="00340372">
      <w:pPr>
        <w:pStyle w:val="PL"/>
        <w:rPr>
          <w:ins w:id="4536" w:author="ruiyue"/>
        </w:rPr>
      </w:pPr>
      <w:ins w:id="4537" w:author="ruiyue">
        <w:r>
          <w:t xml:space="preserve">              - MAP-Gr</w:t>
        </w:r>
      </w:ins>
    </w:p>
    <w:p w14:paraId="37DCD50A" w14:textId="77777777" w:rsidR="00340372" w:rsidRDefault="00340372" w:rsidP="00340372">
      <w:pPr>
        <w:pStyle w:val="PL"/>
        <w:rPr>
          <w:ins w:id="4538" w:author="ruiyue"/>
        </w:rPr>
      </w:pPr>
      <w:ins w:id="4539" w:author="ruiyue">
        <w:r>
          <w:t xml:space="preserve">              - MAP-</w:t>
        </w:r>
        <w:proofErr w:type="spellStart"/>
        <w:r>
          <w:t>Gd</w:t>
        </w:r>
        <w:proofErr w:type="spellEnd"/>
      </w:ins>
    </w:p>
    <w:p w14:paraId="2DE5A322" w14:textId="77777777" w:rsidR="00340372" w:rsidRDefault="00340372" w:rsidP="00340372">
      <w:pPr>
        <w:pStyle w:val="PL"/>
        <w:rPr>
          <w:ins w:id="4540" w:author="ruiyue"/>
        </w:rPr>
      </w:pPr>
      <w:ins w:id="4541" w:author="ruiyue">
        <w:r>
          <w:t xml:space="preserve">              - MAP-Gf</w:t>
        </w:r>
      </w:ins>
    </w:p>
    <w:p w14:paraId="5DB01DE0" w14:textId="77777777" w:rsidR="00340372" w:rsidRDefault="00340372" w:rsidP="00340372">
      <w:pPr>
        <w:pStyle w:val="PL"/>
        <w:rPr>
          <w:ins w:id="4542" w:author="ruiyue"/>
        </w:rPr>
      </w:pPr>
      <w:ins w:id="4543" w:author="ruiyue">
        <w:r>
          <w:t xml:space="preserve">              - Ge</w:t>
        </w:r>
      </w:ins>
    </w:p>
    <w:p w14:paraId="48770200" w14:textId="77777777" w:rsidR="00340372" w:rsidRDefault="00340372" w:rsidP="00340372">
      <w:pPr>
        <w:pStyle w:val="PL"/>
        <w:rPr>
          <w:ins w:id="4544" w:author="ruiyue"/>
        </w:rPr>
      </w:pPr>
      <w:ins w:id="4545" w:author="ruiyue">
        <w:r>
          <w:t xml:space="preserve">              - Gs</w:t>
        </w:r>
      </w:ins>
    </w:p>
    <w:p w14:paraId="18949BDC" w14:textId="77777777" w:rsidR="00340372" w:rsidRDefault="00340372" w:rsidP="00340372">
      <w:pPr>
        <w:pStyle w:val="PL"/>
        <w:rPr>
          <w:ins w:id="4546" w:author="ruiyue"/>
        </w:rPr>
      </w:pPr>
      <w:ins w:id="4547" w:author="ruiyue">
        <w:r>
          <w:t xml:space="preserve">              - S6d</w:t>
        </w:r>
      </w:ins>
    </w:p>
    <w:p w14:paraId="182C02F1" w14:textId="77777777" w:rsidR="00340372" w:rsidRDefault="00340372" w:rsidP="00340372">
      <w:pPr>
        <w:pStyle w:val="PL"/>
        <w:rPr>
          <w:ins w:id="4548" w:author="ruiyue"/>
        </w:rPr>
      </w:pPr>
      <w:ins w:id="4549" w:author="ruiyue">
        <w:r>
          <w:t xml:space="preserve">              - S4</w:t>
        </w:r>
      </w:ins>
    </w:p>
    <w:p w14:paraId="6B799DFB" w14:textId="77777777" w:rsidR="00340372" w:rsidRDefault="00340372" w:rsidP="00340372">
      <w:pPr>
        <w:pStyle w:val="PL"/>
        <w:rPr>
          <w:ins w:id="4550" w:author="ruiyue"/>
        </w:rPr>
      </w:pPr>
      <w:ins w:id="4551" w:author="ruiyue">
        <w:r>
          <w:t xml:space="preserve">              - S3</w:t>
        </w:r>
      </w:ins>
    </w:p>
    <w:p w14:paraId="33AE9C7F" w14:textId="77777777" w:rsidR="00340372" w:rsidRDefault="00340372" w:rsidP="00340372">
      <w:pPr>
        <w:pStyle w:val="PL"/>
        <w:rPr>
          <w:ins w:id="4552" w:author="ruiyue"/>
        </w:rPr>
      </w:pPr>
      <w:ins w:id="4553" w:author="ruiyue">
        <w:r>
          <w:t xml:space="preserve">              - S13</w:t>
        </w:r>
      </w:ins>
    </w:p>
    <w:p w14:paraId="4CB686C8" w14:textId="77777777" w:rsidR="00340372" w:rsidRDefault="00340372" w:rsidP="00340372">
      <w:pPr>
        <w:pStyle w:val="PL"/>
        <w:rPr>
          <w:ins w:id="4554" w:author="ruiyue"/>
        </w:rPr>
      </w:pPr>
      <w:ins w:id="4555" w:author="ruiyue">
        <w:r>
          <w:t xml:space="preserve">        </w:t>
        </w:r>
        <w:proofErr w:type="spellStart"/>
        <w:r>
          <w:t>GGSNInterfaces</w:t>
        </w:r>
        <w:proofErr w:type="spellEnd"/>
        <w:r>
          <w:t>:</w:t>
        </w:r>
      </w:ins>
    </w:p>
    <w:p w14:paraId="115D8DE9" w14:textId="77777777" w:rsidR="00340372" w:rsidRDefault="00340372" w:rsidP="00340372">
      <w:pPr>
        <w:pStyle w:val="PL"/>
        <w:rPr>
          <w:ins w:id="4556" w:author="ruiyue"/>
        </w:rPr>
      </w:pPr>
      <w:ins w:id="4557" w:author="ruiyue">
        <w:r>
          <w:t xml:space="preserve">          type: array</w:t>
        </w:r>
      </w:ins>
    </w:p>
    <w:p w14:paraId="4D19E2A9" w14:textId="77777777" w:rsidR="00340372" w:rsidRDefault="00340372" w:rsidP="00340372">
      <w:pPr>
        <w:pStyle w:val="PL"/>
        <w:rPr>
          <w:ins w:id="4558" w:author="ruiyue"/>
        </w:rPr>
      </w:pPr>
      <w:ins w:id="4559" w:author="ruiyue">
        <w:r>
          <w:t xml:space="preserve">          items:</w:t>
        </w:r>
      </w:ins>
    </w:p>
    <w:p w14:paraId="75193E04" w14:textId="77777777" w:rsidR="00340372" w:rsidRDefault="00340372" w:rsidP="00340372">
      <w:pPr>
        <w:pStyle w:val="PL"/>
        <w:rPr>
          <w:ins w:id="4560" w:author="ruiyue"/>
        </w:rPr>
      </w:pPr>
      <w:ins w:id="4561" w:author="ruiyue">
        <w:r>
          <w:t xml:space="preserve">            type: string</w:t>
        </w:r>
      </w:ins>
    </w:p>
    <w:p w14:paraId="646D0A60" w14:textId="77777777" w:rsidR="00340372" w:rsidRDefault="00340372" w:rsidP="00340372">
      <w:pPr>
        <w:pStyle w:val="PL"/>
        <w:rPr>
          <w:ins w:id="4562" w:author="ruiyue"/>
        </w:rPr>
      </w:pPr>
      <w:ins w:id="4563" w:author="ruiyue">
        <w:r>
          <w:t xml:space="preserve">            </w:t>
        </w:r>
        <w:proofErr w:type="spellStart"/>
        <w:r>
          <w:t>enum</w:t>
        </w:r>
        <w:proofErr w:type="spellEnd"/>
        <w:r>
          <w:t>:</w:t>
        </w:r>
      </w:ins>
    </w:p>
    <w:p w14:paraId="4633E682" w14:textId="77777777" w:rsidR="00340372" w:rsidRDefault="00340372" w:rsidP="00340372">
      <w:pPr>
        <w:pStyle w:val="PL"/>
        <w:rPr>
          <w:ins w:id="4564" w:author="ruiyue"/>
        </w:rPr>
      </w:pPr>
      <w:ins w:id="4565" w:author="ruiyue">
        <w:r>
          <w:t xml:space="preserve">              - </w:t>
        </w:r>
        <w:proofErr w:type="spellStart"/>
        <w:r>
          <w:t>Gn</w:t>
        </w:r>
        <w:proofErr w:type="spellEnd"/>
      </w:ins>
    </w:p>
    <w:p w14:paraId="501ED6B4" w14:textId="77777777" w:rsidR="00340372" w:rsidRDefault="00340372" w:rsidP="00340372">
      <w:pPr>
        <w:pStyle w:val="PL"/>
        <w:rPr>
          <w:ins w:id="4566" w:author="ruiyue"/>
        </w:rPr>
      </w:pPr>
      <w:ins w:id="4567" w:author="ruiyue">
        <w:r>
          <w:t xml:space="preserve">              - Gi</w:t>
        </w:r>
      </w:ins>
    </w:p>
    <w:p w14:paraId="4A1F8A30" w14:textId="77777777" w:rsidR="00340372" w:rsidRDefault="00340372" w:rsidP="00340372">
      <w:pPr>
        <w:pStyle w:val="PL"/>
        <w:rPr>
          <w:ins w:id="4568" w:author="ruiyue"/>
        </w:rPr>
      </w:pPr>
      <w:ins w:id="4569" w:author="ruiyue">
        <w:r>
          <w:t xml:space="preserve">              - </w:t>
        </w:r>
        <w:proofErr w:type="spellStart"/>
        <w:r>
          <w:t>Gmb</w:t>
        </w:r>
        <w:proofErr w:type="spellEnd"/>
      </w:ins>
    </w:p>
    <w:p w14:paraId="37052243" w14:textId="77777777" w:rsidR="00340372" w:rsidRDefault="00340372" w:rsidP="00340372">
      <w:pPr>
        <w:pStyle w:val="PL"/>
        <w:rPr>
          <w:ins w:id="4570" w:author="ruiyue"/>
        </w:rPr>
      </w:pPr>
      <w:ins w:id="4571" w:author="ruiyue">
        <w:r>
          <w:t xml:space="preserve">        S-</w:t>
        </w:r>
        <w:proofErr w:type="spellStart"/>
        <w:r>
          <w:t>CSCFInterfaces</w:t>
        </w:r>
        <w:proofErr w:type="spellEnd"/>
        <w:r>
          <w:t>:</w:t>
        </w:r>
      </w:ins>
    </w:p>
    <w:p w14:paraId="5B004179" w14:textId="77777777" w:rsidR="00340372" w:rsidRDefault="00340372" w:rsidP="00340372">
      <w:pPr>
        <w:pStyle w:val="PL"/>
        <w:rPr>
          <w:ins w:id="4572" w:author="ruiyue"/>
        </w:rPr>
      </w:pPr>
      <w:ins w:id="4573" w:author="ruiyue">
        <w:r>
          <w:t xml:space="preserve">          type: array</w:t>
        </w:r>
      </w:ins>
    </w:p>
    <w:p w14:paraId="33DCB6B2" w14:textId="77777777" w:rsidR="00340372" w:rsidRDefault="00340372" w:rsidP="00340372">
      <w:pPr>
        <w:pStyle w:val="PL"/>
        <w:rPr>
          <w:ins w:id="4574" w:author="ruiyue"/>
        </w:rPr>
      </w:pPr>
      <w:ins w:id="4575" w:author="ruiyue">
        <w:r>
          <w:t xml:space="preserve">          items:</w:t>
        </w:r>
      </w:ins>
    </w:p>
    <w:p w14:paraId="3559882E" w14:textId="77777777" w:rsidR="00340372" w:rsidRDefault="00340372" w:rsidP="00340372">
      <w:pPr>
        <w:pStyle w:val="PL"/>
        <w:rPr>
          <w:ins w:id="4576" w:author="ruiyue"/>
        </w:rPr>
      </w:pPr>
      <w:ins w:id="4577" w:author="ruiyue">
        <w:r>
          <w:t xml:space="preserve">            type: string</w:t>
        </w:r>
      </w:ins>
    </w:p>
    <w:p w14:paraId="46CA2B6C" w14:textId="77777777" w:rsidR="00340372" w:rsidRDefault="00340372" w:rsidP="00340372">
      <w:pPr>
        <w:pStyle w:val="PL"/>
        <w:rPr>
          <w:ins w:id="4578" w:author="ruiyue"/>
        </w:rPr>
      </w:pPr>
      <w:ins w:id="4579" w:author="ruiyue">
        <w:r>
          <w:t xml:space="preserve">            </w:t>
        </w:r>
        <w:proofErr w:type="spellStart"/>
        <w:r>
          <w:t>enum</w:t>
        </w:r>
        <w:proofErr w:type="spellEnd"/>
        <w:r>
          <w:t>:</w:t>
        </w:r>
      </w:ins>
    </w:p>
    <w:p w14:paraId="54F0987D" w14:textId="77777777" w:rsidR="00340372" w:rsidRDefault="00340372" w:rsidP="00340372">
      <w:pPr>
        <w:pStyle w:val="PL"/>
        <w:rPr>
          <w:ins w:id="4580" w:author="ruiyue"/>
        </w:rPr>
      </w:pPr>
      <w:ins w:id="4581" w:author="ruiyue">
        <w:r>
          <w:t xml:space="preserve">              - Mw</w:t>
        </w:r>
      </w:ins>
    </w:p>
    <w:p w14:paraId="2D16CD7A" w14:textId="77777777" w:rsidR="00340372" w:rsidRDefault="00340372" w:rsidP="00340372">
      <w:pPr>
        <w:pStyle w:val="PL"/>
        <w:rPr>
          <w:ins w:id="4582" w:author="ruiyue"/>
        </w:rPr>
      </w:pPr>
      <w:ins w:id="4583" w:author="ruiyue">
        <w:r>
          <w:t xml:space="preserve">              - Mg</w:t>
        </w:r>
      </w:ins>
    </w:p>
    <w:p w14:paraId="5ED58188" w14:textId="77777777" w:rsidR="00340372" w:rsidRDefault="00340372" w:rsidP="00340372">
      <w:pPr>
        <w:pStyle w:val="PL"/>
        <w:rPr>
          <w:ins w:id="4584" w:author="ruiyue"/>
        </w:rPr>
      </w:pPr>
      <w:ins w:id="4585" w:author="ruiyue">
        <w:r>
          <w:t xml:space="preserve">              - Mr</w:t>
        </w:r>
      </w:ins>
    </w:p>
    <w:p w14:paraId="3FD731CC" w14:textId="77777777" w:rsidR="00340372" w:rsidRDefault="00340372" w:rsidP="00340372">
      <w:pPr>
        <w:pStyle w:val="PL"/>
        <w:rPr>
          <w:ins w:id="4586" w:author="ruiyue"/>
        </w:rPr>
      </w:pPr>
      <w:ins w:id="4587" w:author="ruiyue">
        <w:r>
          <w:t xml:space="preserve">              - Mi</w:t>
        </w:r>
      </w:ins>
    </w:p>
    <w:p w14:paraId="3D9E2E75" w14:textId="77777777" w:rsidR="00340372" w:rsidRDefault="00340372" w:rsidP="00340372">
      <w:pPr>
        <w:pStyle w:val="PL"/>
        <w:rPr>
          <w:ins w:id="4588" w:author="ruiyue"/>
        </w:rPr>
      </w:pPr>
      <w:ins w:id="4589" w:author="ruiyue">
        <w:r>
          <w:t xml:space="preserve">        P-</w:t>
        </w:r>
        <w:proofErr w:type="spellStart"/>
        <w:r>
          <w:t>CSCFInterfaces</w:t>
        </w:r>
        <w:proofErr w:type="spellEnd"/>
        <w:r>
          <w:t>:</w:t>
        </w:r>
      </w:ins>
    </w:p>
    <w:p w14:paraId="7869260D" w14:textId="77777777" w:rsidR="00340372" w:rsidRDefault="00340372" w:rsidP="00340372">
      <w:pPr>
        <w:pStyle w:val="PL"/>
        <w:rPr>
          <w:ins w:id="4590" w:author="ruiyue"/>
        </w:rPr>
      </w:pPr>
      <w:ins w:id="4591" w:author="ruiyue">
        <w:r>
          <w:t xml:space="preserve">          type: array</w:t>
        </w:r>
      </w:ins>
    </w:p>
    <w:p w14:paraId="74E5C1F9" w14:textId="77777777" w:rsidR="00340372" w:rsidRDefault="00340372" w:rsidP="00340372">
      <w:pPr>
        <w:pStyle w:val="PL"/>
        <w:rPr>
          <w:ins w:id="4592" w:author="ruiyue"/>
        </w:rPr>
      </w:pPr>
      <w:ins w:id="4593" w:author="ruiyue">
        <w:r>
          <w:t xml:space="preserve">          items:</w:t>
        </w:r>
      </w:ins>
    </w:p>
    <w:p w14:paraId="2D4F5409" w14:textId="77777777" w:rsidR="00340372" w:rsidRDefault="00340372" w:rsidP="00340372">
      <w:pPr>
        <w:pStyle w:val="PL"/>
        <w:rPr>
          <w:ins w:id="4594" w:author="ruiyue"/>
        </w:rPr>
      </w:pPr>
      <w:ins w:id="4595" w:author="ruiyue">
        <w:r>
          <w:t xml:space="preserve">            type: string</w:t>
        </w:r>
      </w:ins>
    </w:p>
    <w:p w14:paraId="5757AA5F" w14:textId="77777777" w:rsidR="00340372" w:rsidRDefault="00340372" w:rsidP="00340372">
      <w:pPr>
        <w:pStyle w:val="PL"/>
        <w:rPr>
          <w:ins w:id="4596" w:author="ruiyue"/>
        </w:rPr>
      </w:pPr>
      <w:ins w:id="4597" w:author="ruiyue">
        <w:r>
          <w:t xml:space="preserve">            </w:t>
        </w:r>
        <w:proofErr w:type="spellStart"/>
        <w:r>
          <w:t>enum</w:t>
        </w:r>
        <w:proofErr w:type="spellEnd"/>
        <w:r>
          <w:t>:</w:t>
        </w:r>
      </w:ins>
    </w:p>
    <w:p w14:paraId="592FD4D4" w14:textId="77777777" w:rsidR="00340372" w:rsidRDefault="00340372" w:rsidP="00340372">
      <w:pPr>
        <w:pStyle w:val="PL"/>
        <w:rPr>
          <w:ins w:id="4598" w:author="ruiyue"/>
        </w:rPr>
      </w:pPr>
      <w:ins w:id="4599" w:author="ruiyue">
        <w:r>
          <w:t xml:space="preserve">              - Gm</w:t>
        </w:r>
      </w:ins>
    </w:p>
    <w:p w14:paraId="1B04AC73" w14:textId="77777777" w:rsidR="00340372" w:rsidRDefault="00340372" w:rsidP="00340372">
      <w:pPr>
        <w:pStyle w:val="PL"/>
        <w:rPr>
          <w:ins w:id="4600" w:author="ruiyue"/>
        </w:rPr>
      </w:pPr>
      <w:ins w:id="4601" w:author="ruiyue">
        <w:r>
          <w:t xml:space="preserve">              - Mw</w:t>
        </w:r>
      </w:ins>
    </w:p>
    <w:p w14:paraId="1D586CAE" w14:textId="77777777" w:rsidR="00340372" w:rsidRDefault="00340372" w:rsidP="00340372">
      <w:pPr>
        <w:pStyle w:val="PL"/>
        <w:rPr>
          <w:ins w:id="4602" w:author="ruiyue"/>
        </w:rPr>
      </w:pPr>
      <w:ins w:id="4603" w:author="ruiyue">
        <w:r>
          <w:t xml:space="preserve">        I-</w:t>
        </w:r>
        <w:proofErr w:type="spellStart"/>
        <w:r>
          <w:t>CSCFInterfaces</w:t>
        </w:r>
        <w:proofErr w:type="spellEnd"/>
        <w:r>
          <w:t>:</w:t>
        </w:r>
      </w:ins>
    </w:p>
    <w:p w14:paraId="644E0BD3" w14:textId="77777777" w:rsidR="00340372" w:rsidRDefault="00340372" w:rsidP="00340372">
      <w:pPr>
        <w:pStyle w:val="PL"/>
        <w:rPr>
          <w:ins w:id="4604" w:author="ruiyue"/>
        </w:rPr>
      </w:pPr>
      <w:ins w:id="4605" w:author="ruiyue">
        <w:r>
          <w:t xml:space="preserve">          type: array</w:t>
        </w:r>
      </w:ins>
    </w:p>
    <w:p w14:paraId="21289BD5" w14:textId="77777777" w:rsidR="00340372" w:rsidRDefault="00340372" w:rsidP="00340372">
      <w:pPr>
        <w:pStyle w:val="PL"/>
        <w:rPr>
          <w:ins w:id="4606" w:author="ruiyue"/>
        </w:rPr>
      </w:pPr>
      <w:ins w:id="4607" w:author="ruiyue">
        <w:r>
          <w:t xml:space="preserve">          items:</w:t>
        </w:r>
      </w:ins>
    </w:p>
    <w:p w14:paraId="2DEF0FB9" w14:textId="77777777" w:rsidR="00340372" w:rsidRDefault="00340372" w:rsidP="00340372">
      <w:pPr>
        <w:pStyle w:val="PL"/>
        <w:rPr>
          <w:ins w:id="4608" w:author="ruiyue"/>
        </w:rPr>
      </w:pPr>
      <w:ins w:id="4609" w:author="ruiyue">
        <w:r>
          <w:t xml:space="preserve">            type: string</w:t>
        </w:r>
      </w:ins>
    </w:p>
    <w:p w14:paraId="473B01C6" w14:textId="77777777" w:rsidR="00340372" w:rsidRDefault="00340372" w:rsidP="00340372">
      <w:pPr>
        <w:pStyle w:val="PL"/>
        <w:rPr>
          <w:ins w:id="4610" w:author="ruiyue"/>
        </w:rPr>
      </w:pPr>
      <w:ins w:id="4611" w:author="ruiyue">
        <w:r>
          <w:t xml:space="preserve">            </w:t>
        </w:r>
        <w:proofErr w:type="spellStart"/>
        <w:r>
          <w:t>enum</w:t>
        </w:r>
        <w:proofErr w:type="spellEnd"/>
        <w:r>
          <w:t>:</w:t>
        </w:r>
      </w:ins>
    </w:p>
    <w:p w14:paraId="3DBFF367" w14:textId="77777777" w:rsidR="00340372" w:rsidRDefault="00340372" w:rsidP="00340372">
      <w:pPr>
        <w:pStyle w:val="PL"/>
        <w:rPr>
          <w:ins w:id="4612" w:author="ruiyue"/>
        </w:rPr>
      </w:pPr>
      <w:ins w:id="4613" w:author="ruiyue">
        <w:r>
          <w:t xml:space="preserve">              - </w:t>
        </w:r>
        <w:proofErr w:type="spellStart"/>
        <w:r>
          <w:t>Cx</w:t>
        </w:r>
        <w:proofErr w:type="spellEnd"/>
      </w:ins>
    </w:p>
    <w:p w14:paraId="07E99488" w14:textId="77777777" w:rsidR="00340372" w:rsidRDefault="00340372" w:rsidP="00340372">
      <w:pPr>
        <w:pStyle w:val="PL"/>
        <w:rPr>
          <w:ins w:id="4614" w:author="ruiyue"/>
        </w:rPr>
      </w:pPr>
      <w:ins w:id="4615" w:author="ruiyue">
        <w:r>
          <w:t xml:space="preserve">              - Dx</w:t>
        </w:r>
      </w:ins>
    </w:p>
    <w:p w14:paraId="26F3DE47" w14:textId="77777777" w:rsidR="00340372" w:rsidRDefault="00340372" w:rsidP="00340372">
      <w:pPr>
        <w:pStyle w:val="PL"/>
        <w:rPr>
          <w:ins w:id="4616" w:author="ruiyue"/>
        </w:rPr>
      </w:pPr>
      <w:ins w:id="4617" w:author="ruiyue">
        <w:r>
          <w:t xml:space="preserve">              - Mg</w:t>
        </w:r>
      </w:ins>
    </w:p>
    <w:p w14:paraId="74A31E76" w14:textId="77777777" w:rsidR="00340372" w:rsidRDefault="00340372" w:rsidP="00340372">
      <w:pPr>
        <w:pStyle w:val="PL"/>
        <w:rPr>
          <w:ins w:id="4618" w:author="ruiyue"/>
        </w:rPr>
      </w:pPr>
      <w:ins w:id="4619" w:author="ruiyue">
        <w:r>
          <w:t xml:space="preserve">              - Mw</w:t>
        </w:r>
      </w:ins>
    </w:p>
    <w:p w14:paraId="30D47873" w14:textId="77777777" w:rsidR="00340372" w:rsidRDefault="00340372" w:rsidP="00340372">
      <w:pPr>
        <w:pStyle w:val="PL"/>
        <w:rPr>
          <w:ins w:id="4620" w:author="ruiyue"/>
        </w:rPr>
      </w:pPr>
      <w:ins w:id="4621" w:author="ruiyue">
        <w:r>
          <w:t xml:space="preserve">        </w:t>
        </w:r>
        <w:proofErr w:type="spellStart"/>
        <w:r>
          <w:t>MRFCInterfaces</w:t>
        </w:r>
        <w:proofErr w:type="spellEnd"/>
        <w:r>
          <w:t>:</w:t>
        </w:r>
      </w:ins>
    </w:p>
    <w:p w14:paraId="621D96B0" w14:textId="77777777" w:rsidR="00340372" w:rsidRDefault="00340372" w:rsidP="00340372">
      <w:pPr>
        <w:pStyle w:val="PL"/>
        <w:rPr>
          <w:ins w:id="4622" w:author="ruiyue"/>
        </w:rPr>
      </w:pPr>
      <w:ins w:id="4623" w:author="ruiyue">
        <w:r>
          <w:t xml:space="preserve">          type: array</w:t>
        </w:r>
      </w:ins>
    </w:p>
    <w:p w14:paraId="242ABFA5" w14:textId="77777777" w:rsidR="00340372" w:rsidRDefault="00340372" w:rsidP="00340372">
      <w:pPr>
        <w:pStyle w:val="PL"/>
        <w:rPr>
          <w:ins w:id="4624" w:author="ruiyue"/>
        </w:rPr>
      </w:pPr>
      <w:ins w:id="4625" w:author="ruiyue">
        <w:r>
          <w:t xml:space="preserve">          items:</w:t>
        </w:r>
      </w:ins>
    </w:p>
    <w:p w14:paraId="1706F163" w14:textId="77777777" w:rsidR="00340372" w:rsidRDefault="00340372" w:rsidP="00340372">
      <w:pPr>
        <w:pStyle w:val="PL"/>
        <w:rPr>
          <w:ins w:id="4626" w:author="ruiyue"/>
        </w:rPr>
      </w:pPr>
      <w:ins w:id="4627" w:author="ruiyue">
        <w:r>
          <w:t xml:space="preserve">            type: string</w:t>
        </w:r>
      </w:ins>
    </w:p>
    <w:p w14:paraId="006731A5" w14:textId="77777777" w:rsidR="00340372" w:rsidRDefault="00340372" w:rsidP="00340372">
      <w:pPr>
        <w:pStyle w:val="PL"/>
        <w:rPr>
          <w:ins w:id="4628" w:author="ruiyue"/>
        </w:rPr>
      </w:pPr>
      <w:ins w:id="4629" w:author="ruiyue">
        <w:r>
          <w:t xml:space="preserve">            </w:t>
        </w:r>
        <w:proofErr w:type="spellStart"/>
        <w:r>
          <w:t>enum</w:t>
        </w:r>
        <w:proofErr w:type="spellEnd"/>
        <w:r>
          <w:t>:</w:t>
        </w:r>
      </w:ins>
    </w:p>
    <w:p w14:paraId="11E82FC8" w14:textId="77777777" w:rsidR="00340372" w:rsidRDefault="00340372" w:rsidP="00340372">
      <w:pPr>
        <w:pStyle w:val="PL"/>
        <w:rPr>
          <w:ins w:id="4630" w:author="ruiyue"/>
        </w:rPr>
      </w:pPr>
      <w:ins w:id="4631" w:author="ruiyue">
        <w:r>
          <w:t xml:space="preserve">              - </w:t>
        </w:r>
        <w:proofErr w:type="spellStart"/>
        <w:r>
          <w:t>Mp</w:t>
        </w:r>
        <w:proofErr w:type="spellEnd"/>
      </w:ins>
    </w:p>
    <w:p w14:paraId="137DBEE9" w14:textId="77777777" w:rsidR="00340372" w:rsidRDefault="00340372" w:rsidP="00340372">
      <w:pPr>
        <w:pStyle w:val="PL"/>
        <w:rPr>
          <w:ins w:id="4632" w:author="ruiyue"/>
        </w:rPr>
      </w:pPr>
      <w:ins w:id="4633" w:author="ruiyue">
        <w:r>
          <w:t xml:space="preserve">              - Mr</w:t>
        </w:r>
      </w:ins>
    </w:p>
    <w:p w14:paraId="5A11BBC7" w14:textId="77777777" w:rsidR="00340372" w:rsidRDefault="00340372" w:rsidP="00340372">
      <w:pPr>
        <w:pStyle w:val="PL"/>
        <w:rPr>
          <w:ins w:id="4634" w:author="ruiyue"/>
        </w:rPr>
      </w:pPr>
      <w:ins w:id="4635" w:author="ruiyue">
        <w:r>
          <w:t xml:space="preserve">        </w:t>
        </w:r>
        <w:proofErr w:type="spellStart"/>
        <w:r>
          <w:t>MGCFInterfaces</w:t>
        </w:r>
        <w:proofErr w:type="spellEnd"/>
        <w:r>
          <w:t>:</w:t>
        </w:r>
      </w:ins>
    </w:p>
    <w:p w14:paraId="755DAA19" w14:textId="77777777" w:rsidR="00340372" w:rsidRDefault="00340372" w:rsidP="00340372">
      <w:pPr>
        <w:pStyle w:val="PL"/>
        <w:rPr>
          <w:ins w:id="4636" w:author="ruiyue"/>
        </w:rPr>
      </w:pPr>
      <w:ins w:id="4637" w:author="ruiyue">
        <w:r>
          <w:t xml:space="preserve">          type: array</w:t>
        </w:r>
      </w:ins>
    </w:p>
    <w:p w14:paraId="25536736" w14:textId="77777777" w:rsidR="00340372" w:rsidRDefault="00340372" w:rsidP="00340372">
      <w:pPr>
        <w:pStyle w:val="PL"/>
        <w:rPr>
          <w:ins w:id="4638" w:author="ruiyue"/>
        </w:rPr>
      </w:pPr>
      <w:ins w:id="4639" w:author="ruiyue">
        <w:r>
          <w:t xml:space="preserve">          items:</w:t>
        </w:r>
      </w:ins>
    </w:p>
    <w:p w14:paraId="0BAB4C46" w14:textId="77777777" w:rsidR="00340372" w:rsidRDefault="00340372" w:rsidP="00340372">
      <w:pPr>
        <w:pStyle w:val="PL"/>
        <w:rPr>
          <w:ins w:id="4640" w:author="ruiyue"/>
        </w:rPr>
      </w:pPr>
      <w:ins w:id="4641" w:author="ruiyue">
        <w:r>
          <w:t xml:space="preserve">            type: string</w:t>
        </w:r>
      </w:ins>
    </w:p>
    <w:p w14:paraId="4599E21C" w14:textId="77777777" w:rsidR="00340372" w:rsidRDefault="00340372" w:rsidP="00340372">
      <w:pPr>
        <w:pStyle w:val="PL"/>
        <w:rPr>
          <w:ins w:id="4642" w:author="ruiyue"/>
        </w:rPr>
      </w:pPr>
      <w:ins w:id="4643" w:author="ruiyue">
        <w:r>
          <w:t xml:space="preserve">            </w:t>
        </w:r>
        <w:proofErr w:type="spellStart"/>
        <w:r>
          <w:t>enum</w:t>
        </w:r>
        <w:proofErr w:type="spellEnd"/>
        <w:r>
          <w:t>:</w:t>
        </w:r>
      </w:ins>
    </w:p>
    <w:p w14:paraId="3B842D5B" w14:textId="77777777" w:rsidR="00340372" w:rsidRDefault="00340372" w:rsidP="00340372">
      <w:pPr>
        <w:pStyle w:val="PL"/>
        <w:rPr>
          <w:ins w:id="4644" w:author="ruiyue"/>
        </w:rPr>
      </w:pPr>
      <w:ins w:id="4645" w:author="ruiyue">
        <w:r>
          <w:t xml:space="preserve">              - Mg</w:t>
        </w:r>
      </w:ins>
    </w:p>
    <w:p w14:paraId="58CCC616" w14:textId="77777777" w:rsidR="00340372" w:rsidRDefault="00340372" w:rsidP="00340372">
      <w:pPr>
        <w:pStyle w:val="PL"/>
        <w:rPr>
          <w:ins w:id="4646" w:author="ruiyue"/>
        </w:rPr>
      </w:pPr>
      <w:ins w:id="4647" w:author="ruiyue">
        <w:r>
          <w:t xml:space="preserve">              - </w:t>
        </w:r>
        <w:proofErr w:type="spellStart"/>
        <w:r>
          <w:t>Mj</w:t>
        </w:r>
        <w:proofErr w:type="spellEnd"/>
      </w:ins>
    </w:p>
    <w:p w14:paraId="42D82584" w14:textId="77777777" w:rsidR="00340372" w:rsidRDefault="00340372" w:rsidP="00340372">
      <w:pPr>
        <w:pStyle w:val="PL"/>
        <w:rPr>
          <w:ins w:id="4648" w:author="ruiyue"/>
        </w:rPr>
      </w:pPr>
      <w:ins w:id="4649" w:author="ruiyue">
        <w:r>
          <w:t xml:space="preserve">              - Mn</w:t>
        </w:r>
      </w:ins>
    </w:p>
    <w:p w14:paraId="79240587" w14:textId="77777777" w:rsidR="00340372" w:rsidRDefault="00340372" w:rsidP="00340372">
      <w:pPr>
        <w:pStyle w:val="PL"/>
        <w:rPr>
          <w:ins w:id="4650" w:author="ruiyue"/>
        </w:rPr>
      </w:pPr>
      <w:ins w:id="4651" w:author="ruiyue">
        <w:r>
          <w:t xml:space="preserve">        </w:t>
        </w:r>
        <w:proofErr w:type="spellStart"/>
        <w:r>
          <w:t>IBCFInterfaces</w:t>
        </w:r>
        <w:proofErr w:type="spellEnd"/>
        <w:r>
          <w:t>:</w:t>
        </w:r>
      </w:ins>
    </w:p>
    <w:p w14:paraId="75F4FE4E" w14:textId="77777777" w:rsidR="00340372" w:rsidRDefault="00340372" w:rsidP="00340372">
      <w:pPr>
        <w:pStyle w:val="PL"/>
        <w:rPr>
          <w:ins w:id="4652" w:author="ruiyue"/>
        </w:rPr>
      </w:pPr>
      <w:ins w:id="4653" w:author="ruiyue">
        <w:r>
          <w:t xml:space="preserve">          type: array</w:t>
        </w:r>
      </w:ins>
    </w:p>
    <w:p w14:paraId="52CCF6B0" w14:textId="77777777" w:rsidR="00340372" w:rsidRDefault="00340372" w:rsidP="00340372">
      <w:pPr>
        <w:pStyle w:val="PL"/>
        <w:rPr>
          <w:ins w:id="4654" w:author="ruiyue"/>
        </w:rPr>
      </w:pPr>
      <w:ins w:id="4655" w:author="ruiyue">
        <w:r>
          <w:t xml:space="preserve">          items:</w:t>
        </w:r>
      </w:ins>
    </w:p>
    <w:p w14:paraId="1C209DA0" w14:textId="77777777" w:rsidR="00340372" w:rsidRDefault="00340372" w:rsidP="00340372">
      <w:pPr>
        <w:pStyle w:val="PL"/>
        <w:rPr>
          <w:ins w:id="4656" w:author="ruiyue"/>
        </w:rPr>
      </w:pPr>
      <w:ins w:id="4657" w:author="ruiyue">
        <w:r>
          <w:t xml:space="preserve">            type: string</w:t>
        </w:r>
      </w:ins>
    </w:p>
    <w:p w14:paraId="2A4BB4E1" w14:textId="77777777" w:rsidR="00340372" w:rsidRDefault="00340372" w:rsidP="00340372">
      <w:pPr>
        <w:pStyle w:val="PL"/>
        <w:rPr>
          <w:ins w:id="4658" w:author="ruiyue"/>
        </w:rPr>
      </w:pPr>
      <w:ins w:id="4659" w:author="ruiyue">
        <w:r>
          <w:t xml:space="preserve">            </w:t>
        </w:r>
        <w:proofErr w:type="spellStart"/>
        <w:r>
          <w:t>enum</w:t>
        </w:r>
        <w:proofErr w:type="spellEnd"/>
        <w:r>
          <w:t>:</w:t>
        </w:r>
      </w:ins>
    </w:p>
    <w:p w14:paraId="3566E698" w14:textId="77777777" w:rsidR="00340372" w:rsidRDefault="00340372" w:rsidP="00340372">
      <w:pPr>
        <w:pStyle w:val="PL"/>
        <w:rPr>
          <w:ins w:id="4660" w:author="ruiyue"/>
        </w:rPr>
      </w:pPr>
      <w:ins w:id="4661" w:author="ruiyue">
        <w:r>
          <w:t xml:space="preserve">              - Ix</w:t>
        </w:r>
      </w:ins>
    </w:p>
    <w:p w14:paraId="47A91A4D" w14:textId="77777777" w:rsidR="00340372" w:rsidRDefault="00340372" w:rsidP="00340372">
      <w:pPr>
        <w:pStyle w:val="PL"/>
        <w:rPr>
          <w:ins w:id="4662" w:author="ruiyue"/>
        </w:rPr>
      </w:pPr>
      <w:ins w:id="4663" w:author="ruiyue">
        <w:r>
          <w:t xml:space="preserve">              - Mx</w:t>
        </w:r>
      </w:ins>
    </w:p>
    <w:p w14:paraId="3D62E7F2" w14:textId="77777777" w:rsidR="00340372" w:rsidRDefault="00340372" w:rsidP="00340372">
      <w:pPr>
        <w:pStyle w:val="PL"/>
        <w:rPr>
          <w:ins w:id="4664" w:author="ruiyue"/>
        </w:rPr>
      </w:pPr>
      <w:ins w:id="4665" w:author="ruiyue">
        <w:r>
          <w:t xml:space="preserve">        E-</w:t>
        </w:r>
        <w:proofErr w:type="spellStart"/>
        <w:r>
          <w:t>CSCFInterfaces</w:t>
        </w:r>
        <w:proofErr w:type="spellEnd"/>
        <w:r>
          <w:t>:</w:t>
        </w:r>
      </w:ins>
    </w:p>
    <w:p w14:paraId="1668FEF1" w14:textId="77777777" w:rsidR="00340372" w:rsidRDefault="00340372" w:rsidP="00340372">
      <w:pPr>
        <w:pStyle w:val="PL"/>
        <w:rPr>
          <w:ins w:id="4666" w:author="ruiyue"/>
        </w:rPr>
      </w:pPr>
      <w:ins w:id="4667" w:author="ruiyue">
        <w:r>
          <w:t xml:space="preserve">          type: array</w:t>
        </w:r>
      </w:ins>
    </w:p>
    <w:p w14:paraId="550916BA" w14:textId="77777777" w:rsidR="00340372" w:rsidRDefault="00340372" w:rsidP="00340372">
      <w:pPr>
        <w:pStyle w:val="PL"/>
        <w:rPr>
          <w:ins w:id="4668" w:author="ruiyue"/>
        </w:rPr>
      </w:pPr>
      <w:ins w:id="4669" w:author="ruiyue">
        <w:r>
          <w:t xml:space="preserve">          items:</w:t>
        </w:r>
      </w:ins>
    </w:p>
    <w:p w14:paraId="58B9B9BB" w14:textId="77777777" w:rsidR="00340372" w:rsidRDefault="00340372" w:rsidP="00340372">
      <w:pPr>
        <w:pStyle w:val="PL"/>
        <w:rPr>
          <w:ins w:id="4670" w:author="ruiyue"/>
        </w:rPr>
      </w:pPr>
      <w:ins w:id="4671" w:author="ruiyue">
        <w:r>
          <w:lastRenderedPageBreak/>
          <w:t xml:space="preserve">            type: string</w:t>
        </w:r>
      </w:ins>
    </w:p>
    <w:p w14:paraId="681724CE" w14:textId="77777777" w:rsidR="00340372" w:rsidRDefault="00340372" w:rsidP="00340372">
      <w:pPr>
        <w:pStyle w:val="PL"/>
        <w:rPr>
          <w:ins w:id="4672" w:author="ruiyue"/>
        </w:rPr>
      </w:pPr>
      <w:ins w:id="4673" w:author="ruiyue">
        <w:r>
          <w:t xml:space="preserve">            </w:t>
        </w:r>
        <w:proofErr w:type="spellStart"/>
        <w:r>
          <w:t>enum</w:t>
        </w:r>
        <w:proofErr w:type="spellEnd"/>
        <w:r>
          <w:t>:</w:t>
        </w:r>
      </w:ins>
    </w:p>
    <w:p w14:paraId="5AEBE5ED" w14:textId="77777777" w:rsidR="00340372" w:rsidRDefault="00340372" w:rsidP="00340372">
      <w:pPr>
        <w:pStyle w:val="PL"/>
        <w:rPr>
          <w:ins w:id="4674" w:author="ruiyue"/>
        </w:rPr>
      </w:pPr>
      <w:ins w:id="4675" w:author="ruiyue">
        <w:r>
          <w:t xml:space="preserve">              - Mw</w:t>
        </w:r>
      </w:ins>
    </w:p>
    <w:p w14:paraId="26E08EF0" w14:textId="77777777" w:rsidR="00340372" w:rsidRDefault="00340372" w:rsidP="00340372">
      <w:pPr>
        <w:pStyle w:val="PL"/>
        <w:rPr>
          <w:ins w:id="4676" w:author="ruiyue"/>
        </w:rPr>
      </w:pPr>
      <w:ins w:id="4677" w:author="ruiyue">
        <w:r>
          <w:t xml:space="preserve">              - </w:t>
        </w:r>
        <w:proofErr w:type="spellStart"/>
        <w:r>
          <w:t>Ml</w:t>
        </w:r>
        <w:proofErr w:type="spellEnd"/>
      </w:ins>
    </w:p>
    <w:p w14:paraId="0FD85EDD" w14:textId="77777777" w:rsidR="00340372" w:rsidRDefault="00340372" w:rsidP="00340372">
      <w:pPr>
        <w:pStyle w:val="PL"/>
        <w:rPr>
          <w:ins w:id="4678" w:author="ruiyue"/>
        </w:rPr>
      </w:pPr>
      <w:ins w:id="4679" w:author="ruiyue">
        <w:r>
          <w:t xml:space="preserve">              - Mm</w:t>
        </w:r>
      </w:ins>
    </w:p>
    <w:p w14:paraId="7ABBF74F" w14:textId="77777777" w:rsidR="00340372" w:rsidRDefault="00340372" w:rsidP="00340372">
      <w:pPr>
        <w:pStyle w:val="PL"/>
        <w:rPr>
          <w:ins w:id="4680" w:author="ruiyue"/>
        </w:rPr>
      </w:pPr>
      <w:ins w:id="4681" w:author="ruiyue">
        <w:r>
          <w:t xml:space="preserve">              - Mi/Mg</w:t>
        </w:r>
      </w:ins>
    </w:p>
    <w:p w14:paraId="180B864A" w14:textId="77777777" w:rsidR="00340372" w:rsidRDefault="00340372" w:rsidP="00340372">
      <w:pPr>
        <w:pStyle w:val="PL"/>
        <w:rPr>
          <w:ins w:id="4682" w:author="ruiyue"/>
        </w:rPr>
      </w:pPr>
      <w:ins w:id="4683" w:author="ruiyue">
        <w:r>
          <w:t xml:space="preserve">        </w:t>
        </w:r>
        <w:proofErr w:type="spellStart"/>
        <w:r>
          <w:t>BGCFInterfaces</w:t>
        </w:r>
        <w:proofErr w:type="spellEnd"/>
        <w:r>
          <w:t>:</w:t>
        </w:r>
      </w:ins>
    </w:p>
    <w:p w14:paraId="0D2B90A4" w14:textId="77777777" w:rsidR="00340372" w:rsidRDefault="00340372" w:rsidP="00340372">
      <w:pPr>
        <w:pStyle w:val="PL"/>
        <w:rPr>
          <w:ins w:id="4684" w:author="ruiyue"/>
        </w:rPr>
      </w:pPr>
      <w:ins w:id="4685" w:author="ruiyue">
        <w:r>
          <w:t xml:space="preserve">          type: array</w:t>
        </w:r>
      </w:ins>
    </w:p>
    <w:p w14:paraId="5B588931" w14:textId="77777777" w:rsidR="00340372" w:rsidRDefault="00340372" w:rsidP="00340372">
      <w:pPr>
        <w:pStyle w:val="PL"/>
        <w:rPr>
          <w:ins w:id="4686" w:author="ruiyue"/>
        </w:rPr>
      </w:pPr>
      <w:ins w:id="4687" w:author="ruiyue">
        <w:r>
          <w:t xml:space="preserve">          items:</w:t>
        </w:r>
      </w:ins>
    </w:p>
    <w:p w14:paraId="6E93FDAE" w14:textId="77777777" w:rsidR="00340372" w:rsidRDefault="00340372" w:rsidP="00340372">
      <w:pPr>
        <w:pStyle w:val="PL"/>
        <w:rPr>
          <w:ins w:id="4688" w:author="ruiyue"/>
        </w:rPr>
      </w:pPr>
      <w:ins w:id="4689" w:author="ruiyue">
        <w:r>
          <w:t xml:space="preserve">            type: string</w:t>
        </w:r>
      </w:ins>
    </w:p>
    <w:p w14:paraId="3E77F718" w14:textId="77777777" w:rsidR="00340372" w:rsidRDefault="00340372" w:rsidP="00340372">
      <w:pPr>
        <w:pStyle w:val="PL"/>
        <w:rPr>
          <w:ins w:id="4690" w:author="ruiyue"/>
        </w:rPr>
      </w:pPr>
      <w:ins w:id="4691" w:author="ruiyue">
        <w:r>
          <w:t xml:space="preserve">            </w:t>
        </w:r>
        <w:proofErr w:type="spellStart"/>
        <w:r>
          <w:t>enum</w:t>
        </w:r>
        <w:proofErr w:type="spellEnd"/>
        <w:r>
          <w:t>:</w:t>
        </w:r>
      </w:ins>
    </w:p>
    <w:p w14:paraId="1B4F295D" w14:textId="77777777" w:rsidR="00340372" w:rsidRDefault="00340372" w:rsidP="00340372">
      <w:pPr>
        <w:pStyle w:val="PL"/>
        <w:rPr>
          <w:ins w:id="4692" w:author="ruiyue"/>
        </w:rPr>
      </w:pPr>
      <w:ins w:id="4693" w:author="ruiyue">
        <w:r>
          <w:t xml:space="preserve">              - Mi</w:t>
        </w:r>
      </w:ins>
    </w:p>
    <w:p w14:paraId="46F29FDD" w14:textId="77777777" w:rsidR="00340372" w:rsidRDefault="00340372" w:rsidP="00340372">
      <w:pPr>
        <w:pStyle w:val="PL"/>
        <w:rPr>
          <w:ins w:id="4694" w:author="ruiyue"/>
        </w:rPr>
      </w:pPr>
      <w:ins w:id="4695" w:author="ruiyue">
        <w:r>
          <w:t xml:space="preserve">              - </w:t>
        </w:r>
        <w:proofErr w:type="spellStart"/>
        <w:r>
          <w:t>Mj</w:t>
        </w:r>
        <w:proofErr w:type="spellEnd"/>
      </w:ins>
    </w:p>
    <w:p w14:paraId="64EBBB46" w14:textId="77777777" w:rsidR="00340372" w:rsidRDefault="00340372" w:rsidP="00340372">
      <w:pPr>
        <w:pStyle w:val="PL"/>
        <w:rPr>
          <w:ins w:id="4696" w:author="ruiyue"/>
        </w:rPr>
      </w:pPr>
      <w:ins w:id="4697" w:author="ruiyue">
        <w:r>
          <w:t xml:space="preserve">              - Mk</w:t>
        </w:r>
      </w:ins>
    </w:p>
    <w:p w14:paraId="427C4C0A" w14:textId="77777777" w:rsidR="00340372" w:rsidRDefault="00340372" w:rsidP="00340372">
      <w:pPr>
        <w:pStyle w:val="PL"/>
        <w:rPr>
          <w:ins w:id="4698" w:author="ruiyue"/>
        </w:rPr>
      </w:pPr>
      <w:ins w:id="4699" w:author="ruiyue">
        <w:r>
          <w:t xml:space="preserve">        </w:t>
        </w:r>
        <w:proofErr w:type="spellStart"/>
        <w:r>
          <w:t>ASInterfaces</w:t>
        </w:r>
        <w:proofErr w:type="spellEnd"/>
        <w:r>
          <w:t>:</w:t>
        </w:r>
      </w:ins>
    </w:p>
    <w:p w14:paraId="357DECC8" w14:textId="77777777" w:rsidR="00340372" w:rsidRDefault="00340372" w:rsidP="00340372">
      <w:pPr>
        <w:pStyle w:val="PL"/>
        <w:rPr>
          <w:ins w:id="4700" w:author="ruiyue"/>
        </w:rPr>
      </w:pPr>
      <w:ins w:id="4701" w:author="ruiyue">
        <w:r>
          <w:t xml:space="preserve">          type: array</w:t>
        </w:r>
      </w:ins>
    </w:p>
    <w:p w14:paraId="3AF183A2" w14:textId="77777777" w:rsidR="00340372" w:rsidRDefault="00340372" w:rsidP="00340372">
      <w:pPr>
        <w:pStyle w:val="PL"/>
        <w:rPr>
          <w:ins w:id="4702" w:author="ruiyue"/>
        </w:rPr>
      </w:pPr>
      <w:ins w:id="4703" w:author="ruiyue">
        <w:r>
          <w:t xml:space="preserve">          items:</w:t>
        </w:r>
      </w:ins>
    </w:p>
    <w:p w14:paraId="5E53A28F" w14:textId="77777777" w:rsidR="00340372" w:rsidRDefault="00340372" w:rsidP="00340372">
      <w:pPr>
        <w:pStyle w:val="PL"/>
        <w:rPr>
          <w:ins w:id="4704" w:author="ruiyue"/>
        </w:rPr>
      </w:pPr>
      <w:ins w:id="4705" w:author="ruiyue">
        <w:r>
          <w:t xml:space="preserve">            type: string</w:t>
        </w:r>
      </w:ins>
    </w:p>
    <w:p w14:paraId="49903771" w14:textId="77777777" w:rsidR="00340372" w:rsidRDefault="00340372" w:rsidP="00340372">
      <w:pPr>
        <w:pStyle w:val="PL"/>
        <w:rPr>
          <w:ins w:id="4706" w:author="ruiyue"/>
        </w:rPr>
      </w:pPr>
      <w:ins w:id="4707" w:author="ruiyue">
        <w:r>
          <w:t xml:space="preserve">            </w:t>
        </w:r>
        <w:proofErr w:type="spellStart"/>
        <w:r>
          <w:t>enum</w:t>
        </w:r>
        <w:proofErr w:type="spellEnd"/>
        <w:r>
          <w:t>:</w:t>
        </w:r>
      </w:ins>
    </w:p>
    <w:p w14:paraId="3CABCEAE" w14:textId="77777777" w:rsidR="00340372" w:rsidRDefault="00340372" w:rsidP="00340372">
      <w:pPr>
        <w:pStyle w:val="PL"/>
        <w:rPr>
          <w:ins w:id="4708" w:author="ruiyue"/>
        </w:rPr>
      </w:pPr>
      <w:ins w:id="4709" w:author="ruiyue">
        <w:r>
          <w:t xml:space="preserve">              - Dh</w:t>
        </w:r>
      </w:ins>
    </w:p>
    <w:p w14:paraId="2624C0E1" w14:textId="77777777" w:rsidR="00340372" w:rsidRDefault="00340372" w:rsidP="00340372">
      <w:pPr>
        <w:pStyle w:val="PL"/>
        <w:rPr>
          <w:ins w:id="4710" w:author="ruiyue"/>
        </w:rPr>
      </w:pPr>
      <w:ins w:id="4711" w:author="ruiyue">
        <w:r>
          <w:t xml:space="preserve">              - </w:t>
        </w:r>
        <w:proofErr w:type="spellStart"/>
        <w:r>
          <w:t>Sh</w:t>
        </w:r>
        <w:proofErr w:type="spellEnd"/>
      </w:ins>
    </w:p>
    <w:p w14:paraId="6B083F25" w14:textId="77777777" w:rsidR="00340372" w:rsidRDefault="00340372" w:rsidP="00340372">
      <w:pPr>
        <w:pStyle w:val="PL"/>
        <w:rPr>
          <w:ins w:id="4712" w:author="ruiyue"/>
        </w:rPr>
      </w:pPr>
      <w:ins w:id="4713" w:author="ruiyue">
        <w:r>
          <w:t xml:space="preserve">              - ISC</w:t>
        </w:r>
      </w:ins>
    </w:p>
    <w:p w14:paraId="366B4C41" w14:textId="77777777" w:rsidR="00340372" w:rsidRDefault="00340372" w:rsidP="00340372">
      <w:pPr>
        <w:pStyle w:val="PL"/>
        <w:rPr>
          <w:ins w:id="4714" w:author="ruiyue"/>
        </w:rPr>
      </w:pPr>
      <w:ins w:id="4715" w:author="ruiyue">
        <w:r>
          <w:t xml:space="preserve">              - Ut</w:t>
        </w:r>
      </w:ins>
    </w:p>
    <w:p w14:paraId="4D591CF9" w14:textId="77777777" w:rsidR="00340372" w:rsidRDefault="00340372" w:rsidP="00340372">
      <w:pPr>
        <w:pStyle w:val="PL"/>
        <w:rPr>
          <w:ins w:id="4716" w:author="ruiyue"/>
        </w:rPr>
      </w:pPr>
      <w:ins w:id="4717" w:author="ruiyue">
        <w:r>
          <w:t xml:space="preserve">        </w:t>
        </w:r>
        <w:proofErr w:type="spellStart"/>
        <w:r>
          <w:t>HSSInterfaces</w:t>
        </w:r>
        <w:proofErr w:type="spellEnd"/>
        <w:r>
          <w:t>:</w:t>
        </w:r>
      </w:ins>
    </w:p>
    <w:p w14:paraId="6EB9619C" w14:textId="77777777" w:rsidR="00340372" w:rsidRDefault="00340372" w:rsidP="00340372">
      <w:pPr>
        <w:pStyle w:val="PL"/>
        <w:rPr>
          <w:ins w:id="4718" w:author="ruiyue"/>
        </w:rPr>
      </w:pPr>
      <w:ins w:id="4719" w:author="ruiyue">
        <w:r>
          <w:t xml:space="preserve">          type: array</w:t>
        </w:r>
      </w:ins>
    </w:p>
    <w:p w14:paraId="58E27FC0" w14:textId="77777777" w:rsidR="00340372" w:rsidRDefault="00340372" w:rsidP="00340372">
      <w:pPr>
        <w:pStyle w:val="PL"/>
        <w:rPr>
          <w:ins w:id="4720" w:author="ruiyue"/>
        </w:rPr>
      </w:pPr>
      <w:ins w:id="4721" w:author="ruiyue">
        <w:r>
          <w:t xml:space="preserve">          items:</w:t>
        </w:r>
      </w:ins>
    </w:p>
    <w:p w14:paraId="044BE01D" w14:textId="77777777" w:rsidR="00340372" w:rsidRDefault="00340372" w:rsidP="00340372">
      <w:pPr>
        <w:pStyle w:val="PL"/>
        <w:rPr>
          <w:ins w:id="4722" w:author="ruiyue"/>
        </w:rPr>
      </w:pPr>
      <w:ins w:id="4723" w:author="ruiyue">
        <w:r>
          <w:t xml:space="preserve">            type: string</w:t>
        </w:r>
      </w:ins>
    </w:p>
    <w:p w14:paraId="6DE17992" w14:textId="77777777" w:rsidR="00340372" w:rsidRDefault="00340372" w:rsidP="00340372">
      <w:pPr>
        <w:pStyle w:val="PL"/>
        <w:rPr>
          <w:ins w:id="4724" w:author="ruiyue"/>
        </w:rPr>
      </w:pPr>
      <w:ins w:id="4725" w:author="ruiyue">
        <w:r>
          <w:t xml:space="preserve">            </w:t>
        </w:r>
        <w:proofErr w:type="spellStart"/>
        <w:r>
          <w:t>enum</w:t>
        </w:r>
        <w:proofErr w:type="spellEnd"/>
        <w:r>
          <w:t>:</w:t>
        </w:r>
      </w:ins>
    </w:p>
    <w:p w14:paraId="7E01C95A" w14:textId="77777777" w:rsidR="00340372" w:rsidRDefault="00340372" w:rsidP="00340372">
      <w:pPr>
        <w:pStyle w:val="PL"/>
        <w:rPr>
          <w:ins w:id="4726" w:author="ruiyue"/>
        </w:rPr>
      </w:pPr>
      <w:ins w:id="4727" w:author="ruiyue">
        <w:r>
          <w:t xml:space="preserve">              - MAP-C</w:t>
        </w:r>
      </w:ins>
    </w:p>
    <w:p w14:paraId="25967084" w14:textId="77777777" w:rsidR="00340372" w:rsidRDefault="00340372" w:rsidP="00340372">
      <w:pPr>
        <w:pStyle w:val="PL"/>
        <w:rPr>
          <w:ins w:id="4728" w:author="ruiyue"/>
        </w:rPr>
      </w:pPr>
      <w:ins w:id="4729" w:author="ruiyue">
        <w:r>
          <w:t xml:space="preserve">              - MAP-D</w:t>
        </w:r>
      </w:ins>
    </w:p>
    <w:p w14:paraId="1767444F" w14:textId="77777777" w:rsidR="00340372" w:rsidRDefault="00340372" w:rsidP="00340372">
      <w:pPr>
        <w:pStyle w:val="PL"/>
        <w:rPr>
          <w:ins w:id="4730" w:author="ruiyue"/>
        </w:rPr>
      </w:pPr>
      <w:ins w:id="4731" w:author="ruiyue">
        <w:r>
          <w:t xml:space="preserve">              - </w:t>
        </w:r>
        <w:proofErr w:type="spellStart"/>
        <w:r>
          <w:t>Gc</w:t>
        </w:r>
        <w:proofErr w:type="spellEnd"/>
      </w:ins>
    </w:p>
    <w:p w14:paraId="6FB441B2" w14:textId="77777777" w:rsidR="00340372" w:rsidRDefault="00340372" w:rsidP="00340372">
      <w:pPr>
        <w:pStyle w:val="PL"/>
        <w:rPr>
          <w:ins w:id="4732" w:author="ruiyue"/>
        </w:rPr>
      </w:pPr>
      <w:ins w:id="4733" w:author="ruiyue">
        <w:r>
          <w:t xml:space="preserve">              - Gr</w:t>
        </w:r>
      </w:ins>
    </w:p>
    <w:p w14:paraId="71492FF0" w14:textId="77777777" w:rsidR="00340372" w:rsidRDefault="00340372" w:rsidP="00340372">
      <w:pPr>
        <w:pStyle w:val="PL"/>
        <w:rPr>
          <w:ins w:id="4734" w:author="ruiyue"/>
        </w:rPr>
      </w:pPr>
      <w:ins w:id="4735" w:author="ruiyue">
        <w:r>
          <w:t xml:space="preserve">              - </w:t>
        </w:r>
        <w:proofErr w:type="spellStart"/>
        <w:r>
          <w:t>Cx</w:t>
        </w:r>
        <w:proofErr w:type="spellEnd"/>
      </w:ins>
    </w:p>
    <w:p w14:paraId="1FC10825" w14:textId="77777777" w:rsidR="00340372" w:rsidRDefault="00340372" w:rsidP="00340372">
      <w:pPr>
        <w:pStyle w:val="PL"/>
        <w:rPr>
          <w:ins w:id="4736" w:author="ruiyue"/>
        </w:rPr>
      </w:pPr>
      <w:ins w:id="4737" w:author="ruiyue">
        <w:r>
          <w:t xml:space="preserve">              - S6d</w:t>
        </w:r>
      </w:ins>
    </w:p>
    <w:p w14:paraId="4B6233F4" w14:textId="77777777" w:rsidR="00340372" w:rsidRDefault="00340372" w:rsidP="00340372">
      <w:pPr>
        <w:pStyle w:val="PL"/>
        <w:rPr>
          <w:ins w:id="4738" w:author="ruiyue"/>
        </w:rPr>
      </w:pPr>
      <w:ins w:id="4739" w:author="ruiyue">
        <w:r>
          <w:t xml:space="preserve">              - S6a</w:t>
        </w:r>
      </w:ins>
    </w:p>
    <w:p w14:paraId="1170008B" w14:textId="77777777" w:rsidR="00340372" w:rsidRDefault="00340372" w:rsidP="00340372">
      <w:pPr>
        <w:pStyle w:val="PL"/>
        <w:rPr>
          <w:ins w:id="4740" w:author="ruiyue"/>
        </w:rPr>
      </w:pPr>
      <w:ins w:id="4741" w:author="ruiyue">
        <w:r>
          <w:t xml:space="preserve">              - </w:t>
        </w:r>
        <w:proofErr w:type="spellStart"/>
        <w:r>
          <w:t>Sh</w:t>
        </w:r>
        <w:proofErr w:type="spellEnd"/>
      </w:ins>
    </w:p>
    <w:p w14:paraId="10D1935D" w14:textId="77777777" w:rsidR="00340372" w:rsidRDefault="00340372" w:rsidP="00340372">
      <w:pPr>
        <w:pStyle w:val="PL"/>
        <w:rPr>
          <w:ins w:id="4742" w:author="ruiyue"/>
        </w:rPr>
      </w:pPr>
      <w:ins w:id="4743" w:author="ruiyue">
        <w:r>
          <w:t xml:space="preserve">              - N70</w:t>
        </w:r>
      </w:ins>
    </w:p>
    <w:p w14:paraId="530F1978" w14:textId="77777777" w:rsidR="00340372" w:rsidRDefault="00340372" w:rsidP="00340372">
      <w:pPr>
        <w:pStyle w:val="PL"/>
        <w:rPr>
          <w:ins w:id="4744" w:author="ruiyue"/>
        </w:rPr>
      </w:pPr>
      <w:ins w:id="4745" w:author="ruiyue">
        <w:r>
          <w:t xml:space="preserve">              - N71</w:t>
        </w:r>
      </w:ins>
    </w:p>
    <w:p w14:paraId="055103C3" w14:textId="77777777" w:rsidR="00340372" w:rsidRDefault="00340372" w:rsidP="00340372">
      <w:pPr>
        <w:pStyle w:val="PL"/>
        <w:rPr>
          <w:ins w:id="4746" w:author="ruiyue"/>
        </w:rPr>
      </w:pPr>
      <w:ins w:id="4747" w:author="ruiyue">
        <w:r>
          <w:t xml:space="preserve">              - NU1</w:t>
        </w:r>
      </w:ins>
    </w:p>
    <w:p w14:paraId="100A0A4A" w14:textId="77777777" w:rsidR="00340372" w:rsidRDefault="00340372" w:rsidP="00340372">
      <w:pPr>
        <w:pStyle w:val="PL"/>
        <w:rPr>
          <w:ins w:id="4748" w:author="ruiyue"/>
        </w:rPr>
      </w:pPr>
      <w:ins w:id="4749" w:author="ruiyue">
        <w:r>
          <w:t xml:space="preserve">        </w:t>
        </w:r>
        <w:proofErr w:type="spellStart"/>
        <w:r>
          <w:t>EIRInterfaces</w:t>
        </w:r>
        <w:proofErr w:type="spellEnd"/>
        <w:r>
          <w:t>:</w:t>
        </w:r>
      </w:ins>
    </w:p>
    <w:p w14:paraId="6C396011" w14:textId="77777777" w:rsidR="00340372" w:rsidRDefault="00340372" w:rsidP="00340372">
      <w:pPr>
        <w:pStyle w:val="PL"/>
        <w:rPr>
          <w:ins w:id="4750" w:author="ruiyue"/>
        </w:rPr>
      </w:pPr>
      <w:ins w:id="4751" w:author="ruiyue">
        <w:r>
          <w:t xml:space="preserve">          type: array</w:t>
        </w:r>
      </w:ins>
    </w:p>
    <w:p w14:paraId="70276C4D" w14:textId="77777777" w:rsidR="00340372" w:rsidRDefault="00340372" w:rsidP="00340372">
      <w:pPr>
        <w:pStyle w:val="PL"/>
        <w:rPr>
          <w:ins w:id="4752" w:author="ruiyue"/>
        </w:rPr>
      </w:pPr>
      <w:ins w:id="4753" w:author="ruiyue">
        <w:r>
          <w:t xml:space="preserve">          items:</w:t>
        </w:r>
      </w:ins>
    </w:p>
    <w:p w14:paraId="3372B731" w14:textId="77777777" w:rsidR="00340372" w:rsidRDefault="00340372" w:rsidP="00340372">
      <w:pPr>
        <w:pStyle w:val="PL"/>
        <w:rPr>
          <w:ins w:id="4754" w:author="ruiyue"/>
        </w:rPr>
      </w:pPr>
      <w:ins w:id="4755" w:author="ruiyue">
        <w:r>
          <w:t xml:space="preserve">            type: string</w:t>
        </w:r>
      </w:ins>
    </w:p>
    <w:p w14:paraId="52EA97F5" w14:textId="77777777" w:rsidR="00340372" w:rsidRDefault="00340372" w:rsidP="00340372">
      <w:pPr>
        <w:pStyle w:val="PL"/>
        <w:rPr>
          <w:ins w:id="4756" w:author="ruiyue"/>
        </w:rPr>
      </w:pPr>
      <w:ins w:id="4757" w:author="ruiyue">
        <w:r>
          <w:t xml:space="preserve">            </w:t>
        </w:r>
        <w:proofErr w:type="spellStart"/>
        <w:r>
          <w:t>enum</w:t>
        </w:r>
        <w:proofErr w:type="spellEnd"/>
        <w:r>
          <w:t>:</w:t>
        </w:r>
      </w:ins>
    </w:p>
    <w:p w14:paraId="0CD484F3" w14:textId="77777777" w:rsidR="00340372" w:rsidRDefault="00340372" w:rsidP="00340372">
      <w:pPr>
        <w:pStyle w:val="PL"/>
        <w:rPr>
          <w:ins w:id="4758" w:author="ruiyue"/>
        </w:rPr>
      </w:pPr>
      <w:ins w:id="4759" w:author="ruiyue">
        <w:r>
          <w:t xml:space="preserve">              - MAP-F</w:t>
        </w:r>
      </w:ins>
    </w:p>
    <w:p w14:paraId="4FFD03D1" w14:textId="77777777" w:rsidR="00340372" w:rsidRDefault="00340372" w:rsidP="00340372">
      <w:pPr>
        <w:pStyle w:val="PL"/>
        <w:rPr>
          <w:ins w:id="4760" w:author="ruiyue"/>
        </w:rPr>
      </w:pPr>
      <w:ins w:id="4761" w:author="ruiyue">
        <w:r>
          <w:t xml:space="preserve">              - S13</w:t>
        </w:r>
      </w:ins>
    </w:p>
    <w:p w14:paraId="388842D7" w14:textId="77777777" w:rsidR="00340372" w:rsidRDefault="00340372" w:rsidP="00340372">
      <w:pPr>
        <w:pStyle w:val="PL"/>
        <w:rPr>
          <w:ins w:id="4762" w:author="ruiyue"/>
        </w:rPr>
      </w:pPr>
      <w:ins w:id="4763" w:author="ruiyue">
        <w:r>
          <w:t xml:space="preserve">              - MAP-Gf</w:t>
        </w:r>
      </w:ins>
    </w:p>
    <w:p w14:paraId="5E790ABE" w14:textId="77777777" w:rsidR="00340372" w:rsidRDefault="00340372" w:rsidP="00340372">
      <w:pPr>
        <w:pStyle w:val="PL"/>
        <w:rPr>
          <w:ins w:id="4764" w:author="ruiyue"/>
        </w:rPr>
      </w:pPr>
      <w:ins w:id="4765" w:author="ruiyue">
        <w:r>
          <w:t xml:space="preserve">        BM-</w:t>
        </w:r>
        <w:proofErr w:type="spellStart"/>
        <w:r>
          <w:t>SCInterfaces</w:t>
        </w:r>
        <w:proofErr w:type="spellEnd"/>
        <w:r>
          <w:t>:</w:t>
        </w:r>
      </w:ins>
    </w:p>
    <w:p w14:paraId="649E16A7" w14:textId="77777777" w:rsidR="00340372" w:rsidRDefault="00340372" w:rsidP="00340372">
      <w:pPr>
        <w:pStyle w:val="PL"/>
        <w:rPr>
          <w:ins w:id="4766" w:author="ruiyue"/>
        </w:rPr>
      </w:pPr>
      <w:ins w:id="4767" w:author="ruiyue">
        <w:r>
          <w:t xml:space="preserve">          type: array</w:t>
        </w:r>
      </w:ins>
    </w:p>
    <w:p w14:paraId="1FD7F9A2" w14:textId="77777777" w:rsidR="00340372" w:rsidRDefault="00340372" w:rsidP="00340372">
      <w:pPr>
        <w:pStyle w:val="PL"/>
        <w:rPr>
          <w:ins w:id="4768" w:author="ruiyue"/>
        </w:rPr>
      </w:pPr>
      <w:ins w:id="4769" w:author="ruiyue">
        <w:r>
          <w:t xml:space="preserve">          items:</w:t>
        </w:r>
      </w:ins>
    </w:p>
    <w:p w14:paraId="3B908415" w14:textId="77777777" w:rsidR="00340372" w:rsidRDefault="00340372" w:rsidP="00340372">
      <w:pPr>
        <w:pStyle w:val="PL"/>
        <w:rPr>
          <w:ins w:id="4770" w:author="ruiyue"/>
        </w:rPr>
      </w:pPr>
      <w:ins w:id="4771" w:author="ruiyue">
        <w:r>
          <w:t xml:space="preserve">            type: string</w:t>
        </w:r>
      </w:ins>
    </w:p>
    <w:p w14:paraId="3227F75E" w14:textId="77777777" w:rsidR="00340372" w:rsidRDefault="00340372" w:rsidP="00340372">
      <w:pPr>
        <w:pStyle w:val="PL"/>
        <w:rPr>
          <w:ins w:id="4772" w:author="ruiyue"/>
        </w:rPr>
      </w:pPr>
      <w:ins w:id="4773" w:author="ruiyue">
        <w:r>
          <w:t xml:space="preserve">            </w:t>
        </w:r>
        <w:proofErr w:type="spellStart"/>
        <w:r>
          <w:t>enum</w:t>
        </w:r>
        <w:proofErr w:type="spellEnd"/>
        <w:r>
          <w:t>:</w:t>
        </w:r>
      </w:ins>
    </w:p>
    <w:p w14:paraId="42498D8A" w14:textId="77777777" w:rsidR="00340372" w:rsidRDefault="00340372" w:rsidP="00340372">
      <w:pPr>
        <w:pStyle w:val="PL"/>
        <w:rPr>
          <w:ins w:id="4774" w:author="ruiyue"/>
        </w:rPr>
      </w:pPr>
      <w:ins w:id="4775" w:author="ruiyue">
        <w:r>
          <w:t xml:space="preserve">              - </w:t>
        </w:r>
        <w:proofErr w:type="spellStart"/>
        <w:r>
          <w:t>Gmb</w:t>
        </w:r>
        <w:proofErr w:type="spellEnd"/>
      </w:ins>
    </w:p>
    <w:p w14:paraId="1AC7D069" w14:textId="77777777" w:rsidR="00340372" w:rsidRDefault="00340372" w:rsidP="00340372">
      <w:pPr>
        <w:pStyle w:val="PL"/>
        <w:rPr>
          <w:ins w:id="4776" w:author="ruiyue"/>
        </w:rPr>
      </w:pPr>
      <w:ins w:id="4777" w:author="ruiyue">
        <w:r>
          <w:t xml:space="preserve">        </w:t>
        </w:r>
        <w:proofErr w:type="spellStart"/>
        <w:r>
          <w:t>MMEInterfaces</w:t>
        </w:r>
        <w:proofErr w:type="spellEnd"/>
        <w:r>
          <w:t>:</w:t>
        </w:r>
      </w:ins>
    </w:p>
    <w:p w14:paraId="7E93077C" w14:textId="77777777" w:rsidR="00340372" w:rsidRDefault="00340372" w:rsidP="00340372">
      <w:pPr>
        <w:pStyle w:val="PL"/>
        <w:rPr>
          <w:ins w:id="4778" w:author="ruiyue"/>
        </w:rPr>
      </w:pPr>
      <w:ins w:id="4779" w:author="ruiyue">
        <w:r>
          <w:t xml:space="preserve">          type: array</w:t>
        </w:r>
      </w:ins>
    </w:p>
    <w:p w14:paraId="69931ADA" w14:textId="77777777" w:rsidR="00340372" w:rsidRDefault="00340372" w:rsidP="00340372">
      <w:pPr>
        <w:pStyle w:val="PL"/>
        <w:rPr>
          <w:ins w:id="4780" w:author="ruiyue"/>
        </w:rPr>
      </w:pPr>
      <w:ins w:id="4781" w:author="ruiyue">
        <w:r>
          <w:t xml:space="preserve">          items:</w:t>
        </w:r>
      </w:ins>
    </w:p>
    <w:p w14:paraId="4B7A124F" w14:textId="77777777" w:rsidR="00340372" w:rsidRDefault="00340372" w:rsidP="00340372">
      <w:pPr>
        <w:pStyle w:val="PL"/>
        <w:rPr>
          <w:ins w:id="4782" w:author="ruiyue"/>
        </w:rPr>
      </w:pPr>
      <w:ins w:id="4783" w:author="ruiyue">
        <w:r>
          <w:t xml:space="preserve">            type: string</w:t>
        </w:r>
      </w:ins>
    </w:p>
    <w:p w14:paraId="251D36DE" w14:textId="77777777" w:rsidR="00340372" w:rsidRDefault="00340372" w:rsidP="00340372">
      <w:pPr>
        <w:pStyle w:val="PL"/>
        <w:rPr>
          <w:ins w:id="4784" w:author="ruiyue"/>
        </w:rPr>
      </w:pPr>
      <w:ins w:id="4785" w:author="ruiyue">
        <w:r>
          <w:t xml:space="preserve">            </w:t>
        </w:r>
        <w:proofErr w:type="spellStart"/>
        <w:r>
          <w:t>enum</w:t>
        </w:r>
        <w:proofErr w:type="spellEnd"/>
        <w:r>
          <w:t>:</w:t>
        </w:r>
      </w:ins>
    </w:p>
    <w:p w14:paraId="6CCEB824" w14:textId="77777777" w:rsidR="00340372" w:rsidRDefault="00340372" w:rsidP="00340372">
      <w:pPr>
        <w:pStyle w:val="PL"/>
        <w:rPr>
          <w:ins w:id="4786" w:author="ruiyue"/>
        </w:rPr>
      </w:pPr>
      <w:ins w:id="4787" w:author="ruiyue">
        <w:r>
          <w:t xml:space="preserve">              - S1-MME</w:t>
        </w:r>
      </w:ins>
    </w:p>
    <w:p w14:paraId="517B2095" w14:textId="77777777" w:rsidR="00340372" w:rsidRDefault="00340372" w:rsidP="00340372">
      <w:pPr>
        <w:pStyle w:val="PL"/>
        <w:rPr>
          <w:ins w:id="4788" w:author="ruiyue"/>
        </w:rPr>
      </w:pPr>
      <w:ins w:id="4789" w:author="ruiyue">
        <w:r>
          <w:t xml:space="preserve">              - S3</w:t>
        </w:r>
      </w:ins>
    </w:p>
    <w:p w14:paraId="7B9DD65B" w14:textId="77777777" w:rsidR="00340372" w:rsidRDefault="00340372" w:rsidP="00340372">
      <w:pPr>
        <w:pStyle w:val="PL"/>
        <w:rPr>
          <w:ins w:id="4790" w:author="ruiyue"/>
        </w:rPr>
      </w:pPr>
      <w:ins w:id="4791" w:author="ruiyue">
        <w:r>
          <w:t xml:space="preserve">              - S6a</w:t>
        </w:r>
      </w:ins>
    </w:p>
    <w:p w14:paraId="71356647" w14:textId="77777777" w:rsidR="00340372" w:rsidRDefault="00340372" w:rsidP="00340372">
      <w:pPr>
        <w:pStyle w:val="PL"/>
        <w:rPr>
          <w:ins w:id="4792" w:author="ruiyue"/>
        </w:rPr>
      </w:pPr>
      <w:ins w:id="4793" w:author="ruiyue">
        <w:r>
          <w:t xml:space="preserve">              - S10</w:t>
        </w:r>
      </w:ins>
    </w:p>
    <w:p w14:paraId="28A1B080" w14:textId="77777777" w:rsidR="00340372" w:rsidRDefault="00340372" w:rsidP="00340372">
      <w:pPr>
        <w:pStyle w:val="PL"/>
        <w:rPr>
          <w:ins w:id="4794" w:author="ruiyue"/>
        </w:rPr>
      </w:pPr>
      <w:ins w:id="4795" w:author="ruiyue">
        <w:r>
          <w:t xml:space="preserve">              - S11</w:t>
        </w:r>
      </w:ins>
    </w:p>
    <w:p w14:paraId="5DFCD7F8" w14:textId="77777777" w:rsidR="00340372" w:rsidRDefault="00340372" w:rsidP="00340372">
      <w:pPr>
        <w:pStyle w:val="PL"/>
        <w:rPr>
          <w:ins w:id="4796" w:author="ruiyue"/>
        </w:rPr>
      </w:pPr>
      <w:ins w:id="4797" w:author="ruiyue">
        <w:r>
          <w:t xml:space="preserve">              - S13</w:t>
        </w:r>
      </w:ins>
    </w:p>
    <w:p w14:paraId="47F62B25" w14:textId="77777777" w:rsidR="00340372" w:rsidRDefault="00340372" w:rsidP="00340372">
      <w:pPr>
        <w:pStyle w:val="PL"/>
        <w:rPr>
          <w:ins w:id="4798" w:author="ruiyue"/>
        </w:rPr>
      </w:pPr>
      <w:ins w:id="4799" w:author="ruiyue">
        <w:r>
          <w:t xml:space="preserve">        </w:t>
        </w:r>
        <w:proofErr w:type="spellStart"/>
        <w:r>
          <w:t>SGWInterfaces</w:t>
        </w:r>
        <w:proofErr w:type="spellEnd"/>
        <w:r>
          <w:t>:</w:t>
        </w:r>
      </w:ins>
    </w:p>
    <w:p w14:paraId="49E2136A" w14:textId="77777777" w:rsidR="00340372" w:rsidRDefault="00340372" w:rsidP="00340372">
      <w:pPr>
        <w:pStyle w:val="PL"/>
        <w:rPr>
          <w:ins w:id="4800" w:author="ruiyue"/>
        </w:rPr>
      </w:pPr>
      <w:ins w:id="4801" w:author="ruiyue">
        <w:r>
          <w:t xml:space="preserve">          type: array</w:t>
        </w:r>
      </w:ins>
    </w:p>
    <w:p w14:paraId="010FB5B5" w14:textId="77777777" w:rsidR="00340372" w:rsidRDefault="00340372" w:rsidP="00340372">
      <w:pPr>
        <w:pStyle w:val="PL"/>
        <w:rPr>
          <w:ins w:id="4802" w:author="ruiyue"/>
        </w:rPr>
      </w:pPr>
      <w:ins w:id="4803" w:author="ruiyue">
        <w:r>
          <w:t xml:space="preserve">          items:</w:t>
        </w:r>
      </w:ins>
    </w:p>
    <w:p w14:paraId="52BA9F51" w14:textId="77777777" w:rsidR="00340372" w:rsidRDefault="00340372" w:rsidP="00340372">
      <w:pPr>
        <w:pStyle w:val="PL"/>
        <w:rPr>
          <w:ins w:id="4804" w:author="ruiyue"/>
        </w:rPr>
      </w:pPr>
      <w:ins w:id="4805" w:author="ruiyue">
        <w:r>
          <w:t xml:space="preserve">            type: string</w:t>
        </w:r>
      </w:ins>
    </w:p>
    <w:p w14:paraId="5C7ED9F7" w14:textId="77777777" w:rsidR="00340372" w:rsidRDefault="00340372" w:rsidP="00340372">
      <w:pPr>
        <w:pStyle w:val="PL"/>
        <w:rPr>
          <w:ins w:id="4806" w:author="ruiyue"/>
        </w:rPr>
      </w:pPr>
      <w:ins w:id="4807" w:author="ruiyue">
        <w:r>
          <w:t xml:space="preserve">            </w:t>
        </w:r>
        <w:proofErr w:type="spellStart"/>
        <w:r>
          <w:t>enum</w:t>
        </w:r>
        <w:proofErr w:type="spellEnd"/>
        <w:r>
          <w:t>:</w:t>
        </w:r>
      </w:ins>
    </w:p>
    <w:p w14:paraId="097CC17C" w14:textId="77777777" w:rsidR="00340372" w:rsidRDefault="00340372" w:rsidP="00340372">
      <w:pPr>
        <w:pStyle w:val="PL"/>
        <w:rPr>
          <w:ins w:id="4808" w:author="ruiyue"/>
        </w:rPr>
      </w:pPr>
      <w:ins w:id="4809" w:author="ruiyue">
        <w:r>
          <w:t xml:space="preserve">              - S4</w:t>
        </w:r>
      </w:ins>
    </w:p>
    <w:p w14:paraId="121762FA" w14:textId="77777777" w:rsidR="00340372" w:rsidRDefault="00340372" w:rsidP="00340372">
      <w:pPr>
        <w:pStyle w:val="PL"/>
        <w:rPr>
          <w:ins w:id="4810" w:author="ruiyue"/>
        </w:rPr>
      </w:pPr>
      <w:ins w:id="4811" w:author="ruiyue">
        <w:r>
          <w:t xml:space="preserve">              - S5</w:t>
        </w:r>
      </w:ins>
    </w:p>
    <w:p w14:paraId="263CDBC0" w14:textId="77777777" w:rsidR="00340372" w:rsidRDefault="00340372" w:rsidP="00340372">
      <w:pPr>
        <w:pStyle w:val="PL"/>
        <w:rPr>
          <w:ins w:id="4812" w:author="ruiyue"/>
        </w:rPr>
      </w:pPr>
      <w:ins w:id="4813" w:author="ruiyue">
        <w:r>
          <w:t xml:space="preserve">              - S8</w:t>
        </w:r>
      </w:ins>
    </w:p>
    <w:p w14:paraId="07C720CE" w14:textId="77777777" w:rsidR="00340372" w:rsidRDefault="00340372" w:rsidP="00340372">
      <w:pPr>
        <w:pStyle w:val="PL"/>
        <w:rPr>
          <w:ins w:id="4814" w:author="ruiyue"/>
        </w:rPr>
      </w:pPr>
      <w:ins w:id="4815" w:author="ruiyue">
        <w:r>
          <w:t xml:space="preserve">              - S11</w:t>
        </w:r>
      </w:ins>
    </w:p>
    <w:p w14:paraId="7D424052" w14:textId="77777777" w:rsidR="00340372" w:rsidRDefault="00340372" w:rsidP="00340372">
      <w:pPr>
        <w:pStyle w:val="PL"/>
        <w:rPr>
          <w:ins w:id="4816" w:author="ruiyue"/>
        </w:rPr>
      </w:pPr>
      <w:ins w:id="4817" w:author="ruiyue">
        <w:r>
          <w:t xml:space="preserve">              - </w:t>
        </w:r>
        <w:proofErr w:type="spellStart"/>
        <w:r>
          <w:t>Gxc</w:t>
        </w:r>
        <w:proofErr w:type="spellEnd"/>
      </w:ins>
    </w:p>
    <w:p w14:paraId="71AA808C" w14:textId="77777777" w:rsidR="00340372" w:rsidRDefault="00340372" w:rsidP="00340372">
      <w:pPr>
        <w:pStyle w:val="PL"/>
        <w:rPr>
          <w:ins w:id="4818" w:author="ruiyue"/>
        </w:rPr>
      </w:pPr>
      <w:ins w:id="4819" w:author="ruiyue">
        <w:r>
          <w:t xml:space="preserve">        </w:t>
        </w:r>
        <w:proofErr w:type="spellStart"/>
        <w:r>
          <w:t>PDN_GWInterfaces</w:t>
        </w:r>
        <w:proofErr w:type="spellEnd"/>
        <w:r>
          <w:t>:</w:t>
        </w:r>
      </w:ins>
    </w:p>
    <w:p w14:paraId="35127751" w14:textId="77777777" w:rsidR="00340372" w:rsidRDefault="00340372" w:rsidP="00340372">
      <w:pPr>
        <w:pStyle w:val="PL"/>
        <w:rPr>
          <w:ins w:id="4820" w:author="ruiyue"/>
        </w:rPr>
      </w:pPr>
      <w:ins w:id="4821" w:author="ruiyue">
        <w:r>
          <w:t xml:space="preserve">          type: array</w:t>
        </w:r>
      </w:ins>
    </w:p>
    <w:p w14:paraId="20782D07" w14:textId="77777777" w:rsidR="00340372" w:rsidRDefault="00340372" w:rsidP="00340372">
      <w:pPr>
        <w:pStyle w:val="PL"/>
        <w:rPr>
          <w:ins w:id="4822" w:author="ruiyue"/>
        </w:rPr>
      </w:pPr>
      <w:ins w:id="4823" w:author="ruiyue">
        <w:r>
          <w:t xml:space="preserve">          items:</w:t>
        </w:r>
      </w:ins>
    </w:p>
    <w:p w14:paraId="3D642DC6" w14:textId="77777777" w:rsidR="00340372" w:rsidRDefault="00340372" w:rsidP="00340372">
      <w:pPr>
        <w:pStyle w:val="PL"/>
        <w:rPr>
          <w:ins w:id="4824" w:author="ruiyue"/>
        </w:rPr>
      </w:pPr>
      <w:ins w:id="4825" w:author="ruiyue">
        <w:r>
          <w:t xml:space="preserve">            type: string</w:t>
        </w:r>
      </w:ins>
    </w:p>
    <w:p w14:paraId="473CE2AA" w14:textId="77777777" w:rsidR="00340372" w:rsidRDefault="00340372" w:rsidP="00340372">
      <w:pPr>
        <w:pStyle w:val="PL"/>
        <w:rPr>
          <w:ins w:id="4826" w:author="ruiyue"/>
        </w:rPr>
      </w:pPr>
      <w:ins w:id="4827" w:author="ruiyue">
        <w:r>
          <w:lastRenderedPageBreak/>
          <w:t xml:space="preserve">            </w:t>
        </w:r>
        <w:proofErr w:type="spellStart"/>
        <w:r>
          <w:t>enum</w:t>
        </w:r>
        <w:proofErr w:type="spellEnd"/>
        <w:r>
          <w:t>:</w:t>
        </w:r>
      </w:ins>
    </w:p>
    <w:p w14:paraId="05D07684" w14:textId="77777777" w:rsidR="00340372" w:rsidRDefault="00340372" w:rsidP="00340372">
      <w:pPr>
        <w:pStyle w:val="PL"/>
        <w:rPr>
          <w:ins w:id="4828" w:author="ruiyue"/>
        </w:rPr>
      </w:pPr>
      <w:ins w:id="4829" w:author="ruiyue">
        <w:r>
          <w:t xml:space="preserve">              - S2a</w:t>
        </w:r>
      </w:ins>
    </w:p>
    <w:p w14:paraId="295F68DE" w14:textId="77777777" w:rsidR="00340372" w:rsidRDefault="00340372" w:rsidP="00340372">
      <w:pPr>
        <w:pStyle w:val="PL"/>
        <w:rPr>
          <w:ins w:id="4830" w:author="ruiyue"/>
        </w:rPr>
      </w:pPr>
      <w:ins w:id="4831" w:author="ruiyue">
        <w:r>
          <w:t xml:space="preserve">              - S2b</w:t>
        </w:r>
      </w:ins>
    </w:p>
    <w:p w14:paraId="4C46C7FE" w14:textId="77777777" w:rsidR="00340372" w:rsidRDefault="00340372" w:rsidP="00340372">
      <w:pPr>
        <w:pStyle w:val="PL"/>
        <w:rPr>
          <w:ins w:id="4832" w:author="ruiyue"/>
        </w:rPr>
      </w:pPr>
      <w:ins w:id="4833" w:author="ruiyue">
        <w:r>
          <w:t xml:space="preserve">              - S2c</w:t>
        </w:r>
      </w:ins>
    </w:p>
    <w:p w14:paraId="52732FB8" w14:textId="77777777" w:rsidR="00340372" w:rsidRDefault="00340372" w:rsidP="00340372">
      <w:pPr>
        <w:pStyle w:val="PL"/>
        <w:rPr>
          <w:ins w:id="4834" w:author="ruiyue"/>
        </w:rPr>
      </w:pPr>
      <w:ins w:id="4835" w:author="ruiyue">
        <w:r>
          <w:t xml:space="preserve">              - S5</w:t>
        </w:r>
      </w:ins>
    </w:p>
    <w:p w14:paraId="27FA7485" w14:textId="77777777" w:rsidR="00340372" w:rsidRDefault="00340372" w:rsidP="00340372">
      <w:pPr>
        <w:pStyle w:val="PL"/>
        <w:rPr>
          <w:ins w:id="4836" w:author="ruiyue"/>
        </w:rPr>
      </w:pPr>
      <w:ins w:id="4837" w:author="ruiyue">
        <w:r>
          <w:t xml:space="preserve">              - S6b</w:t>
        </w:r>
      </w:ins>
    </w:p>
    <w:p w14:paraId="4E54E184" w14:textId="77777777" w:rsidR="00340372" w:rsidRDefault="00340372" w:rsidP="00340372">
      <w:pPr>
        <w:pStyle w:val="PL"/>
        <w:rPr>
          <w:ins w:id="4838" w:author="ruiyue"/>
        </w:rPr>
      </w:pPr>
      <w:ins w:id="4839" w:author="ruiyue">
        <w:r>
          <w:t xml:space="preserve">              - </w:t>
        </w:r>
        <w:proofErr w:type="spellStart"/>
        <w:r>
          <w:t>Gx</w:t>
        </w:r>
        <w:proofErr w:type="spellEnd"/>
      </w:ins>
    </w:p>
    <w:p w14:paraId="295C5E92" w14:textId="77777777" w:rsidR="00340372" w:rsidRDefault="00340372" w:rsidP="00340372">
      <w:pPr>
        <w:pStyle w:val="PL"/>
        <w:rPr>
          <w:ins w:id="4840" w:author="ruiyue"/>
        </w:rPr>
      </w:pPr>
      <w:ins w:id="4841" w:author="ruiyue">
        <w:r>
          <w:t xml:space="preserve">              - S8</w:t>
        </w:r>
      </w:ins>
    </w:p>
    <w:p w14:paraId="57A4C3CE" w14:textId="77777777" w:rsidR="00340372" w:rsidRDefault="00340372" w:rsidP="00340372">
      <w:pPr>
        <w:pStyle w:val="PL"/>
        <w:rPr>
          <w:ins w:id="4842" w:author="ruiyue"/>
        </w:rPr>
      </w:pPr>
      <w:ins w:id="4843" w:author="ruiyue">
        <w:r>
          <w:t xml:space="preserve">              - </w:t>
        </w:r>
        <w:proofErr w:type="spellStart"/>
        <w:r>
          <w:t>SGi</w:t>
        </w:r>
        <w:proofErr w:type="spellEnd"/>
      </w:ins>
    </w:p>
    <w:p w14:paraId="66F89B96" w14:textId="77777777" w:rsidR="00340372" w:rsidRDefault="00340372" w:rsidP="00340372">
      <w:pPr>
        <w:pStyle w:val="PL"/>
        <w:rPr>
          <w:ins w:id="4844" w:author="ruiyue"/>
        </w:rPr>
      </w:pPr>
      <w:ins w:id="4845" w:author="ruiyue">
        <w:r>
          <w:t xml:space="preserve">        </w:t>
        </w:r>
        <w:proofErr w:type="spellStart"/>
        <w:r>
          <w:t>eNBInterfaces</w:t>
        </w:r>
        <w:proofErr w:type="spellEnd"/>
        <w:r>
          <w:t>:</w:t>
        </w:r>
      </w:ins>
    </w:p>
    <w:p w14:paraId="6A75BCF4" w14:textId="77777777" w:rsidR="00340372" w:rsidRDefault="00340372" w:rsidP="00340372">
      <w:pPr>
        <w:pStyle w:val="PL"/>
        <w:rPr>
          <w:ins w:id="4846" w:author="ruiyue"/>
        </w:rPr>
      </w:pPr>
      <w:ins w:id="4847" w:author="ruiyue">
        <w:r>
          <w:t xml:space="preserve">          type: array</w:t>
        </w:r>
      </w:ins>
    </w:p>
    <w:p w14:paraId="41DED952" w14:textId="77777777" w:rsidR="00340372" w:rsidRDefault="00340372" w:rsidP="00340372">
      <w:pPr>
        <w:pStyle w:val="PL"/>
        <w:rPr>
          <w:ins w:id="4848" w:author="ruiyue"/>
        </w:rPr>
      </w:pPr>
      <w:ins w:id="4849" w:author="ruiyue">
        <w:r>
          <w:t xml:space="preserve">          items:</w:t>
        </w:r>
      </w:ins>
    </w:p>
    <w:p w14:paraId="1D440239" w14:textId="77777777" w:rsidR="00340372" w:rsidRDefault="00340372" w:rsidP="00340372">
      <w:pPr>
        <w:pStyle w:val="PL"/>
        <w:rPr>
          <w:ins w:id="4850" w:author="ruiyue"/>
        </w:rPr>
      </w:pPr>
      <w:ins w:id="4851" w:author="ruiyue">
        <w:r>
          <w:t xml:space="preserve">            type: string</w:t>
        </w:r>
      </w:ins>
    </w:p>
    <w:p w14:paraId="5515F99B" w14:textId="77777777" w:rsidR="00340372" w:rsidRDefault="00340372" w:rsidP="00340372">
      <w:pPr>
        <w:pStyle w:val="PL"/>
        <w:rPr>
          <w:ins w:id="4852" w:author="ruiyue"/>
        </w:rPr>
      </w:pPr>
      <w:ins w:id="4853" w:author="ruiyue">
        <w:r>
          <w:t xml:space="preserve">            </w:t>
        </w:r>
        <w:proofErr w:type="spellStart"/>
        <w:r>
          <w:t>enum</w:t>
        </w:r>
        <w:proofErr w:type="spellEnd"/>
        <w:r>
          <w:t>:</w:t>
        </w:r>
      </w:ins>
    </w:p>
    <w:p w14:paraId="4715924A" w14:textId="77777777" w:rsidR="00340372" w:rsidRDefault="00340372" w:rsidP="00340372">
      <w:pPr>
        <w:pStyle w:val="PL"/>
        <w:rPr>
          <w:ins w:id="4854" w:author="ruiyue"/>
        </w:rPr>
      </w:pPr>
      <w:ins w:id="4855" w:author="ruiyue">
        <w:r>
          <w:t xml:space="preserve">              - S1-MME</w:t>
        </w:r>
      </w:ins>
    </w:p>
    <w:p w14:paraId="2199F8B3" w14:textId="77777777" w:rsidR="00340372" w:rsidRDefault="00340372" w:rsidP="00340372">
      <w:pPr>
        <w:pStyle w:val="PL"/>
        <w:rPr>
          <w:ins w:id="4856" w:author="ruiyue"/>
        </w:rPr>
      </w:pPr>
      <w:ins w:id="4857" w:author="ruiyue">
        <w:r>
          <w:t xml:space="preserve">              - X2</w:t>
        </w:r>
      </w:ins>
    </w:p>
    <w:p w14:paraId="2AE6C05F" w14:textId="77777777" w:rsidR="00340372" w:rsidRDefault="00340372" w:rsidP="00340372">
      <w:pPr>
        <w:pStyle w:val="PL"/>
        <w:rPr>
          <w:ins w:id="4858" w:author="ruiyue"/>
        </w:rPr>
      </w:pPr>
      <w:ins w:id="4859" w:author="ruiyue">
        <w:r>
          <w:t xml:space="preserve">        </w:t>
        </w:r>
        <w:proofErr w:type="spellStart"/>
        <w:r>
          <w:t>en-gNBInterfaces</w:t>
        </w:r>
        <w:proofErr w:type="spellEnd"/>
        <w:r>
          <w:t>:</w:t>
        </w:r>
      </w:ins>
    </w:p>
    <w:p w14:paraId="716ED214" w14:textId="77777777" w:rsidR="00340372" w:rsidRDefault="00340372" w:rsidP="00340372">
      <w:pPr>
        <w:pStyle w:val="PL"/>
        <w:rPr>
          <w:ins w:id="4860" w:author="ruiyue"/>
        </w:rPr>
      </w:pPr>
      <w:ins w:id="4861" w:author="ruiyue">
        <w:r>
          <w:t xml:space="preserve">          type: array</w:t>
        </w:r>
      </w:ins>
    </w:p>
    <w:p w14:paraId="437E33BD" w14:textId="77777777" w:rsidR="00340372" w:rsidRDefault="00340372" w:rsidP="00340372">
      <w:pPr>
        <w:pStyle w:val="PL"/>
        <w:rPr>
          <w:ins w:id="4862" w:author="ruiyue"/>
        </w:rPr>
      </w:pPr>
      <w:ins w:id="4863" w:author="ruiyue">
        <w:r>
          <w:t xml:space="preserve">          items:</w:t>
        </w:r>
      </w:ins>
    </w:p>
    <w:p w14:paraId="5B93B7D8" w14:textId="77777777" w:rsidR="00340372" w:rsidRDefault="00340372" w:rsidP="00340372">
      <w:pPr>
        <w:pStyle w:val="PL"/>
        <w:rPr>
          <w:ins w:id="4864" w:author="ruiyue"/>
        </w:rPr>
      </w:pPr>
      <w:ins w:id="4865" w:author="ruiyue">
        <w:r>
          <w:t xml:space="preserve">            type: string</w:t>
        </w:r>
      </w:ins>
    </w:p>
    <w:p w14:paraId="4D00BFAC" w14:textId="77777777" w:rsidR="00340372" w:rsidRDefault="00340372" w:rsidP="00340372">
      <w:pPr>
        <w:pStyle w:val="PL"/>
        <w:rPr>
          <w:ins w:id="4866" w:author="ruiyue"/>
        </w:rPr>
      </w:pPr>
      <w:ins w:id="4867" w:author="ruiyue">
        <w:r>
          <w:t xml:space="preserve">            </w:t>
        </w:r>
        <w:proofErr w:type="spellStart"/>
        <w:r>
          <w:t>enum</w:t>
        </w:r>
        <w:proofErr w:type="spellEnd"/>
        <w:r>
          <w:t>:</w:t>
        </w:r>
      </w:ins>
    </w:p>
    <w:p w14:paraId="30C5FA09" w14:textId="77777777" w:rsidR="00340372" w:rsidRDefault="00340372" w:rsidP="00340372">
      <w:pPr>
        <w:pStyle w:val="PL"/>
        <w:rPr>
          <w:ins w:id="4868" w:author="ruiyue"/>
        </w:rPr>
      </w:pPr>
      <w:ins w:id="4869" w:author="ruiyue">
        <w:r>
          <w:t xml:space="preserve">              - S1-MME</w:t>
        </w:r>
      </w:ins>
    </w:p>
    <w:p w14:paraId="3615E8DD" w14:textId="77777777" w:rsidR="00340372" w:rsidRDefault="00340372" w:rsidP="00340372">
      <w:pPr>
        <w:pStyle w:val="PL"/>
        <w:rPr>
          <w:ins w:id="4870" w:author="ruiyue"/>
        </w:rPr>
      </w:pPr>
      <w:ins w:id="4871" w:author="ruiyue">
        <w:r>
          <w:t xml:space="preserve">              - X2</w:t>
        </w:r>
      </w:ins>
    </w:p>
    <w:p w14:paraId="0193259B" w14:textId="77777777" w:rsidR="00340372" w:rsidRDefault="00340372" w:rsidP="00340372">
      <w:pPr>
        <w:pStyle w:val="PL"/>
        <w:rPr>
          <w:ins w:id="4872" w:author="ruiyue"/>
        </w:rPr>
      </w:pPr>
      <w:ins w:id="4873" w:author="ruiyue">
        <w:r>
          <w:t xml:space="preserve">              - </w:t>
        </w:r>
        <w:proofErr w:type="spellStart"/>
        <w:r>
          <w:t>Uu</w:t>
        </w:r>
        <w:proofErr w:type="spellEnd"/>
      </w:ins>
    </w:p>
    <w:p w14:paraId="05164B15" w14:textId="77777777" w:rsidR="00340372" w:rsidRDefault="00340372" w:rsidP="00340372">
      <w:pPr>
        <w:pStyle w:val="PL"/>
        <w:rPr>
          <w:ins w:id="4874" w:author="ruiyue"/>
        </w:rPr>
      </w:pPr>
      <w:ins w:id="4875" w:author="ruiyue">
        <w:r>
          <w:t xml:space="preserve">              - F1-C</w:t>
        </w:r>
      </w:ins>
    </w:p>
    <w:p w14:paraId="434B18B5" w14:textId="77777777" w:rsidR="00340372" w:rsidRDefault="00340372" w:rsidP="00340372">
      <w:pPr>
        <w:pStyle w:val="PL"/>
        <w:rPr>
          <w:ins w:id="4876" w:author="ruiyue"/>
        </w:rPr>
      </w:pPr>
      <w:ins w:id="4877" w:author="ruiyue">
        <w:r>
          <w:t xml:space="preserve">              - E1</w:t>
        </w:r>
      </w:ins>
    </w:p>
    <w:p w14:paraId="32FF9FF2" w14:textId="77777777" w:rsidR="00340372" w:rsidRDefault="00340372" w:rsidP="00340372">
      <w:pPr>
        <w:pStyle w:val="PL"/>
        <w:rPr>
          <w:ins w:id="4878" w:author="ruiyue"/>
        </w:rPr>
      </w:pPr>
      <w:ins w:id="4879" w:author="ruiyue">
        <w:r>
          <w:t xml:space="preserve">        </w:t>
        </w:r>
        <w:proofErr w:type="spellStart"/>
        <w:r>
          <w:t>AMFInterfaces</w:t>
        </w:r>
        <w:proofErr w:type="spellEnd"/>
        <w:r>
          <w:t>:</w:t>
        </w:r>
      </w:ins>
    </w:p>
    <w:p w14:paraId="13A7C662" w14:textId="77777777" w:rsidR="00340372" w:rsidRDefault="00340372" w:rsidP="00340372">
      <w:pPr>
        <w:pStyle w:val="PL"/>
        <w:rPr>
          <w:ins w:id="4880" w:author="ruiyue"/>
        </w:rPr>
      </w:pPr>
      <w:ins w:id="4881" w:author="ruiyue">
        <w:r>
          <w:t xml:space="preserve">          type: array</w:t>
        </w:r>
      </w:ins>
    </w:p>
    <w:p w14:paraId="26724B4F" w14:textId="77777777" w:rsidR="00340372" w:rsidRDefault="00340372" w:rsidP="00340372">
      <w:pPr>
        <w:pStyle w:val="PL"/>
        <w:rPr>
          <w:ins w:id="4882" w:author="ruiyue"/>
        </w:rPr>
      </w:pPr>
      <w:ins w:id="4883" w:author="ruiyue">
        <w:r>
          <w:t xml:space="preserve">          items:</w:t>
        </w:r>
      </w:ins>
    </w:p>
    <w:p w14:paraId="09BFE7E6" w14:textId="77777777" w:rsidR="00340372" w:rsidRDefault="00340372" w:rsidP="00340372">
      <w:pPr>
        <w:pStyle w:val="PL"/>
        <w:rPr>
          <w:ins w:id="4884" w:author="ruiyue"/>
        </w:rPr>
      </w:pPr>
      <w:ins w:id="4885" w:author="ruiyue">
        <w:r>
          <w:t xml:space="preserve">            type: string</w:t>
        </w:r>
      </w:ins>
    </w:p>
    <w:p w14:paraId="22301FFF" w14:textId="77777777" w:rsidR="00340372" w:rsidRDefault="00340372" w:rsidP="00340372">
      <w:pPr>
        <w:pStyle w:val="PL"/>
        <w:rPr>
          <w:ins w:id="4886" w:author="ruiyue"/>
        </w:rPr>
      </w:pPr>
      <w:ins w:id="4887" w:author="ruiyue">
        <w:r>
          <w:t xml:space="preserve">            </w:t>
        </w:r>
        <w:proofErr w:type="spellStart"/>
        <w:r>
          <w:t>enum</w:t>
        </w:r>
        <w:proofErr w:type="spellEnd"/>
        <w:r>
          <w:t>:</w:t>
        </w:r>
      </w:ins>
    </w:p>
    <w:p w14:paraId="2B485161" w14:textId="77777777" w:rsidR="00340372" w:rsidRDefault="00340372" w:rsidP="00340372">
      <w:pPr>
        <w:pStyle w:val="PL"/>
        <w:rPr>
          <w:ins w:id="4888" w:author="ruiyue"/>
        </w:rPr>
      </w:pPr>
      <w:ins w:id="4889" w:author="ruiyue">
        <w:r>
          <w:t xml:space="preserve">              - N1</w:t>
        </w:r>
      </w:ins>
    </w:p>
    <w:p w14:paraId="1066C49E" w14:textId="77777777" w:rsidR="00340372" w:rsidRDefault="00340372" w:rsidP="00340372">
      <w:pPr>
        <w:pStyle w:val="PL"/>
        <w:rPr>
          <w:ins w:id="4890" w:author="ruiyue"/>
        </w:rPr>
      </w:pPr>
      <w:ins w:id="4891" w:author="ruiyue">
        <w:r>
          <w:t xml:space="preserve">              - N2</w:t>
        </w:r>
      </w:ins>
    </w:p>
    <w:p w14:paraId="519194B9" w14:textId="77777777" w:rsidR="00340372" w:rsidRDefault="00340372" w:rsidP="00340372">
      <w:pPr>
        <w:pStyle w:val="PL"/>
        <w:rPr>
          <w:ins w:id="4892" w:author="ruiyue"/>
        </w:rPr>
      </w:pPr>
      <w:ins w:id="4893" w:author="ruiyue">
        <w:r>
          <w:t xml:space="preserve">              - N8</w:t>
        </w:r>
      </w:ins>
    </w:p>
    <w:p w14:paraId="5903674E" w14:textId="77777777" w:rsidR="00340372" w:rsidRDefault="00340372" w:rsidP="00340372">
      <w:pPr>
        <w:pStyle w:val="PL"/>
        <w:rPr>
          <w:ins w:id="4894" w:author="ruiyue"/>
        </w:rPr>
      </w:pPr>
      <w:ins w:id="4895" w:author="ruiyue">
        <w:r>
          <w:t xml:space="preserve">              - N11</w:t>
        </w:r>
      </w:ins>
    </w:p>
    <w:p w14:paraId="729EFCF7" w14:textId="77777777" w:rsidR="00340372" w:rsidRDefault="00340372" w:rsidP="00340372">
      <w:pPr>
        <w:pStyle w:val="PL"/>
        <w:rPr>
          <w:ins w:id="4896" w:author="ruiyue"/>
        </w:rPr>
      </w:pPr>
      <w:ins w:id="4897" w:author="ruiyue">
        <w:r>
          <w:t xml:space="preserve">              - N12</w:t>
        </w:r>
      </w:ins>
    </w:p>
    <w:p w14:paraId="585B8392" w14:textId="77777777" w:rsidR="00340372" w:rsidRDefault="00340372" w:rsidP="00340372">
      <w:pPr>
        <w:pStyle w:val="PL"/>
        <w:rPr>
          <w:ins w:id="4898" w:author="ruiyue"/>
        </w:rPr>
      </w:pPr>
      <w:ins w:id="4899" w:author="ruiyue">
        <w:r>
          <w:t xml:space="preserve">              - N14</w:t>
        </w:r>
      </w:ins>
    </w:p>
    <w:p w14:paraId="49D34AFC" w14:textId="77777777" w:rsidR="00340372" w:rsidRDefault="00340372" w:rsidP="00340372">
      <w:pPr>
        <w:pStyle w:val="PL"/>
        <w:rPr>
          <w:ins w:id="4900" w:author="ruiyue"/>
        </w:rPr>
      </w:pPr>
      <w:ins w:id="4901" w:author="ruiyue">
        <w:r>
          <w:t xml:space="preserve">              - N15</w:t>
        </w:r>
      </w:ins>
    </w:p>
    <w:p w14:paraId="49F0824F" w14:textId="77777777" w:rsidR="00340372" w:rsidRDefault="00340372" w:rsidP="00340372">
      <w:pPr>
        <w:pStyle w:val="PL"/>
        <w:rPr>
          <w:ins w:id="4902" w:author="ruiyue"/>
        </w:rPr>
      </w:pPr>
      <w:ins w:id="4903" w:author="ruiyue">
        <w:r>
          <w:t xml:space="preserve">              - N20</w:t>
        </w:r>
      </w:ins>
    </w:p>
    <w:p w14:paraId="2AC3E598" w14:textId="77777777" w:rsidR="00340372" w:rsidRDefault="00340372" w:rsidP="00340372">
      <w:pPr>
        <w:pStyle w:val="PL"/>
        <w:rPr>
          <w:ins w:id="4904" w:author="ruiyue"/>
        </w:rPr>
      </w:pPr>
      <w:ins w:id="4905" w:author="ruiyue">
        <w:r>
          <w:t xml:space="preserve">              - N22</w:t>
        </w:r>
      </w:ins>
    </w:p>
    <w:p w14:paraId="384BCA57" w14:textId="77777777" w:rsidR="00340372" w:rsidRDefault="00340372" w:rsidP="00340372">
      <w:pPr>
        <w:pStyle w:val="PL"/>
        <w:rPr>
          <w:ins w:id="4906" w:author="ruiyue"/>
        </w:rPr>
      </w:pPr>
      <w:ins w:id="4907" w:author="ruiyue">
        <w:r>
          <w:t xml:space="preserve">              - N26</w:t>
        </w:r>
      </w:ins>
    </w:p>
    <w:p w14:paraId="4E9E4871" w14:textId="77777777" w:rsidR="00340372" w:rsidRDefault="00340372" w:rsidP="00340372">
      <w:pPr>
        <w:pStyle w:val="PL"/>
        <w:rPr>
          <w:ins w:id="4908" w:author="ruiyue"/>
        </w:rPr>
      </w:pPr>
      <w:ins w:id="4909" w:author="ruiyue">
        <w:r>
          <w:t xml:space="preserve">        </w:t>
        </w:r>
        <w:proofErr w:type="spellStart"/>
        <w:r>
          <w:t>AUSFInterfaces</w:t>
        </w:r>
        <w:proofErr w:type="spellEnd"/>
        <w:r>
          <w:t>:</w:t>
        </w:r>
      </w:ins>
    </w:p>
    <w:p w14:paraId="294DF2EA" w14:textId="77777777" w:rsidR="00340372" w:rsidRDefault="00340372" w:rsidP="00340372">
      <w:pPr>
        <w:pStyle w:val="PL"/>
        <w:rPr>
          <w:ins w:id="4910" w:author="ruiyue"/>
        </w:rPr>
      </w:pPr>
      <w:ins w:id="4911" w:author="ruiyue">
        <w:r>
          <w:t xml:space="preserve">          type: array</w:t>
        </w:r>
      </w:ins>
    </w:p>
    <w:p w14:paraId="2E6CC902" w14:textId="77777777" w:rsidR="00340372" w:rsidRDefault="00340372" w:rsidP="00340372">
      <w:pPr>
        <w:pStyle w:val="PL"/>
        <w:rPr>
          <w:ins w:id="4912" w:author="ruiyue"/>
        </w:rPr>
      </w:pPr>
      <w:ins w:id="4913" w:author="ruiyue">
        <w:r>
          <w:t xml:space="preserve">          items:</w:t>
        </w:r>
      </w:ins>
    </w:p>
    <w:p w14:paraId="1E682EF1" w14:textId="77777777" w:rsidR="00340372" w:rsidRDefault="00340372" w:rsidP="00340372">
      <w:pPr>
        <w:pStyle w:val="PL"/>
        <w:rPr>
          <w:ins w:id="4914" w:author="ruiyue"/>
        </w:rPr>
      </w:pPr>
      <w:ins w:id="4915" w:author="ruiyue">
        <w:r>
          <w:t xml:space="preserve">            type: string</w:t>
        </w:r>
      </w:ins>
    </w:p>
    <w:p w14:paraId="1DDD8588" w14:textId="77777777" w:rsidR="00340372" w:rsidRDefault="00340372" w:rsidP="00340372">
      <w:pPr>
        <w:pStyle w:val="PL"/>
        <w:rPr>
          <w:ins w:id="4916" w:author="ruiyue"/>
        </w:rPr>
      </w:pPr>
      <w:ins w:id="4917" w:author="ruiyue">
        <w:r>
          <w:t xml:space="preserve">            </w:t>
        </w:r>
        <w:proofErr w:type="spellStart"/>
        <w:r>
          <w:t>enum</w:t>
        </w:r>
        <w:proofErr w:type="spellEnd"/>
        <w:r>
          <w:t>:</w:t>
        </w:r>
      </w:ins>
    </w:p>
    <w:p w14:paraId="56586BCD" w14:textId="77777777" w:rsidR="00340372" w:rsidRDefault="00340372" w:rsidP="00340372">
      <w:pPr>
        <w:pStyle w:val="PL"/>
        <w:rPr>
          <w:ins w:id="4918" w:author="ruiyue"/>
        </w:rPr>
      </w:pPr>
      <w:ins w:id="4919" w:author="ruiyue">
        <w:r>
          <w:t xml:space="preserve">              - N12</w:t>
        </w:r>
      </w:ins>
    </w:p>
    <w:p w14:paraId="192C768F" w14:textId="77777777" w:rsidR="00340372" w:rsidRDefault="00340372" w:rsidP="00340372">
      <w:pPr>
        <w:pStyle w:val="PL"/>
        <w:rPr>
          <w:ins w:id="4920" w:author="ruiyue"/>
        </w:rPr>
      </w:pPr>
      <w:ins w:id="4921" w:author="ruiyue">
        <w:r>
          <w:t xml:space="preserve">              - N13</w:t>
        </w:r>
      </w:ins>
    </w:p>
    <w:p w14:paraId="59CD12AE" w14:textId="77777777" w:rsidR="00340372" w:rsidRDefault="00340372" w:rsidP="00340372">
      <w:pPr>
        <w:pStyle w:val="PL"/>
        <w:rPr>
          <w:ins w:id="4922" w:author="ruiyue"/>
        </w:rPr>
      </w:pPr>
      <w:ins w:id="4923" w:author="ruiyue">
        <w:r>
          <w:t xml:space="preserve">        </w:t>
        </w:r>
        <w:proofErr w:type="spellStart"/>
        <w:r>
          <w:t>NEFInterfaces</w:t>
        </w:r>
        <w:proofErr w:type="spellEnd"/>
        <w:r>
          <w:t>:</w:t>
        </w:r>
      </w:ins>
    </w:p>
    <w:p w14:paraId="2B528909" w14:textId="77777777" w:rsidR="00340372" w:rsidRDefault="00340372" w:rsidP="00340372">
      <w:pPr>
        <w:pStyle w:val="PL"/>
        <w:rPr>
          <w:ins w:id="4924" w:author="ruiyue"/>
        </w:rPr>
      </w:pPr>
      <w:ins w:id="4925" w:author="ruiyue">
        <w:r>
          <w:t xml:space="preserve">          type: array</w:t>
        </w:r>
      </w:ins>
    </w:p>
    <w:p w14:paraId="185FE05C" w14:textId="77777777" w:rsidR="00340372" w:rsidRDefault="00340372" w:rsidP="00340372">
      <w:pPr>
        <w:pStyle w:val="PL"/>
        <w:rPr>
          <w:ins w:id="4926" w:author="ruiyue"/>
        </w:rPr>
      </w:pPr>
      <w:ins w:id="4927" w:author="ruiyue">
        <w:r>
          <w:t xml:space="preserve">          items:</w:t>
        </w:r>
      </w:ins>
    </w:p>
    <w:p w14:paraId="312EE4D7" w14:textId="77777777" w:rsidR="00340372" w:rsidRDefault="00340372" w:rsidP="00340372">
      <w:pPr>
        <w:pStyle w:val="PL"/>
        <w:rPr>
          <w:ins w:id="4928" w:author="ruiyue"/>
        </w:rPr>
      </w:pPr>
      <w:ins w:id="4929" w:author="ruiyue">
        <w:r>
          <w:t xml:space="preserve">            type: string</w:t>
        </w:r>
      </w:ins>
    </w:p>
    <w:p w14:paraId="6F0DE784" w14:textId="77777777" w:rsidR="00340372" w:rsidRDefault="00340372" w:rsidP="00340372">
      <w:pPr>
        <w:pStyle w:val="PL"/>
        <w:rPr>
          <w:ins w:id="4930" w:author="ruiyue"/>
        </w:rPr>
      </w:pPr>
      <w:ins w:id="4931" w:author="ruiyue">
        <w:r>
          <w:t xml:space="preserve">            </w:t>
        </w:r>
        <w:proofErr w:type="spellStart"/>
        <w:r>
          <w:t>enum</w:t>
        </w:r>
        <w:proofErr w:type="spellEnd"/>
        <w:r>
          <w:t>:</w:t>
        </w:r>
      </w:ins>
    </w:p>
    <w:p w14:paraId="0377A3E0" w14:textId="77777777" w:rsidR="00340372" w:rsidRDefault="00340372" w:rsidP="00340372">
      <w:pPr>
        <w:pStyle w:val="PL"/>
        <w:rPr>
          <w:ins w:id="4932" w:author="ruiyue"/>
        </w:rPr>
      </w:pPr>
      <w:ins w:id="4933" w:author="ruiyue">
        <w:r>
          <w:t xml:space="preserve">              - N29</w:t>
        </w:r>
      </w:ins>
    </w:p>
    <w:p w14:paraId="1FD671AA" w14:textId="77777777" w:rsidR="00340372" w:rsidRDefault="00340372" w:rsidP="00340372">
      <w:pPr>
        <w:pStyle w:val="PL"/>
        <w:rPr>
          <w:ins w:id="4934" w:author="ruiyue"/>
        </w:rPr>
      </w:pPr>
      <w:ins w:id="4935" w:author="ruiyue">
        <w:r>
          <w:t xml:space="preserve">              - N30</w:t>
        </w:r>
      </w:ins>
    </w:p>
    <w:p w14:paraId="00D33D76" w14:textId="77777777" w:rsidR="00340372" w:rsidRDefault="00340372" w:rsidP="00340372">
      <w:pPr>
        <w:pStyle w:val="PL"/>
        <w:rPr>
          <w:ins w:id="4936" w:author="ruiyue"/>
        </w:rPr>
      </w:pPr>
      <w:ins w:id="4937" w:author="ruiyue">
        <w:r>
          <w:t xml:space="preserve">              - N33</w:t>
        </w:r>
      </w:ins>
    </w:p>
    <w:p w14:paraId="42E97BE8" w14:textId="77777777" w:rsidR="00340372" w:rsidRDefault="00340372" w:rsidP="00340372">
      <w:pPr>
        <w:pStyle w:val="PL"/>
        <w:rPr>
          <w:ins w:id="4938" w:author="ruiyue"/>
        </w:rPr>
      </w:pPr>
      <w:ins w:id="4939" w:author="ruiyue">
        <w:r>
          <w:t xml:space="preserve">        </w:t>
        </w:r>
        <w:proofErr w:type="spellStart"/>
        <w:r>
          <w:t>NRFInterfaces</w:t>
        </w:r>
        <w:proofErr w:type="spellEnd"/>
        <w:r>
          <w:t>:</w:t>
        </w:r>
      </w:ins>
    </w:p>
    <w:p w14:paraId="12435B49" w14:textId="77777777" w:rsidR="00340372" w:rsidRDefault="00340372" w:rsidP="00340372">
      <w:pPr>
        <w:pStyle w:val="PL"/>
        <w:rPr>
          <w:ins w:id="4940" w:author="ruiyue"/>
        </w:rPr>
      </w:pPr>
      <w:ins w:id="4941" w:author="ruiyue">
        <w:r>
          <w:t xml:space="preserve">          type: array</w:t>
        </w:r>
      </w:ins>
    </w:p>
    <w:p w14:paraId="3D11C2F5" w14:textId="77777777" w:rsidR="00340372" w:rsidRDefault="00340372" w:rsidP="00340372">
      <w:pPr>
        <w:pStyle w:val="PL"/>
        <w:rPr>
          <w:ins w:id="4942" w:author="ruiyue"/>
        </w:rPr>
      </w:pPr>
      <w:ins w:id="4943" w:author="ruiyue">
        <w:r>
          <w:t xml:space="preserve">          items:</w:t>
        </w:r>
      </w:ins>
    </w:p>
    <w:p w14:paraId="6D70F6C2" w14:textId="77777777" w:rsidR="00340372" w:rsidRDefault="00340372" w:rsidP="00340372">
      <w:pPr>
        <w:pStyle w:val="PL"/>
        <w:rPr>
          <w:ins w:id="4944" w:author="ruiyue"/>
        </w:rPr>
      </w:pPr>
      <w:ins w:id="4945" w:author="ruiyue">
        <w:r>
          <w:t xml:space="preserve">            type: string</w:t>
        </w:r>
      </w:ins>
    </w:p>
    <w:p w14:paraId="21B774CD" w14:textId="77777777" w:rsidR="00340372" w:rsidRDefault="00340372" w:rsidP="00340372">
      <w:pPr>
        <w:pStyle w:val="PL"/>
        <w:rPr>
          <w:ins w:id="4946" w:author="ruiyue"/>
        </w:rPr>
      </w:pPr>
      <w:ins w:id="4947" w:author="ruiyue">
        <w:r>
          <w:t xml:space="preserve">            </w:t>
        </w:r>
        <w:proofErr w:type="spellStart"/>
        <w:r>
          <w:t>enum</w:t>
        </w:r>
        <w:proofErr w:type="spellEnd"/>
        <w:r>
          <w:t>:</w:t>
        </w:r>
      </w:ins>
    </w:p>
    <w:p w14:paraId="1608ADEC" w14:textId="77777777" w:rsidR="00340372" w:rsidRDefault="00340372" w:rsidP="00340372">
      <w:pPr>
        <w:pStyle w:val="PL"/>
        <w:rPr>
          <w:ins w:id="4948" w:author="ruiyue"/>
        </w:rPr>
      </w:pPr>
      <w:ins w:id="4949" w:author="ruiyue">
        <w:r>
          <w:t xml:space="preserve">              - N27</w:t>
        </w:r>
      </w:ins>
    </w:p>
    <w:p w14:paraId="6604FB38" w14:textId="77777777" w:rsidR="00340372" w:rsidRDefault="00340372" w:rsidP="00340372">
      <w:pPr>
        <w:pStyle w:val="PL"/>
        <w:rPr>
          <w:ins w:id="4950" w:author="ruiyue"/>
        </w:rPr>
      </w:pPr>
      <w:ins w:id="4951" w:author="ruiyue">
        <w:r>
          <w:t xml:space="preserve">        </w:t>
        </w:r>
        <w:proofErr w:type="spellStart"/>
        <w:r>
          <w:t>NSSFInterfaces</w:t>
        </w:r>
        <w:proofErr w:type="spellEnd"/>
        <w:r>
          <w:t>:</w:t>
        </w:r>
      </w:ins>
    </w:p>
    <w:p w14:paraId="68266DEE" w14:textId="77777777" w:rsidR="00340372" w:rsidRDefault="00340372" w:rsidP="00340372">
      <w:pPr>
        <w:pStyle w:val="PL"/>
        <w:rPr>
          <w:ins w:id="4952" w:author="ruiyue"/>
        </w:rPr>
      </w:pPr>
      <w:ins w:id="4953" w:author="ruiyue">
        <w:r>
          <w:t xml:space="preserve">          type: array</w:t>
        </w:r>
      </w:ins>
    </w:p>
    <w:p w14:paraId="25543474" w14:textId="77777777" w:rsidR="00340372" w:rsidRDefault="00340372" w:rsidP="00340372">
      <w:pPr>
        <w:pStyle w:val="PL"/>
        <w:rPr>
          <w:ins w:id="4954" w:author="ruiyue"/>
        </w:rPr>
      </w:pPr>
      <w:ins w:id="4955" w:author="ruiyue">
        <w:r>
          <w:t xml:space="preserve">          items:</w:t>
        </w:r>
      </w:ins>
    </w:p>
    <w:p w14:paraId="2A6D1CAF" w14:textId="77777777" w:rsidR="00340372" w:rsidRDefault="00340372" w:rsidP="00340372">
      <w:pPr>
        <w:pStyle w:val="PL"/>
        <w:rPr>
          <w:ins w:id="4956" w:author="ruiyue"/>
        </w:rPr>
      </w:pPr>
      <w:ins w:id="4957" w:author="ruiyue">
        <w:r>
          <w:t xml:space="preserve">            type: string</w:t>
        </w:r>
      </w:ins>
    </w:p>
    <w:p w14:paraId="36F2378C" w14:textId="77777777" w:rsidR="00340372" w:rsidRDefault="00340372" w:rsidP="00340372">
      <w:pPr>
        <w:pStyle w:val="PL"/>
        <w:rPr>
          <w:ins w:id="4958" w:author="ruiyue"/>
        </w:rPr>
      </w:pPr>
      <w:ins w:id="4959" w:author="ruiyue">
        <w:r>
          <w:t xml:space="preserve">            </w:t>
        </w:r>
        <w:proofErr w:type="spellStart"/>
        <w:r>
          <w:t>enum</w:t>
        </w:r>
        <w:proofErr w:type="spellEnd"/>
        <w:r>
          <w:t>:</w:t>
        </w:r>
      </w:ins>
    </w:p>
    <w:p w14:paraId="0549C4C3" w14:textId="77777777" w:rsidR="00340372" w:rsidRDefault="00340372" w:rsidP="00340372">
      <w:pPr>
        <w:pStyle w:val="PL"/>
        <w:rPr>
          <w:ins w:id="4960" w:author="ruiyue"/>
        </w:rPr>
      </w:pPr>
      <w:ins w:id="4961" w:author="ruiyue">
        <w:r>
          <w:t xml:space="preserve">              - N22</w:t>
        </w:r>
      </w:ins>
    </w:p>
    <w:p w14:paraId="7A0E2A94" w14:textId="77777777" w:rsidR="00340372" w:rsidRDefault="00340372" w:rsidP="00340372">
      <w:pPr>
        <w:pStyle w:val="PL"/>
        <w:rPr>
          <w:ins w:id="4962" w:author="ruiyue"/>
        </w:rPr>
      </w:pPr>
      <w:ins w:id="4963" w:author="ruiyue">
        <w:r>
          <w:t xml:space="preserve">              - N31</w:t>
        </w:r>
      </w:ins>
    </w:p>
    <w:p w14:paraId="0C846362" w14:textId="77777777" w:rsidR="00340372" w:rsidRDefault="00340372" w:rsidP="00340372">
      <w:pPr>
        <w:pStyle w:val="PL"/>
        <w:rPr>
          <w:ins w:id="4964" w:author="ruiyue"/>
        </w:rPr>
      </w:pPr>
      <w:ins w:id="4965" w:author="ruiyue">
        <w:r>
          <w:t xml:space="preserve">        </w:t>
        </w:r>
        <w:proofErr w:type="spellStart"/>
        <w:r>
          <w:t>PCFInterfaces</w:t>
        </w:r>
        <w:proofErr w:type="spellEnd"/>
        <w:r>
          <w:t>:</w:t>
        </w:r>
      </w:ins>
    </w:p>
    <w:p w14:paraId="4DE56491" w14:textId="77777777" w:rsidR="00340372" w:rsidRDefault="00340372" w:rsidP="00340372">
      <w:pPr>
        <w:pStyle w:val="PL"/>
        <w:rPr>
          <w:ins w:id="4966" w:author="ruiyue"/>
        </w:rPr>
      </w:pPr>
      <w:ins w:id="4967" w:author="ruiyue">
        <w:r>
          <w:t xml:space="preserve">          type: array</w:t>
        </w:r>
      </w:ins>
    </w:p>
    <w:p w14:paraId="744FF0D4" w14:textId="77777777" w:rsidR="00340372" w:rsidRDefault="00340372" w:rsidP="00340372">
      <w:pPr>
        <w:pStyle w:val="PL"/>
        <w:rPr>
          <w:ins w:id="4968" w:author="ruiyue"/>
        </w:rPr>
      </w:pPr>
      <w:ins w:id="4969" w:author="ruiyue">
        <w:r>
          <w:t xml:space="preserve">          items:</w:t>
        </w:r>
      </w:ins>
    </w:p>
    <w:p w14:paraId="39D6F345" w14:textId="77777777" w:rsidR="00340372" w:rsidRDefault="00340372" w:rsidP="00340372">
      <w:pPr>
        <w:pStyle w:val="PL"/>
        <w:rPr>
          <w:ins w:id="4970" w:author="ruiyue"/>
        </w:rPr>
      </w:pPr>
      <w:ins w:id="4971" w:author="ruiyue">
        <w:r>
          <w:t xml:space="preserve">            type: string</w:t>
        </w:r>
      </w:ins>
    </w:p>
    <w:p w14:paraId="063F7A75" w14:textId="77777777" w:rsidR="00340372" w:rsidRDefault="00340372" w:rsidP="00340372">
      <w:pPr>
        <w:pStyle w:val="PL"/>
        <w:rPr>
          <w:ins w:id="4972" w:author="ruiyue"/>
        </w:rPr>
      </w:pPr>
      <w:ins w:id="4973" w:author="ruiyue">
        <w:r>
          <w:t xml:space="preserve">            </w:t>
        </w:r>
        <w:proofErr w:type="spellStart"/>
        <w:r>
          <w:t>enum</w:t>
        </w:r>
        <w:proofErr w:type="spellEnd"/>
        <w:r>
          <w:t>:</w:t>
        </w:r>
      </w:ins>
    </w:p>
    <w:p w14:paraId="4C498C8E" w14:textId="77777777" w:rsidR="00340372" w:rsidRDefault="00340372" w:rsidP="00340372">
      <w:pPr>
        <w:pStyle w:val="PL"/>
        <w:rPr>
          <w:ins w:id="4974" w:author="ruiyue"/>
        </w:rPr>
      </w:pPr>
      <w:ins w:id="4975" w:author="ruiyue">
        <w:r>
          <w:t xml:space="preserve">              - N5</w:t>
        </w:r>
      </w:ins>
    </w:p>
    <w:p w14:paraId="3CA20A50" w14:textId="77777777" w:rsidR="00340372" w:rsidRDefault="00340372" w:rsidP="00340372">
      <w:pPr>
        <w:pStyle w:val="PL"/>
        <w:rPr>
          <w:ins w:id="4976" w:author="ruiyue"/>
        </w:rPr>
      </w:pPr>
      <w:ins w:id="4977" w:author="ruiyue">
        <w:r>
          <w:t xml:space="preserve">              - N7</w:t>
        </w:r>
      </w:ins>
    </w:p>
    <w:p w14:paraId="2F727A07" w14:textId="77777777" w:rsidR="00340372" w:rsidRDefault="00340372" w:rsidP="00340372">
      <w:pPr>
        <w:pStyle w:val="PL"/>
        <w:rPr>
          <w:ins w:id="4978" w:author="ruiyue"/>
        </w:rPr>
      </w:pPr>
      <w:ins w:id="4979" w:author="ruiyue">
        <w:r>
          <w:t xml:space="preserve">              - N15</w:t>
        </w:r>
      </w:ins>
    </w:p>
    <w:p w14:paraId="55C025A6" w14:textId="77777777" w:rsidR="00340372" w:rsidRDefault="00340372" w:rsidP="00340372">
      <w:pPr>
        <w:pStyle w:val="PL"/>
        <w:rPr>
          <w:ins w:id="4980" w:author="ruiyue"/>
        </w:rPr>
      </w:pPr>
      <w:ins w:id="4981" w:author="ruiyue">
        <w:r>
          <w:t xml:space="preserve">        </w:t>
        </w:r>
        <w:proofErr w:type="spellStart"/>
        <w:r>
          <w:t>SMFInterfaces</w:t>
        </w:r>
        <w:proofErr w:type="spellEnd"/>
        <w:r>
          <w:t>:</w:t>
        </w:r>
      </w:ins>
    </w:p>
    <w:p w14:paraId="4771399B" w14:textId="77777777" w:rsidR="00340372" w:rsidRDefault="00340372" w:rsidP="00340372">
      <w:pPr>
        <w:pStyle w:val="PL"/>
        <w:rPr>
          <w:ins w:id="4982" w:author="ruiyue"/>
        </w:rPr>
      </w:pPr>
      <w:ins w:id="4983" w:author="ruiyue">
        <w:r>
          <w:lastRenderedPageBreak/>
          <w:t xml:space="preserve">          type: array</w:t>
        </w:r>
      </w:ins>
    </w:p>
    <w:p w14:paraId="5DBBC327" w14:textId="77777777" w:rsidR="00340372" w:rsidRDefault="00340372" w:rsidP="00340372">
      <w:pPr>
        <w:pStyle w:val="PL"/>
        <w:rPr>
          <w:ins w:id="4984" w:author="ruiyue"/>
        </w:rPr>
      </w:pPr>
      <w:ins w:id="4985" w:author="ruiyue">
        <w:r>
          <w:t xml:space="preserve">          items:</w:t>
        </w:r>
      </w:ins>
    </w:p>
    <w:p w14:paraId="073A92D4" w14:textId="77777777" w:rsidR="00340372" w:rsidRDefault="00340372" w:rsidP="00340372">
      <w:pPr>
        <w:pStyle w:val="PL"/>
        <w:rPr>
          <w:ins w:id="4986" w:author="ruiyue"/>
        </w:rPr>
      </w:pPr>
      <w:ins w:id="4987" w:author="ruiyue">
        <w:r>
          <w:t xml:space="preserve">            type: string</w:t>
        </w:r>
      </w:ins>
    </w:p>
    <w:p w14:paraId="6D1F7274" w14:textId="77777777" w:rsidR="00340372" w:rsidRDefault="00340372" w:rsidP="00340372">
      <w:pPr>
        <w:pStyle w:val="PL"/>
        <w:rPr>
          <w:ins w:id="4988" w:author="ruiyue"/>
        </w:rPr>
      </w:pPr>
      <w:ins w:id="4989" w:author="ruiyue">
        <w:r>
          <w:t xml:space="preserve">            </w:t>
        </w:r>
        <w:proofErr w:type="spellStart"/>
        <w:r>
          <w:t>enum</w:t>
        </w:r>
        <w:proofErr w:type="spellEnd"/>
        <w:r>
          <w:t>:</w:t>
        </w:r>
      </w:ins>
    </w:p>
    <w:p w14:paraId="6A76C91E" w14:textId="77777777" w:rsidR="00340372" w:rsidRDefault="00340372" w:rsidP="00340372">
      <w:pPr>
        <w:pStyle w:val="PL"/>
        <w:rPr>
          <w:ins w:id="4990" w:author="ruiyue"/>
        </w:rPr>
      </w:pPr>
      <w:ins w:id="4991" w:author="ruiyue">
        <w:r>
          <w:t xml:space="preserve">              - N4</w:t>
        </w:r>
      </w:ins>
    </w:p>
    <w:p w14:paraId="6A0E8333" w14:textId="77777777" w:rsidR="00340372" w:rsidRDefault="00340372" w:rsidP="00340372">
      <w:pPr>
        <w:pStyle w:val="PL"/>
        <w:rPr>
          <w:ins w:id="4992" w:author="ruiyue"/>
        </w:rPr>
      </w:pPr>
      <w:ins w:id="4993" w:author="ruiyue">
        <w:r>
          <w:t xml:space="preserve">              - N7</w:t>
        </w:r>
      </w:ins>
    </w:p>
    <w:p w14:paraId="49CC2CAB" w14:textId="77777777" w:rsidR="00340372" w:rsidRDefault="00340372" w:rsidP="00340372">
      <w:pPr>
        <w:pStyle w:val="PL"/>
        <w:rPr>
          <w:ins w:id="4994" w:author="ruiyue"/>
        </w:rPr>
      </w:pPr>
      <w:ins w:id="4995" w:author="ruiyue">
        <w:r>
          <w:t xml:space="preserve">              - N10</w:t>
        </w:r>
      </w:ins>
    </w:p>
    <w:p w14:paraId="38DA809A" w14:textId="77777777" w:rsidR="00340372" w:rsidRDefault="00340372" w:rsidP="00340372">
      <w:pPr>
        <w:pStyle w:val="PL"/>
        <w:rPr>
          <w:ins w:id="4996" w:author="ruiyue"/>
        </w:rPr>
      </w:pPr>
      <w:ins w:id="4997" w:author="ruiyue">
        <w:r>
          <w:t xml:space="preserve">              - N11</w:t>
        </w:r>
      </w:ins>
    </w:p>
    <w:p w14:paraId="31845DAD" w14:textId="77777777" w:rsidR="00340372" w:rsidRDefault="00340372" w:rsidP="00340372">
      <w:pPr>
        <w:pStyle w:val="PL"/>
        <w:rPr>
          <w:ins w:id="4998" w:author="ruiyue"/>
        </w:rPr>
      </w:pPr>
      <w:ins w:id="4999" w:author="ruiyue">
        <w:r>
          <w:t xml:space="preserve">              - S5-C</w:t>
        </w:r>
      </w:ins>
    </w:p>
    <w:p w14:paraId="3E0A857F" w14:textId="77777777" w:rsidR="00340372" w:rsidRDefault="00340372" w:rsidP="00340372">
      <w:pPr>
        <w:pStyle w:val="PL"/>
        <w:rPr>
          <w:ins w:id="5000" w:author="ruiyue"/>
        </w:rPr>
      </w:pPr>
      <w:ins w:id="5001" w:author="ruiyue">
        <w:r>
          <w:t xml:space="preserve">        </w:t>
        </w:r>
        <w:proofErr w:type="spellStart"/>
        <w:r>
          <w:t>SMSFInterfaces</w:t>
        </w:r>
        <w:proofErr w:type="spellEnd"/>
        <w:r>
          <w:t>:</w:t>
        </w:r>
      </w:ins>
    </w:p>
    <w:p w14:paraId="34B03633" w14:textId="77777777" w:rsidR="00340372" w:rsidRDefault="00340372" w:rsidP="00340372">
      <w:pPr>
        <w:pStyle w:val="PL"/>
        <w:rPr>
          <w:ins w:id="5002" w:author="ruiyue"/>
        </w:rPr>
      </w:pPr>
      <w:ins w:id="5003" w:author="ruiyue">
        <w:r>
          <w:t xml:space="preserve">          type: array</w:t>
        </w:r>
      </w:ins>
    </w:p>
    <w:p w14:paraId="671C0CEE" w14:textId="77777777" w:rsidR="00340372" w:rsidRDefault="00340372" w:rsidP="00340372">
      <w:pPr>
        <w:pStyle w:val="PL"/>
        <w:rPr>
          <w:ins w:id="5004" w:author="ruiyue"/>
        </w:rPr>
      </w:pPr>
      <w:ins w:id="5005" w:author="ruiyue">
        <w:r>
          <w:t xml:space="preserve">          items:</w:t>
        </w:r>
      </w:ins>
    </w:p>
    <w:p w14:paraId="3A28EE76" w14:textId="77777777" w:rsidR="00340372" w:rsidRDefault="00340372" w:rsidP="00340372">
      <w:pPr>
        <w:pStyle w:val="PL"/>
        <w:rPr>
          <w:ins w:id="5006" w:author="ruiyue"/>
        </w:rPr>
      </w:pPr>
      <w:ins w:id="5007" w:author="ruiyue">
        <w:r>
          <w:t xml:space="preserve">            type: string</w:t>
        </w:r>
      </w:ins>
    </w:p>
    <w:p w14:paraId="4F510334" w14:textId="77777777" w:rsidR="00340372" w:rsidRDefault="00340372" w:rsidP="00340372">
      <w:pPr>
        <w:pStyle w:val="PL"/>
        <w:rPr>
          <w:ins w:id="5008" w:author="ruiyue"/>
        </w:rPr>
      </w:pPr>
      <w:ins w:id="5009" w:author="ruiyue">
        <w:r>
          <w:t xml:space="preserve">            </w:t>
        </w:r>
        <w:proofErr w:type="spellStart"/>
        <w:r>
          <w:t>enum</w:t>
        </w:r>
        <w:proofErr w:type="spellEnd"/>
        <w:r>
          <w:t>:</w:t>
        </w:r>
      </w:ins>
    </w:p>
    <w:p w14:paraId="71F4AFAA" w14:textId="77777777" w:rsidR="00340372" w:rsidRDefault="00340372" w:rsidP="00340372">
      <w:pPr>
        <w:pStyle w:val="PL"/>
        <w:rPr>
          <w:ins w:id="5010" w:author="ruiyue"/>
        </w:rPr>
      </w:pPr>
      <w:ins w:id="5011" w:author="ruiyue">
        <w:r>
          <w:t xml:space="preserve">              - N20</w:t>
        </w:r>
      </w:ins>
    </w:p>
    <w:p w14:paraId="5303FB6D" w14:textId="77777777" w:rsidR="00340372" w:rsidRDefault="00340372" w:rsidP="00340372">
      <w:pPr>
        <w:pStyle w:val="PL"/>
        <w:rPr>
          <w:ins w:id="5012" w:author="ruiyue"/>
        </w:rPr>
      </w:pPr>
      <w:ins w:id="5013" w:author="ruiyue">
        <w:r>
          <w:t xml:space="preserve">              - N21</w:t>
        </w:r>
      </w:ins>
    </w:p>
    <w:p w14:paraId="5AD16960" w14:textId="77777777" w:rsidR="00340372" w:rsidRDefault="00340372" w:rsidP="00340372">
      <w:pPr>
        <w:pStyle w:val="PL"/>
        <w:rPr>
          <w:ins w:id="5014" w:author="ruiyue"/>
        </w:rPr>
      </w:pPr>
      <w:ins w:id="5015" w:author="ruiyue">
        <w:r>
          <w:t xml:space="preserve">        </w:t>
        </w:r>
        <w:proofErr w:type="spellStart"/>
        <w:r>
          <w:t>UDMInterfaces</w:t>
        </w:r>
        <w:proofErr w:type="spellEnd"/>
        <w:r>
          <w:t>:</w:t>
        </w:r>
      </w:ins>
    </w:p>
    <w:p w14:paraId="2EC46D7B" w14:textId="77777777" w:rsidR="00340372" w:rsidRDefault="00340372" w:rsidP="00340372">
      <w:pPr>
        <w:pStyle w:val="PL"/>
        <w:rPr>
          <w:ins w:id="5016" w:author="ruiyue"/>
        </w:rPr>
      </w:pPr>
      <w:ins w:id="5017" w:author="ruiyue">
        <w:r>
          <w:t xml:space="preserve">          type: array</w:t>
        </w:r>
      </w:ins>
    </w:p>
    <w:p w14:paraId="40A8C6D9" w14:textId="77777777" w:rsidR="00340372" w:rsidRDefault="00340372" w:rsidP="00340372">
      <w:pPr>
        <w:pStyle w:val="PL"/>
        <w:rPr>
          <w:ins w:id="5018" w:author="ruiyue"/>
        </w:rPr>
      </w:pPr>
      <w:ins w:id="5019" w:author="ruiyue">
        <w:r>
          <w:t xml:space="preserve">          items:</w:t>
        </w:r>
      </w:ins>
    </w:p>
    <w:p w14:paraId="25E15165" w14:textId="77777777" w:rsidR="00340372" w:rsidRDefault="00340372" w:rsidP="00340372">
      <w:pPr>
        <w:pStyle w:val="PL"/>
        <w:rPr>
          <w:ins w:id="5020" w:author="ruiyue"/>
        </w:rPr>
      </w:pPr>
      <w:ins w:id="5021" w:author="ruiyue">
        <w:r>
          <w:t xml:space="preserve">            type: string</w:t>
        </w:r>
      </w:ins>
    </w:p>
    <w:p w14:paraId="4FFC4C02" w14:textId="77777777" w:rsidR="00340372" w:rsidRDefault="00340372" w:rsidP="00340372">
      <w:pPr>
        <w:pStyle w:val="PL"/>
        <w:rPr>
          <w:ins w:id="5022" w:author="ruiyue"/>
        </w:rPr>
      </w:pPr>
      <w:ins w:id="5023" w:author="ruiyue">
        <w:r>
          <w:t xml:space="preserve">            </w:t>
        </w:r>
        <w:proofErr w:type="spellStart"/>
        <w:r>
          <w:t>enum</w:t>
        </w:r>
        <w:proofErr w:type="spellEnd"/>
        <w:r>
          <w:t>:</w:t>
        </w:r>
      </w:ins>
    </w:p>
    <w:p w14:paraId="1CFCCB09" w14:textId="77777777" w:rsidR="00340372" w:rsidRDefault="00340372" w:rsidP="00340372">
      <w:pPr>
        <w:pStyle w:val="PL"/>
        <w:rPr>
          <w:ins w:id="5024" w:author="ruiyue"/>
        </w:rPr>
      </w:pPr>
      <w:ins w:id="5025" w:author="ruiyue">
        <w:r>
          <w:t xml:space="preserve">              - N8</w:t>
        </w:r>
      </w:ins>
    </w:p>
    <w:p w14:paraId="2905D7BC" w14:textId="77777777" w:rsidR="00340372" w:rsidRDefault="00340372" w:rsidP="00340372">
      <w:pPr>
        <w:pStyle w:val="PL"/>
        <w:rPr>
          <w:ins w:id="5026" w:author="ruiyue"/>
        </w:rPr>
      </w:pPr>
      <w:ins w:id="5027" w:author="ruiyue">
        <w:r>
          <w:t xml:space="preserve">              - N10</w:t>
        </w:r>
      </w:ins>
    </w:p>
    <w:p w14:paraId="60321B5D" w14:textId="77777777" w:rsidR="00340372" w:rsidRDefault="00340372" w:rsidP="00340372">
      <w:pPr>
        <w:pStyle w:val="PL"/>
        <w:rPr>
          <w:ins w:id="5028" w:author="ruiyue"/>
        </w:rPr>
      </w:pPr>
      <w:ins w:id="5029" w:author="ruiyue">
        <w:r>
          <w:t xml:space="preserve">              - N13</w:t>
        </w:r>
      </w:ins>
    </w:p>
    <w:p w14:paraId="7D50B757" w14:textId="77777777" w:rsidR="00340372" w:rsidRDefault="00340372" w:rsidP="00340372">
      <w:pPr>
        <w:pStyle w:val="PL"/>
        <w:rPr>
          <w:ins w:id="5030" w:author="ruiyue"/>
        </w:rPr>
      </w:pPr>
      <w:ins w:id="5031" w:author="ruiyue">
        <w:r>
          <w:t xml:space="preserve">              - N21</w:t>
        </w:r>
      </w:ins>
    </w:p>
    <w:p w14:paraId="1C968EC7" w14:textId="77777777" w:rsidR="00340372" w:rsidRDefault="00340372" w:rsidP="00340372">
      <w:pPr>
        <w:pStyle w:val="PL"/>
        <w:rPr>
          <w:ins w:id="5032" w:author="ruiyue"/>
        </w:rPr>
      </w:pPr>
      <w:ins w:id="5033" w:author="ruiyue">
        <w:r>
          <w:t xml:space="preserve">              - NU1</w:t>
        </w:r>
      </w:ins>
    </w:p>
    <w:p w14:paraId="56F019AB" w14:textId="77777777" w:rsidR="00340372" w:rsidRDefault="00340372" w:rsidP="00340372">
      <w:pPr>
        <w:pStyle w:val="PL"/>
        <w:rPr>
          <w:ins w:id="5034" w:author="ruiyue"/>
        </w:rPr>
      </w:pPr>
      <w:ins w:id="5035" w:author="ruiyue">
        <w:r>
          <w:t xml:space="preserve">        </w:t>
        </w:r>
        <w:proofErr w:type="spellStart"/>
        <w:r>
          <w:t>UPFInterfaces</w:t>
        </w:r>
        <w:proofErr w:type="spellEnd"/>
        <w:r>
          <w:t>:</w:t>
        </w:r>
      </w:ins>
    </w:p>
    <w:p w14:paraId="5415A9DC" w14:textId="77777777" w:rsidR="00340372" w:rsidRDefault="00340372" w:rsidP="00340372">
      <w:pPr>
        <w:pStyle w:val="PL"/>
        <w:rPr>
          <w:ins w:id="5036" w:author="ruiyue"/>
        </w:rPr>
      </w:pPr>
      <w:ins w:id="5037" w:author="ruiyue">
        <w:r>
          <w:t xml:space="preserve">          type: array</w:t>
        </w:r>
      </w:ins>
    </w:p>
    <w:p w14:paraId="5E22369C" w14:textId="77777777" w:rsidR="00340372" w:rsidRDefault="00340372" w:rsidP="00340372">
      <w:pPr>
        <w:pStyle w:val="PL"/>
        <w:rPr>
          <w:ins w:id="5038" w:author="ruiyue"/>
        </w:rPr>
      </w:pPr>
      <w:ins w:id="5039" w:author="ruiyue">
        <w:r>
          <w:t xml:space="preserve">          items:</w:t>
        </w:r>
      </w:ins>
    </w:p>
    <w:p w14:paraId="6195E8C5" w14:textId="77777777" w:rsidR="00340372" w:rsidRDefault="00340372" w:rsidP="00340372">
      <w:pPr>
        <w:pStyle w:val="PL"/>
        <w:rPr>
          <w:ins w:id="5040" w:author="ruiyue"/>
        </w:rPr>
      </w:pPr>
      <w:ins w:id="5041" w:author="ruiyue">
        <w:r>
          <w:t xml:space="preserve">            type: string</w:t>
        </w:r>
      </w:ins>
    </w:p>
    <w:p w14:paraId="4F0FAF33" w14:textId="77777777" w:rsidR="00340372" w:rsidRDefault="00340372" w:rsidP="00340372">
      <w:pPr>
        <w:pStyle w:val="PL"/>
        <w:rPr>
          <w:ins w:id="5042" w:author="ruiyue"/>
        </w:rPr>
      </w:pPr>
      <w:ins w:id="5043" w:author="ruiyue">
        <w:r>
          <w:t xml:space="preserve">            </w:t>
        </w:r>
        <w:proofErr w:type="spellStart"/>
        <w:r>
          <w:t>enum</w:t>
        </w:r>
        <w:proofErr w:type="spellEnd"/>
        <w:r>
          <w:t>:</w:t>
        </w:r>
      </w:ins>
    </w:p>
    <w:p w14:paraId="27C10501" w14:textId="77777777" w:rsidR="00340372" w:rsidRDefault="00340372" w:rsidP="00340372">
      <w:pPr>
        <w:pStyle w:val="PL"/>
        <w:rPr>
          <w:ins w:id="5044" w:author="ruiyue"/>
        </w:rPr>
      </w:pPr>
      <w:ins w:id="5045" w:author="ruiyue">
        <w:r>
          <w:t xml:space="preserve">              - N4</w:t>
        </w:r>
      </w:ins>
    </w:p>
    <w:p w14:paraId="32E9CA29" w14:textId="77777777" w:rsidR="00340372" w:rsidRDefault="00340372" w:rsidP="00340372">
      <w:pPr>
        <w:pStyle w:val="PL"/>
        <w:rPr>
          <w:ins w:id="5046" w:author="ruiyue"/>
        </w:rPr>
      </w:pPr>
      <w:ins w:id="5047" w:author="ruiyue">
        <w:r>
          <w:t xml:space="preserve">        ng-</w:t>
        </w:r>
        <w:proofErr w:type="spellStart"/>
        <w:r>
          <w:t>eNBInterfaces</w:t>
        </w:r>
        <w:proofErr w:type="spellEnd"/>
        <w:r>
          <w:t>:</w:t>
        </w:r>
      </w:ins>
    </w:p>
    <w:p w14:paraId="4DFD55B8" w14:textId="77777777" w:rsidR="00340372" w:rsidRDefault="00340372" w:rsidP="00340372">
      <w:pPr>
        <w:pStyle w:val="PL"/>
        <w:rPr>
          <w:ins w:id="5048" w:author="ruiyue"/>
        </w:rPr>
      </w:pPr>
      <w:ins w:id="5049" w:author="ruiyue">
        <w:r>
          <w:t xml:space="preserve">          type: array</w:t>
        </w:r>
      </w:ins>
    </w:p>
    <w:p w14:paraId="0ACE50FC" w14:textId="77777777" w:rsidR="00340372" w:rsidRDefault="00340372" w:rsidP="00340372">
      <w:pPr>
        <w:pStyle w:val="PL"/>
        <w:rPr>
          <w:ins w:id="5050" w:author="ruiyue"/>
        </w:rPr>
      </w:pPr>
      <w:ins w:id="5051" w:author="ruiyue">
        <w:r>
          <w:t xml:space="preserve">          items:</w:t>
        </w:r>
      </w:ins>
    </w:p>
    <w:p w14:paraId="28057E8F" w14:textId="77777777" w:rsidR="00340372" w:rsidRDefault="00340372" w:rsidP="00340372">
      <w:pPr>
        <w:pStyle w:val="PL"/>
        <w:rPr>
          <w:ins w:id="5052" w:author="ruiyue"/>
        </w:rPr>
      </w:pPr>
      <w:ins w:id="5053" w:author="ruiyue">
        <w:r>
          <w:t xml:space="preserve">            type: string</w:t>
        </w:r>
      </w:ins>
    </w:p>
    <w:p w14:paraId="75D4F176" w14:textId="77777777" w:rsidR="00340372" w:rsidRDefault="00340372" w:rsidP="00340372">
      <w:pPr>
        <w:pStyle w:val="PL"/>
        <w:rPr>
          <w:ins w:id="5054" w:author="ruiyue"/>
        </w:rPr>
      </w:pPr>
      <w:ins w:id="5055" w:author="ruiyue">
        <w:r>
          <w:t xml:space="preserve">            </w:t>
        </w:r>
        <w:proofErr w:type="spellStart"/>
        <w:r>
          <w:t>enum</w:t>
        </w:r>
        <w:proofErr w:type="spellEnd"/>
        <w:r>
          <w:t>:</w:t>
        </w:r>
      </w:ins>
    </w:p>
    <w:p w14:paraId="054040F2" w14:textId="77777777" w:rsidR="00340372" w:rsidRDefault="00340372" w:rsidP="00340372">
      <w:pPr>
        <w:pStyle w:val="PL"/>
        <w:rPr>
          <w:ins w:id="5056" w:author="ruiyue"/>
        </w:rPr>
      </w:pPr>
      <w:ins w:id="5057" w:author="ruiyue">
        <w:r>
          <w:t xml:space="preserve">              - NG-C</w:t>
        </w:r>
      </w:ins>
    </w:p>
    <w:p w14:paraId="0D0827CF" w14:textId="77777777" w:rsidR="00340372" w:rsidRDefault="00340372" w:rsidP="00340372">
      <w:pPr>
        <w:pStyle w:val="PL"/>
        <w:rPr>
          <w:ins w:id="5058" w:author="ruiyue"/>
        </w:rPr>
      </w:pPr>
      <w:ins w:id="5059" w:author="ruiyue">
        <w:r>
          <w:t xml:space="preserve">              - </w:t>
        </w:r>
        <w:proofErr w:type="spellStart"/>
        <w:r>
          <w:t>Xn</w:t>
        </w:r>
        <w:proofErr w:type="spellEnd"/>
        <w:r>
          <w:t>-C</w:t>
        </w:r>
      </w:ins>
    </w:p>
    <w:p w14:paraId="0CEBE3E7" w14:textId="77777777" w:rsidR="00340372" w:rsidRDefault="00340372" w:rsidP="00340372">
      <w:pPr>
        <w:pStyle w:val="PL"/>
        <w:rPr>
          <w:ins w:id="5060" w:author="ruiyue"/>
        </w:rPr>
      </w:pPr>
      <w:ins w:id="5061" w:author="ruiyue">
        <w:r>
          <w:t xml:space="preserve">              - </w:t>
        </w:r>
        <w:proofErr w:type="spellStart"/>
        <w:r>
          <w:t>Uu</w:t>
        </w:r>
        <w:proofErr w:type="spellEnd"/>
      </w:ins>
    </w:p>
    <w:p w14:paraId="5092D521" w14:textId="77777777" w:rsidR="00340372" w:rsidRDefault="00340372" w:rsidP="00340372">
      <w:pPr>
        <w:pStyle w:val="PL"/>
        <w:rPr>
          <w:ins w:id="5062" w:author="ruiyue"/>
        </w:rPr>
      </w:pPr>
      <w:ins w:id="5063" w:author="ruiyue">
        <w:r>
          <w:t xml:space="preserve">        gNB-CU-</w:t>
        </w:r>
        <w:proofErr w:type="spellStart"/>
        <w:r>
          <w:t>CPInterfaces</w:t>
        </w:r>
        <w:proofErr w:type="spellEnd"/>
        <w:r>
          <w:t>:</w:t>
        </w:r>
      </w:ins>
    </w:p>
    <w:p w14:paraId="2C074661" w14:textId="77777777" w:rsidR="00340372" w:rsidRDefault="00340372" w:rsidP="00340372">
      <w:pPr>
        <w:pStyle w:val="PL"/>
        <w:rPr>
          <w:ins w:id="5064" w:author="ruiyue"/>
        </w:rPr>
      </w:pPr>
      <w:ins w:id="5065" w:author="ruiyue">
        <w:r>
          <w:t xml:space="preserve">          type: array</w:t>
        </w:r>
      </w:ins>
    </w:p>
    <w:p w14:paraId="2E23C697" w14:textId="77777777" w:rsidR="00340372" w:rsidRDefault="00340372" w:rsidP="00340372">
      <w:pPr>
        <w:pStyle w:val="PL"/>
        <w:rPr>
          <w:ins w:id="5066" w:author="ruiyue"/>
        </w:rPr>
      </w:pPr>
      <w:ins w:id="5067" w:author="ruiyue">
        <w:r>
          <w:t xml:space="preserve">          items:</w:t>
        </w:r>
      </w:ins>
    </w:p>
    <w:p w14:paraId="2D86500B" w14:textId="77777777" w:rsidR="00340372" w:rsidRDefault="00340372" w:rsidP="00340372">
      <w:pPr>
        <w:pStyle w:val="PL"/>
        <w:rPr>
          <w:ins w:id="5068" w:author="ruiyue"/>
        </w:rPr>
      </w:pPr>
      <w:ins w:id="5069" w:author="ruiyue">
        <w:r>
          <w:t xml:space="preserve">            type: string</w:t>
        </w:r>
      </w:ins>
    </w:p>
    <w:p w14:paraId="14B990E3" w14:textId="77777777" w:rsidR="00340372" w:rsidRDefault="00340372" w:rsidP="00340372">
      <w:pPr>
        <w:pStyle w:val="PL"/>
        <w:rPr>
          <w:ins w:id="5070" w:author="ruiyue"/>
        </w:rPr>
      </w:pPr>
      <w:ins w:id="5071" w:author="ruiyue">
        <w:r>
          <w:t xml:space="preserve">            </w:t>
        </w:r>
        <w:proofErr w:type="spellStart"/>
        <w:r>
          <w:t>enum</w:t>
        </w:r>
        <w:proofErr w:type="spellEnd"/>
        <w:r>
          <w:t>:</w:t>
        </w:r>
      </w:ins>
    </w:p>
    <w:p w14:paraId="2DF8149B" w14:textId="77777777" w:rsidR="00340372" w:rsidRDefault="00340372" w:rsidP="00340372">
      <w:pPr>
        <w:pStyle w:val="PL"/>
        <w:rPr>
          <w:ins w:id="5072" w:author="ruiyue"/>
        </w:rPr>
      </w:pPr>
      <w:ins w:id="5073" w:author="ruiyue">
        <w:r>
          <w:t xml:space="preserve">              - NG-C</w:t>
        </w:r>
      </w:ins>
    </w:p>
    <w:p w14:paraId="213B445E" w14:textId="77777777" w:rsidR="00340372" w:rsidRDefault="00340372" w:rsidP="00340372">
      <w:pPr>
        <w:pStyle w:val="PL"/>
        <w:rPr>
          <w:ins w:id="5074" w:author="ruiyue"/>
        </w:rPr>
      </w:pPr>
      <w:ins w:id="5075" w:author="ruiyue">
        <w:r>
          <w:t xml:space="preserve">              - </w:t>
        </w:r>
        <w:proofErr w:type="spellStart"/>
        <w:r>
          <w:t>Xn</w:t>
        </w:r>
        <w:proofErr w:type="spellEnd"/>
        <w:r>
          <w:t>-C</w:t>
        </w:r>
      </w:ins>
    </w:p>
    <w:p w14:paraId="79BA9D9E" w14:textId="77777777" w:rsidR="00340372" w:rsidRDefault="00340372" w:rsidP="00340372">
      <w:pPr>
        <w:pStyle w:val="PL"/>
        <w:rPr>
          <w:ins w:id="5076" w:author="ruiyue"/>
        </w:rPr>
      </w:pPr>
      <w:ins w:id="5077" w:author="ruiyue">
        <w:r>
          <w:t xml:space="preserve">              - </w:t>
        </w:r>
        <w:proofErr w:type="spellStart"/>
        <w:r>
          <w:t>Uu</w:t>
        </w:r>
        <w:proofErr w:type="spellEnd"/>
      </w:ins>
    </w:p>
    <w:p w14:paraId="073D9D94" w14:textId="77777777" w:rsidR="00340372" w:rsidRDefault="00340372" w:rsidP="00340372">
      <w:pPr>
        <w:pStyle w:val="PL"/>
        <w:rPr>
          <w:ins w:id="5078" w:author="ruiyue"/>
        </w:rPr>
      </w:pPr>
      <w:ins w:id="5079" w:author="ruiyue">
        <w:r>
          <w:t xml:space="preserve">              - F1-C</w:t>
        </w:r>
      </w:ins>
    </w:p>
    <w:p w14:paraId="61D2EEE3" w14:textId="77777777" w:rsidR="00340372" w:rsidRDefault="00340372" w:rsidP="00340372">
      <w:pPr>
        <w:pStyle w:val="PL"/>
        <w:rPr>
          <w:ins w:id="5080" w:author="ruiyue"/>
        </w:rPr>
      </w:pPr>
      <w:ins w:id="5081" w:author="ruiyue">
        <w:r>
          <w:t xml:space="preserve">              - E1</w:t>
        </w:r>
      </w:ins>
    </w:p>
    <w:p w14:paraId="7423562D" w14:textId="77777777" w:rsidR="00340372" w:rsidRDefault="00340372" w:rsidP="00340372">
      <w:pPr>
        <w:pStyle w:val="PL"/>
        <w:rPr>
          <w:ins w:id="5082" w:author="ruiyue"/>
        </w:rPr>
      </w:pPr>
      <w:ins w:id="5083" w:author="ruiyue">
        <w:r>
          <w:t xml:space="preserve">              - X2-C</w:t>
        </w:r>
      </w:ins>
    </w:p>
    <w:p w14:paraId="0AADE2C7" w14:textId="77777777" w:rsidR="00340372" w:rsidRDefault="00340372" w:rsidP="00340372">
      <w:pPr>
        <w:pStyle w:val="PL"/>
        <w:rPr>
          <w:ins w:id="5084" w:author="ruiyue"/>
        </w:rPr>
      </w:pPr>
      <w:ins w:id="5085" w:author="ruiyue">
        <w:r>
          <w:t xml:space="preserve">        gNB-CU-</w:t>
        </w:r>
        <w:proofErr w:type="spellStart"/>
        <w:r>
          <w:t>UPInterfaces</w:t>
        </w:r>
        <w:proofErr w:type="spellEnd"/>
        <w:r>
          <w:t>:</w:t>
        </w:r>
      </w:ins>
    </w:p>
    <w:p w14:paraId="4BE1AB75" w14:textId="77777777" w:rsidR="00340372" w:rsidRDefault="00340372" w:rsidP="00340372">
      <w:pPr>
        <w:pStyle w:val="PL"/>
        <w:rPr>
          <w:ins w:id="5086" w:author="ruiyue"/>
        </w:rPr>
      </w:pPr>
      <w:ins w:id="5087" w:author="ruiyue">
        <w:r>
          <w:t xml:space="preserve">          type: array</w:t>
        </w:r>
      </w:ins>
    </w:p>
    <w:p w14:paraId="2B7B8611" w14:textId="77777777" w:rsidR="00340372" w:rsidRDefault="00340372" w:rsidP="00340372">
      <w:pPr>
        <w:pStyle w:val="PL"/>
        <w:rPr>
          <w:ins w:id="5088" w:author="ruiyue"/>
        </w:rPr>
      </w:pPr>
      <w:ins w:id="5089" w:author="ruiyue">
        <w:r>
          <w:t xml:space="preserve">          items:</w:t>
        </w:r>
      </w:ins>
    </w:p>
    <w:p w14:paraId="3CD2F67E" w14:textId="77777777" w:rsidR="00340372" w:rsidRDefault="00340372" w:rsidP="00340372">
      <w:pPr>
        <w:pStyle w:val="PL"/>
        <w:rPr>
          <w:ins w:id="5090" w:author="ruiyue"/>
        </w:rPr>
      </w:pPr>
      <w:ins w:id="5091" w:author="ruiyue">
        <w:r>
          <w:t xml:space="preserve">            type: string</w:t>
        </w:r>
      </w:ins>
    </w:p>
    <w:p w14:paraId="04472215" w14:textId="77777777" w:rsidR="00340372" w:rsidRDefault="00340372" w:rsidP="00340372">
      <w:pPr>
        <w:pStyle w:val="PL"/>
        <w:rPr>
          <w:ins w:id="5092" w:author="ruiyue"/>
        </w:rPr>
      </w:pPr>
      <w:ins w:id="5093" w:author="ruiyue">
        <w:r>
          <w:t xml:space="preserve">            </w:t>
        </w:r>
        <w:proofErr w:type="spellStart"/>
        <w:r>
          <w:t>enum</w:t>
        </w:r>
        <w:proofErr w:type="spellEnd"/>
        <w:r>
          <w:t>:</w:t>
        </w:r>
      </w:ins>
    </w:p>
    <w:p w14:paraId="37F33F18" w14:textId="77777777" w:rsidR="00340372" w:rsidRDefault="00340372" w:rsidP="00340372">
      <w:pPr>
        <w:pStyle w:val="PL"/>
        <w:rPr>
          <w:ins w:id="5094" w:author="ruiyue"/>
        </w:rPr>
      </w:pPr>
      <w:ins w:id="5095" w:author="ruiyue">
        <w:r>
          <w:t xml:space="preserve">              - E1</w:t>
        </w:r>
      </w:ins>
    </w:p>
    <w:p w14:paraId="09C84FCB" w14:textId="77777777" w:rsidR="00340372" w:rsidRDefault="00340372" w:rsidP="00340372">
      <w:pPr>
        <w:pStyle w:val="PL"/>
        <w:rPr>
          <w:ins w:id="5096" w:author="ruiyue"/>
        </w:rPr>
      </w:pPr>
      <w:ins w:id="5097" w:author="ruiyue">
        <w:r>
          <w:t xml:space="preserve">        gNB-</w:t>
        </w:r>
        <w:proofErr w:type="spellStart"/>
        <w:r>
          <w:t>DUInterfaces</w:t>
        </w:r>
        <w:proofErr w:type="spellEnd"/>
        <w:r>
          <w:t>:</w:t>
        </w:r>
      </w:ins>
    </w:p>
    <w:p w14:paraId="64A9CA94" w14:textId="77777777" w:rsidR="00340372" w:rsidRDefault="00340372" w:rsidP="00340372">
      <w:pPr>
        <w:pStyle w:val="PL"/>
        <w:rPr>
          <w:ins w:id="5098" w:author="ruiyue"/>
        </w:rPr>
      </w:pPr>
      <w:ins w:id="5099" w:author="ruiyue">
        <w:r>
          <w:t xml:space="preserve">          type: array</w:t>
        </w:r>
      </w:ins>
    </w:p>
    <w:p w14:paraId="60CD7392" w14:textId="77777777" w:rsidR="00340372" w:rsidRDefault="00340372" w:rsidP="00340372">
      <w:pPr>
        <w:pStyle w:val="PL"/>
        <w:rPr>
          <w:ins w:id="5100" w:author="ruiyue"/>
        </w:rPr>
      </w:pPr>
      <w:ins w:id="5101" w:author="ruiyue">
        <w:r>
          <w:t xml:space="preserve">          items:</w:t>
        </w:r>
      </w:ins>
    </w:p>
    <w:p w14:paraId="44D77FC8" w14:textId="77777777" w:rsidR="00340372" w:rsidRDefault="00340372" w:rsidP="00340372">
      <w:pPr>
        <w:pStyle w:val="PL"/>
        <w:rPr>
          <w:ins w:id="5102" w:author="ruiyue"/>
        </w:rPr>
      </w:pPr>
      <w:ins w:id="5103" w:author="ruiyue">
        <w:r>
          <w:t xml:space="preserve">            type: string</w:t>
        </w:r>
      </w:ins>
    </w:p>
    <w:p w14:paraId="1A4DEA09" w14:textId="77777777" w:rsidR="00340372" w:rsidRDefault="00340372" w:rsidP="00340372">
      <w:pPr>
        <w:pStyle w:val="PL"/>
        <w:rPr>
          <w:ins w:id="5104" w:author="ruiyue"/>
        </w:rPr>
      </w:pPr>
      <w:ins w:id="5105" w:author="ruiyue">
        <w:r>
          <w:t xml:space="preserve">            </w:t>
        </w:r>
        <w:proofErr w:type="spellStart"/>
        <w:r>
          <w:t>enum</w:t>
        </w:r>
        <w:proofErr w:type="spellEnd"/>
        <w:r>
          <w:t>:</w:t>
        </w:r>
      </w:ins>
    </w:p>
    <w:p w14:paraId="3A180E99" w14:textId="77777777" w:rsidR="00340372" w:rsidRDefault="00340372" w:rsidP="00340372">
      <w:pPr>
        <w:pStyle w:val="PL"/>
        <w:rPr>
          <w:ins w:id="5106" w:author="ruiyue"/>
        </w:rPr>
      </w:pPr>
      <w:ins w:id="5107" w:author="ruiyue">
        <w:r>
          <w:t xml:space="preserve">              - F1-C</w:t>
        </w:r>
      </w:ins>
    </w:p>
    <w:p w14:paraId="47F4C751" w14:textId="77777777" w:rsidR="00340372" w:rsidRDefault="00340372" w:rsidP="00340372">
      <w:pPr>
        <w:pStyle w:val="PL"/>
        <w:rPr>
          <w:ins w:id="5108" w:author="ruiyue"/>
        </w:rPr>
      </w:pPr>
    </w:p>
    <w:p w14:paraId="148F500F" w14:textId="77777777" w:rsidR="00340372" w:rsidRDefault="00340372" w:rsidP="00340372">
      <w:pPr>
        <w:pStyle w:val="PL"/>
        <w:rPr>
          <w:ins w:id="5109" w:author="ruiyue"/>
        </w:rPr>
      </w:pPr>
      <w:ins w:id="5110" w:author="ruiyue">
        <w:r>
          <w:t xml:space="preserve">    </w:t>
        </w:r>
        <w:proofErr w:type="spellStart"/>
        <w:r>
          <w:t>listOfNeTypes</w:t>
        </w:r>
        <w:proofErr w:type="spellEnd"/>
        <w:r>
          <w:t>-Type:</w:t>
        </w:r>
      </w:ins>
    </w:p>
    <w:p w14:paraId="58FF1CED" w14:textId="77777777" w:rsidR="00340372" w:rsidRDefault="00340372" w:rsidP="00340372">
      <w:pPr>
        <w:pStyle w:val="PL"/>
        <w:rPr>
          <w:ins w:id="5111" w:author="ruiyue"/>
        </w:rPr>
      </w:pPr>
      <w:ins w:id="5112" w:author="ruiyue">
        <w:r>
          <w:t xml:space="preserve">      description: The Network Element types where Trace Session activation is needed. See 3GPP TS 32.422 clause 5.4 for additional details.</w:t>
        </w:r>
      </w:ins>
    </w:p>
    <w:p w14:paraId="4E0582E5" w14:textId="77777777" w:rsidR="00340372" w:rsidRDefault="00340372" w:rsidP="00340372">
      <w:pPr>
        <w:pStyle w:val="PL"/>
        <w:rPr>
          <w:ins w:id="5113" w:author="ruiyue"/>
        </w:rPr>
      </w:pPr>
      <w:ins w:id="5114" w:author="ruiyue">
        <w:r>
          <w:t xml:space="preserve">      type: array</w:t>
        </w:r>
      </w:ins>
    </w:p>
    <w:p w14:paraId="447B5A04" w14:textId="77777777" w:rsidR="00340372" w:rsidRDefault="00340372" w:rsidP="00340372">
      <w:pPr>
        <w:pStyle w:val="PL"/>
        <w:rPr>
          <w:ins w:id="5115" w:author="ruiyue"/>
        </w:rPr>
      </w:pPr>
      <w:ins w:id="5116" w:author="ruiyue">
        <w:r>
          <w:t xml:space="preserve">      items:</w:t>
        </w:r>
      </w:ins>
    </w:p>
    <w:p w14:paraId="4B392897" w14:textId="77777777" w:rsidR="00340372" w:rsidRDefault="00340372" w:rsidP="00340372">
      <w:pPr>
        <w:pStyle w:val="PL"/>
        <w:rPr>
          <w:ins w:id="5117" w:author="ruiyue"/>
        </w:rPr>
      </w:pPr>
      <w:ins w:id="5118" w:author="ruiyue">
        <w:r>
          <w:t xml:space="preserve">        type: string</w:t>
        </w:r>
      </w:ins>
    </w:p>
    <w:p w14:paraId="6AD6FA3A" w14:textId="77777777" w:rsidR="00340372" w:rsidRDefault="00340372" w:rsidP="00340372">
      <w:pPr>
        <w:pStyle w:val="PL"/>
        <w:rPr>
          <w:ins w:id="5119" w:author="ruiyue"/>
        </w:rPr>
      </w:pPr>
      <w:ins w:id="5120" w:author="ruiyue">
        <w:r>
          <w:t xml:space="preserve">        </w:t>
        </w:r>
        <w:proofErr w:type="spellStart"/>
        <w:r>
          <w:t>enum</w:t>
        </w:r>
        <w:proofErr w:type="spellEnd"/>
        <w:r>
          <w:t>:</w:t>
        </w:r>
      </w:ins>
    </w:p>
    <w:p w14:paraId="544A66F3" w14:textId="77777777" w:rsidR="00340372" w:rsidRDefault="00340372" w:rsidP="00340372">
      <w:pPr>
        <w:pStyle w:val="PL"/>
        <w:rPr>
          <w:ins w:id="5121" w:author="ruiyue"/>
        </w:rPr>
      </w:pPr>
      <w:ins w:id="5122" w:author="ruiyue">
        <w:r>
          <w:t xml:space="preserve">          - MSC_SERVER</w:t>
        </w:r>
      </w:ins>
    </w:p>
    <w:p w14:paraId="455C5710" w14:textId="77777777" w:rsidR="00340372" w:rsidRDefault="00340372" w:rsidP="00340372">
      <w:pPr>
        <w:pStyle w:val="PL"/>
        <w:rPr>
          <w:ins w:id="5123" w:author="ruiyue"/>
        </w:rPr>
      </w:pPr>
      <w:ins w:id="5124" w:author="ruiyue">
        <w:r>
          <w:t xml:space="preserve">          - SGSN</w:t>
        </w:r>
      </w:ins>
    </w:p>
    <w:p w14:paraId="0284D20A" w14:textId="77777777" w:rsidR="00340372" w:rsidRDefault="00340372" w:rsidP="00340372">
      <w:pPr>
        <w:pStyle w:val="PL"/>
        <w:rPr>
          <w:ins w:id="5125" w:author="ruiyue"/>
        </w:rPr>
      </w:pPr>
      <w:ins w:id="5126" w:author="ruiyue">
        <w:r>
          <w:t xml:space="preserve">          - MGW</w:t>
        </w:r>
      </w:ins>
    </w:p>
    <w:p w14:paraId="3C7A7936" w14:textId="77777777" w:rsidR="00340372" w:rsidRDefault="00340372" w:rsidP="00340372">
      <w:pPr>
        <w:pStyle w:val="PL"/>
        <w:rPr>
          <w:ins w:id="5127" w:author="ruiyue"/>
        </w:rPr>
      </w:pPr>
      <w:ins w:id="5128" w:author="ruiyue">
        <w:r>
          <w:t xml:space="preserve">          - GGSN</w:t>
        </w:r>
      </w:ins>
    </w:p>
    <w:p w14:paraId="4188F392" w14:textId="77777777" w:rsidR="00340372" w:rsidRDefault="00340372" w:rsidP="00340372">
      <w:pPr>
        <w:pStyle w:val="PL"/>
        <w:rPr>
          <w:ins w:id="5129" w:author="ruiyue"/>
        </w:rPr>
      </w:pPr>
      <w:ins w:id="5130" w:author="ruiyue">
        <w:r>
          <w:t xml:space="preserve">          - RNC</w:t>
        </w:r>
      </w:ins>
    </w:p>
    <w:p w14:paraId="3DF5088C" w14:textId="77777777" w:rsidR="00340372" w:rsidRDefault="00340372" w:rsidP="00340372">
      <w:pPr>
        <w:pStyle w:val="PL"/>
        <w:rPr>
          <w:ins w:id="5131" w:author="ruiyue"/>
        </w:rPr>
      </w:pPr>
      <w:ins w:id="5132" w:author="ruiyue">
        <w:r>
          <w:t xml:space="preserve">          - BM_SC</w:t>
        </w:r>
      </w:ins>
    </w:p>
    <w:p w14:paraId="7C55BAE6" w14:textId="77777777" w:rsidR="00340372" w:rsidRDefault="00340372" w:rsidP="00340372">
      <w:pPr>
        <w:pStyle w:val="PL"/>
        <w:rPr>
          <w:ins w:id="5133" w:author="ruiyue"/>
        </w:rPr>
      </w:pPr>
      <w:ins w:id="5134" w:author="ruiyue">
        <w:r>
          <w:t xml:space="preserve">          - MME</w:t>
        </w:r>
      </w:ins>
    </w:p>
    <w:p w14:paraId="7FEFF3CD" w14:textId="77777777" w:rsidR="00340372" w:rsidRDefault="00340372" w:rsidP="00340372">
      <w:pPr>
        <w:pStyle w:val="PL"/>
        <w:rPr>
          <w:ins w:id="5135" w:author="ruiyue"/>
        </w:rPr>
      </w:pPr>
      <w:ins w:id="5136" w:author="ruiyue">
        <w:r>
          <w:lastRenderedPageBreak/>
          <w:t xml:space="preserve">          - SGW</w:t>
        </w:r>
      </w:ins>
    </w:p>
    <w:p w14:paraId="3368EF31" w14:textId="77777777" w:rsidR="00340372" w:rsidRDefault="00340372" w:rsidP="00340372">
      <w:pPr>
        <w:pStyle w:val="PL"/>
        <w:rPr>
          <w:ins w:id="5137" w:author="ruiyue"/>
        </w:rPr>
      </w:pPr>
      <w:ins w:id="5138" w:author="ruiyue">
        <w:r>
          <w:t xml:space="preserve">          - PGW</w:t>
        </w:r>
      </w:ins>
    </w:p>
    <w:p w14:paraId="5BACFE0B" w14:textId="77777777" w:rsidR="00340372" w:rsidRDefault="00340372" w:rsidP="00340372">
      <w:pPr>
        <w:pStyle w:val="PL"/>
        <w:rPr>
          <w:ins w:id="5139" w:author="ruiyue"/>
        </w:rPr>
      </w:pPr>
      <w:ins w:id="5140" w:author="ruiyue">
        <w:r>
          <w:t xml:space="preserve">          - ENB</w:t>
        </w:r>
      </w:ins>
    </w:p>
    <w:p w14:paraId="169AE4A2" w14:textId="77777777" w:rsidR="00340372" w:rsidRDefault="00340372" w:rsidP="00340372">
      <w:pPr>
        <w:pStyle w:val="PL"/>
        <w:rPr>
          <w:ins w:id="5141" w:author="ruiyue"/>
        </w:rPr>
      </w:pPr>
      <w:ins w:id="5142" w:author="ruiyue">
        <w:r>
          <w:t xml:space="preserve">          - EN_GNB</w:t>
        </w:r>
      </w:ins>
    </w:p>
    <w:p w14:paraId="4F41DF43" w14:textId="77777777" w:rsidR="00340372" w:rsidRDefault="00340372" w:rsidP="00340372">
      <w:pPr>
        <w:pStyle w:val="PL"/>
        <w:rPr>
          <w:ins w:id="5143" w:author="ruiyue"/>
        </w:rPr>
      </w:pPr>
      <w:ins w:id="5144" w:author="ruiyue">
        <w:r>
          <w:t xml:space="preserve">          - GNB_CU_CP</w:t>
        </w:r>
      </w:ins>
    </w:p>
    <w:p w14:paraId="2D1EE0F6" w14:textId="77777777" w:rsidR="00340372" w:rsidRDefault="00340372" w:rsidP="00340372">
      <w:pPr>
        <w:pStyle w:val="PL"/>
        <w:rPr>
          <w:ins w:id="5145" w:author="ruiyue"/>
        </w:rPr>
      </w:pPr>
      <w:ins w:id="5146" w:author="ruiyue">
        <w:r>
          <w:t xml:space="preserve">          - GNB_CU_UP</w:t>
        </w:r>
      </w:ins>
    </w:p>
    <w:p w14:paraId="14A90C1F" w14:textId="77777777" w:rsidR="00340372" w:rsidRDefault="00340372" w:rsidP="00340372">
      <w:pPr>
        <w:pStyle w:val="PL"/>
        <w:rPr>
          <w:ins w:id="5147" w:author="ruiyue"/>
        </w:rPr>
      </w:pPr>
      <w:ins w:id="5148" w:author="ruiyue">
        <w:r>
          <w:t xml:space="preserve">          - GNB_DU</w:t>
        </w:r>
      </w:ins>
    </w:p>
    <w:p w14:paraId="3442B111" w14:textId="77777777" w:rsidR="00340372" w:rsidRDefault="00340372" w:rsidP="00340372">
      <w:pPr>
        <w:pStyle w:val="PL"/>
        <w:rPr>
          <w:ins w:id="5149" w:author="ruiyue"/>
        </w:rPr>
      </w:pPr>
      <w:ins w:id="5150" w:author="ruiyue">
        <w:r>
          <w:t xml:space="preserve">          - AMF</w:t>
        </w:r>
      </w:ins>
    </w:p>
    <w:p w14:paraId="7D8FAEAA" w14:textId="77777777" w:rsidR="00340372" w:rsidRDefault="00340372" w:rsidP="00340372">
      <w:pPr>
        <w:pStyle w:val="PL"/>
        <w:rPr>
          <w:ins w:id="5151" w:author="ruiyue"/>
        </w:rPr>
      </w:pPr>
      <w:ins w:id="5152" w:author="ruiyue">
        <w:r>
          <w:t xml:space="preserve">          - PCF</w:t>
        </w:r>
      </w:ins>
    </w:p>
    <w:p w14:paraId="0C2CB9A1" w14:textId="77777777" w:rsidR="00340372" w:rsidRDefault="00340372" w:rsidP="00340372">
      <w:pPr>
        <w:pStyle w:val="PL"/>
        <w:rPr>
          <w:ins w:id="5153" w:author="ruiyue"/>
        </w:rPr>
      </w:pPr>
      <w:ins w:id="5154" w:author="ruiyue">
        <w:r>
          <w:t xml:space="preserve">          - SMF</w:t>
        </w:r>
      </w:ins>
    </w:p>
    <w:p w14:paraId="2ADA115C" w14:textId="77777777" w:rsidR="00340372" w:rsidRDefault="00340372" w:rsidP="00340372">
      <w:pPr>
        <w:pStyle w:val="PL"/>
        <w:rPr>
          <w:ins w:id="5155" w:author="ruiyue"/>
        </w:rPr>
      </w:pPr>
      <w:ins w:id="5156" w:author="ruiyue">
        <w:r>
          <w:t xml:space="preserve">          - UPF</w:t>
        </w:r>
      </w:ins>
    </w:p>
    <w:p w14:paraId="0AD8AEEC" w14:textId="77777777" w:rsidR="00340372" w:rsidRDefault="00340372" w:rsidP="00340372">
      <w:pPr>
        <w:pStyle w:val="PL"/>
        <w:rPr>
          <w:ins w:id="5157" w:author="ruiyue"/>
        </w:rPr>
      </w:pPr>
      <w:ins w:id="5158" w:author="ruiyue">
        <w:r>
          <w:t xml:space="preserve">          - AUSF</w:t>
        </w:r>
      </w:ins>
    </w:p>
    <w:p w14:paraId="35BB4590" w14:textId="77777777" w:rsidR="00340372" w:rsidRDefault="00340372" w:rsidP="00340372">
      <w:pPr>
        <w:pStyle w:val="PL"/>
        <w:rPr>
          <w:ins w:id="5159" w:author="ruiyue"/>
        </w:rPr>
      </w:pPr>
      <w:ins w:id="5160" w:author="ruiyue">
        <w:r>
          <w:t xml:space="preserve">          - SMSF</w:t>
        </w:r>
      </w:ins>
    </w:p>
    <w:p w14:paraId="6C687722" w14:textId="77777777" w:rsidR="00340372" w:rsidRDefault="00340372" w:rsidP="00340372">
      <w:pPr>
        <w:pStyle w:val="PL"/>
        <w:rPr>
          <w:ins w:id="5161" w:author="ruiyue"/>
        </w:rPr>
      </w:pPr>
      <w:ins w:id="5162" w:author="ruiyue">
        <w:r>
          <w:t xml:space="preserve">          - HSS</w:t>
        </w:r>
      </w:ins>
    </w:p>
    <w:p w14:paraId="7EAF3AAD" w14:textId="77777777" w:rsidR="00340372" w:rsidRDefault="00340372" w:rsidP="00340372">
      <w:pPr>
        <w:pStyle w:val="PL"/>
        <w:rPr>
          <w:ins w:id="5163" w:author="ruiyue"/>
        </w:rPr>
      </w:pPr>
      <w:ins w:id="5164" w:author="ruiyue">
        <w:r>
          <w:t xml:space="preserve">          - UDM</w:t>
        </w:r>
      </w:ins>
    </w:p>
    <w:p w14:paraId="236AEB45" w14:textId="77777777" w:rsidR="00340372" w:rsidRDefault="00340372" w:rsidP="00340372">
      <w:pPr>
        <w:pStyle w:val="PL"/>
        <w:rPr>
          <w:ins w:id="5165" w:author="ruiyue"/>
        </w:rPr>
      </w:pPr>
    </w:p>
    <w:p w14:paraId="57D0899C" w14:textId="77777777" w:rsidR="00340372" w:rsidRDefault="00340372" w:rsidP="00340372">
      <w:pPr>
        <w:pStyle w:val="PL"/>
        <w:rPr>
          <w:ins w:id="5166" w:author="ruiyue"/>
        </w:rPr>
      </w:pPr>
      <w:ins w:id="5167" w:author="ruiyue">
        <w:r>
          <w:t xml:space="preserve">    </w:t>
        </w:r>
        <w:proofErr w:type="spellStart"/>
        <w:r>
          <w:t>plmnTarget</w:t>
        </w:r>
        <w:proofErr w:type="spellEnd"/>
        <w:r>
          <w:t>-Type:</w:t>
        </w:r>
      </w:ins>
    </w:p>
    <w:p w14:paraId="763C13D0" w14:textId="77777777" w:rsidR="00340372" w:rsidRDefault="00340372" w:rsidP="00340372">
      <w:pPr>
        <w:pStyle w:val="PL"/>
        <w:rPr>
          <w:ins w:id="5168" w:author="ruiyue"/>
        </w:rPr>
      </w:pPr>
      <w:ins w:id="5169" w:author="ruiyue">
        <w:r>
          <w:t xml:space="preserve">      type: object</w:t>
        </w:r>
      </w:ins>
    </w:p>
    <w:p w14:paraId="79D11336" w14:textId="77777777" w:rsidR="00340372" w:rsidRDefault="00340372" w:rsidP="00340372">
      <w:pPr>
        <w:pStyle w:val="PL"/>
        <w:rPr>
          <w:ins w:id="5170" w:author="ruiyue"/>
        </w:rPr>
      </w:pPr>
      <w:ins w:id="5171" w:author="ruiyue">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ins>
    </w:p>
    <w:p w14:paraId="64DAFA2C" w14:textId="77777777" w:rsidR="00340372" w:rsidRDefault="00340372" w:rsidP="00340372">
      <w:pPr>
        <w:pStyle w:val="PL"/>
        <w:rPr>
          <w:ins w:id="5172" w:author="ruiyue"/>
        </w:rPr>
      </w:pPr>
      <w:ins w:id="5173" w:author="ruiyue">
        <w:r>
          <w:t xml:space="preserve">      properties:</w:t>
        </w:r>
      </w:ins>
    </w:p>
    <w:p w14:paraId="3FBC580E" w14:textId="77777777" w:rsidR="00340372" w:rsidRDefault="00340372" w:rsidP="00340372">
      <w:pPr>
        <w:pStyle w:val="PL"/>
        <w:rPr>
          <w:ins w:id="5174" w:author="ruiyue"/>
        </w:rPr>
      </w:pPr>
      <w:ins w:id="5175" w:author="ruiyue">
        <w:r>
          <w:t xml:space="preserve">        mcc:</w:t>
        </w:r>
      </w:ins>
    </w:p>
    <w:p w14:paraId="378AE468" w14:textId="77777777" w:rsidR="00340372" w:rsidRDefault="00340372" w:rsidP="00340372">
      <w:pPr>
        <w:pStyle w:val="PL"/>
        <w:rPr>
          <w:ins w:id="5176" w:author="ruiyue"/>
        </w:rPr>
      </w:pPr>
      <w:ins w:id="5177" w:author="ruiyue">
        <w:r>
          <w:t xml:space="preserve">          $ref: 'TS28623_ComDefs.yaml#/components/schemas/</w:t>
        </w:r>
        <w:proofErr w:type="spellStart"/>
        <w:r>
          <w:t>Mcc</w:t>
        </w:r>
        <w:proofErr w:type="spellEnd"/>
        <w:r>
          <w:t>'</w:t>
        </w:r>
      </w:ins>
    </w:p>
    <w:p w14:paraId="66694305" w14:textId="77777777" w:rsidR="00340372" w:rsidRDefault="00340372" w:rsidP="00340372">
      <w:pPr>
        <w:pStyle w:val="PL"/>
        <w:rPr>
          <w:ins w:id="5178" w:author="ruiyue"/>
        </w:rPr>
      </w:pPr>
      <w:ins w:id="5179" w:author="ruiyue">
        <w:r>
          <w:t xml:space="preserve">        </w:t>
        </w:r>
        <w:proofErr w:type="spellStart"/>
        <w:r>
          <w:t>mnc</w:t>
        </w:r>
        <w:proofErr w:type="spellEnd"/>
        <w:r>
          <w:t>:</w:t>
        </w:r>
      </w:ins>
    </w:p>
    <w:p w14:paraId="6F3CFD77" w14:textId="77777777" w:rsidR="00340372" w:rsidRDefault="00340372" w:rsidP="00340372">
      <w:pPr>
        <w:pStyle w:val="PL"/>
        <w:rPr>
          <w:ins w:id="5180" w:author="ruiyue"/>
        </w:rPr>
      </w:pPr>
      <w:ins w:id="5181" w:author="ruiyue">
        <w:r>
          <w:t xml:space="preserve">          $ref: 'TS28623_ComDefs.yaml#/components/schemas/</w:t>
        </w:r>
        <w:proofErr w:type="spellStart"/>
        <w:r>
          <w:t>Mnc</w:t>
        </w:r>
        <w:proofErr w:type="spellEnd"/>
        <w:r>
          <w:t>'</w:t>
        </w:r>
      </w:ins>
    </w:p>
    <w:p w14:paraId="11D4B897" w14:textId="77777777" w:rsidR="00340372" w:rsidRDefault="00340372" w:rsidP="00340372">
      <w:pPr>
        <w:pStyle w:val="PL"/>
        <w:rPr>
          <w:ins w:id="5182" w:author="ruiyue"/>
        </w:rPr>
      </w:pPr>
      <w:ins w:id="5183" w:author="ruiyue">
        <w:r>
          <w:t xml:space="preserve">      required:</w:t>
        </w:r>
      </w:ins>
    </w:p>
    <w:p w14:paraId="28BA4429" w14:textId="77777777" w:rsidR="00340372" w:rsidRDefault="00340372" w:rsidP="00340372">
      <w:pPr>
        <w:pStyle w:val="PL"/>
        <w:rPr>
          <w:ins w:id="5184" w:author="ruiyue"/>
        </w:rPr>
      </w:pPr>
      <w:ins w:id="5185" w:author="ruiyue">
        <w:r>
          <w:t xml:space="preserve">        - mcc</w:t>
        </w:r>
      </w:ins>
    </w:p>
    <w:p w14:paraId="0CD5A16E" w14:textId="77777777" w:rsidR="00340372" w:rsidRDefault="00340372" w:rsidP="00340372">
      <w:pPr>
        <w:pStyle w:val="PL"/>
        <w:rPr>
          <w:ins w:id="5186" w:author="ruiyue"/>
        </w:rPr>
      </w:pPr>
      <w:ins w:id="5187" w:author="ruiyue">
        <w:r>
          <w:t xml:space="preserve">        - </w:t>
        </w:r>
        <w:proofErr w:type="spellStart"/>
        <w:r>
          <w:t>mnc</w:t>
        </w:r>
        <w:proofErr w:type="spellEnd"/>
      </w:ins>
    </w:p>
    <w:p w14:paraId="7A9EA5D7" w14:textId="77777777" w:rsidR="00340372" w:rsidRDefault="00340372" w:rsidP="00340372">
      <w:pPr>
        <w:pStyle w:val="PL"/>
        <w:rPr>
          <w:ins w:id="5188" w:author="ruiyue"/>
        </w:rPr>
      </w:pPr>
    </w:p>
    <w:p w14:paraId="334D21BE" w14:textId="77777777" w:rsidR="00340372" w:rsidRDefault="00340372" w:rsidP="00340372">
      <w:pPr>
        <w:pStyle w:val="PL"/>
        <w:rPr>
          <w:ins w:id="5189" w:author="ruiyue"/>
        </w:rPr>
      </w:pPr>
      <w:ins w:id="5190" w:author="ruiyue">
        <w:r>
          <w:t xml:space="preserve">    </w:t>
        </w:r>
        <w:proofErr w:type="spellStart"/>
        <w:r>
          <w:t>traceDepth</w:t>
        </w:r>
        <w:proofErr w:type="spellEnd"/>
        <w:r>
          <w:t>-Type:</w:t>
        </w:r>
      </w:ins>
    </w:p>
    <w:p w14:paraId="31143A96" w14:textId="77777777" w:rsidR="00340372" w:rsidRDefault="00340372" w:rsidP="00340372">
      <w:pPr>
        <w:pStyle w:val="PL"/>
        <w:rPr>
          <w:ins w:id="5191" w:author="ruiyue"/>
        </w:rPr>
      </w:pPr>
      <w:ins w:id="5192" w:author="ruiyue">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ins>
    </w:p>
    <w:p w14:paraId="701847AF" w14:textId="77777777" w:rsidR="00340372" w:rsidRDefault="00340372" w:rsidP="00340372">
      <w:pPr>
        <w:pStyle w:val="PL"/>
        <w:rPr>
          <w:ins w:id="5193" w:author="ruiyue"/>
        </w:rPr>
      </w:pPr>
      <w:ins w:id="5194" w:author="ruiyue">
        <w:r>
          <w:t xml:space="preserve">      type: string</w:t>
        </w:r>
      </w:ins>
    </w:p>
    <w:p w14:paraId="6E82F171" w14:textId="77777777" w:rsidR="00340372" w:rsidRDefault="00340372" w:rsidP="00340372">
      <w:pPr>
        <w:pStyle w:val="PL"/>
        <w:rPr>
          <w:ins w:id="5195" w:author="ruiyue"/>
        </w:rPr>
      </w:pPr>
      <w:ins w:id="5196" w:author="ruiyue">
        <w:r>
          <w:t xml:space="preserve">      </w:t>
        </w:r>
        <w:proofErr w:type="spellStart"/>
        <w:r>
          <w:t>enum</w:t>
        </w:r>
        <w:proofErr w:type="spellEnd"/>
        <w:r>
          <w:t>:</w:t>
        </w:r>
      </w:ins>
    </w:p>
    <w:p w14:paraId="30757968" w14:textId="77777777" w:rsidR="00340372" w:rsidRDefault="00340372" w:rsidP="00340372">
      <w:pPr>
        <w:pStyle w:val="PL"/>
        <w:rPr>
          <w:ins w:id="5197" w:author="ruiyue"/>
        </w:rPr>
      </w:pPr>
      <w:ins w:id="5198" w:author="ruiyue">
        <w:r>
          <w:t xml:space="preserve">        - MINIMUM</w:t>
        </w:r>
      </w:ins>
    </w:p>
    <w:p w14:paraId="25BF6047" w14:textId="77777777" w:rsidR="00340372" w:rsidRDefault="00340372" w:rsidP="00340372">
      <w:pPr>
        <w:pStyle w:val="PL"/>
        <w:rPr>
          <w:ins w:id="5199" w:author="ruiyue"/>
        </w:rPr>
      </w:pPr>
      <w:ins w:id="5200" w:author="ruiyue">
        <w:r>
          <w:t xml:space="preserve">        - MEDIUM</w:t>
        </w:r>
      </w:ins>
    </w:p>
    <w:p w14:paraId="39DD40EF" w14:textId="77777777" w:rsidR="00340372" w:rsidRDefault="00340372" w:rsidP="00340372">
      <w:pPr>
        <w:pStyle w:val="PL"/>
        <w:rPr>
          <w:ins w:id="5201" w:author="ruiyue"/>
        </w:rPr>
      </w:pPr>
      <w:ins w:id="5202" w:author="ruiyue">
        <w:r>
          <w:t xml:space="preserve">        - MAXIMUM</w:t>
        </w:r>
      </w:ins>
    </w:p>
    <w:p w14:paraId="7810F30D" w14:textId="77777777" w:rsidR="00340372" w:rsidRDefault="00340372" w:rsidP="00340372">
      <w:pPr>
        <w:pStyle w:val="PL"/>
        <w:rPr>
          <w:ins w:id="5203" w:author="ruiyue"/>
        </w:rPr>
      </w:pPr>
      <w:ins w:id="5204" w:author="ruiyue">
        <w:r>
          <w:t xml:space="preserve">        - VENDORMINIMUM</w:t>
        </w:r>
      </w:ins>
    </w:p>
    <w:p w14:paraId="3D493EF2" w14:textId="77777777" w:rsidR="00340372" w:rsidRDefault="00340372" w:rsidP="00340372">
      <w:pPr>
        <w:pStyle w:val="PL"/>
        <w:rPr>
          <w:ins w:id="5205" w:author="ruiyue"/>
        </w:rPr>
      </w:pPr>
      <w:ins w:id="5206" w:author="ruiyue">
        <w:r>
          <w:t xml:space="preserve">        - VENDORMEDIUM</w:t>
        </w:r>
      </w:ins>
    </w:p>
    <w:p w14:paraId="3E00A241" w14:textId="77777777" w:rsidR="00340372" w:rsidRDefault="00340372" w:rsidP="00340372">
      <w:pPr>
        <w:pStyle w:val="PL"/>
        <w:rPr>
          <w:ins w:id="5207" w:author="ruiyue"/>
        </w:rPr>
      </w:pPr>
      <w:ins w:id="5208" w:author="ruiyue">
        <w:r>
          <w:t xml:space="preserve">        - VENDORMAXIMUM</w:t>
        </w:r>
      </w:ins>
    </w:p>
    <w:p w14:paraId="395D775F" w14:textId="77777777" w:rsidR="00340372" w:rsidRDefault="00340372" w:rsidP="00340372">
      <w:pPr>
        <w:pStyle w:val="PL"/>
        <w:rPr>
          <w:ins w:id="5209" w:author="ruiyue"/>
        </w:rPr>
      </w:pPr>
    </w:p>
    <w:p w14:paraId="51B95698" w14:textId="77777777" w:rsidR="00340372" w:rsidRDefault="00340372" w:rsidP="00340372">
      <w:pPr>
        <w:pStyle w:val="PL"/>
        <w:rPr>
          <w:ins w:id="5210" w:author="ruiyue"/>
        </w:rPr>
      </w:pPr>
      <w:ins w:id="5211" w:author="ruiyue">
        <w:r>
          <w:t xml:space="preserve">    </w:t>
        </w:r>
        <w:proofErr w:type="spellStart"/>
        <w:r>
          <w:t>traceReference</w:t>
        </w:r>
        <w:proofErr w:type="spellEnd"/>
        <w:r>
          <w:t>-Type:</w:t>
        </w:r>
      </w:ins>
    </w:p>
    <w:p w14:paraId="4E3BF250" w14:textId="77777777" w:rsidR="00340372" w:rsidRDefault="00340372" w:rsidP="00340372">
      <w:pPr>
        <w:pStyle w:val="PL"/>
        <w:rPr>
          <w:ins w:id="5212" w:author="ruiyue"/>
        </w:rPr>
      </w:pPr>
      <w:ins w:id="5213" w:author="ruiyue">
        <w:r>
          <w:t xml:space="preserve">      type: object</w:t>
        </w:r>
      </w:ins>
    </w:p>
    <w:p w14:paraId="6CCBD2E2" w14:textId="77777777" w:rsidR="00340372" w:rsidRDefault="00340372" w:rsidP="00340372">
      <w:pPr>
        <w:pStyle w:val="PL"/>
        <w:rPr>
          <w:ins w:id="5214" w:author="ruiyue"/>
        </w:rPr>
      </w:pPr>
      <w:ins w:id="5215" w:author="ruiyue">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ins>
    </w:p>
    <w:p w14:paraId="6266108D" w14:textId="77777777" w:rsidR="00340372" w:rsidRDefault="00340372" w:rsidP="00340372">
      <w:pPr>
        <w:pStyle w:val="PL"/>
        <w:rPr>
          <w:ins w:id="5216" w:author="ruiyue"/>
        </w:rPr>
      </w:pPr>
      <w:ins w:id="5217" w:author="ruiyue">
        <w:r>
          <w:t xml:space="preserve">      properties:</w:t>
        </w:r>
      </w:ins>
    </w:p>
    <w:p w14:paraId="0095D328" w14:textId="77777777" w:rsidR="00340372" w:rsidRDefault="00340372" w:rsidP="00340372">
      <w:pPr>
        <w:pStyle w:val="PL"/>
        <w:rPr>
          <w:ins w:id="5218" w:author="ruiyue"/>
        </w:rPr>
      </w:pPr>
      <w:ins w:id="5219" w:author="ruiyue">
        <w:r>
          <w:t xml:space="preserve">        mcc:</w:t>
        </w:r>
      </w:ins>
    </w:p>
    <w:p w14:paraId="0ED26885" w14:textId="77777777" w:rsidR="00340372" w:rsidRDefault="00340372" w:rsidP="00340372">
      <w:pPr>
        <w:pStyle w:val="PL"/>
        <w:rPr>
          <w:ins w:id="5220" w:author="ruiyue"/>
        </w:rPr>
      </w:pPr>
      <w:ins w:id="5221" w:author="ruiyue">
        <w:r>
          <w:t xml:space="preserve">          $ref: 'TS28623_ComDefs.yaml#/components/schemas/</w:t>
        </w:r>
        <w:proofErr w:type="spellStart"/>
        <w:r>
          <w:t>Mcc</w:t>
        </w:r>
        <w:proofErr w:type="spellEnd"/>
        <w:r>
          <w:t>'</w:t>
        </w:r>
      </w:ins>
    </w:p>
    <w:p w14:paraId="390078A1" w14:textId="77777777" w:rsidR="00340372" w:rsidRDefault="00340372" w:rsidP="00340372">
      <w:pPr>
        <w:pStyle w:val="PL"/>
        <w:rPr>
          <w:ins w:id="5222" w:author="ruiyue"/>
        </w:rPr>
      </w:pPr>
      <w:ins w:id="5223" w:author="ruiyue">
        <w:r>
          <w:t xml:space="preserve">        </w:t>
        </w:r>
        <w:proofErr w:type="spellStart"/>
        <w:r>
          <w:t>mnc</w:t>
        </w:r>
        <w:proofErr w:type="spellEnd"/>
        <w:r>
          <w:t>:</w:t>
        </w:r>
      </w:ins>
    </w:p>
    <w:p w14:paraId="62209450" w14:textId="77777777" w:rsidR="00340372" w:rsidRDefault="00340372" w:rsidP="00340372">
      <w:pPr>
        <w:pStyle w:val="PL"/>
        <w:rPr>
          <w:ins w:id="5224" w:author="ruiyue"/>
        </w:rPr>
      </w:pPr>
      <w:ins w:id="5225" w:author="ruiyue">
        <w:r>
          <w:t xml:space="preserve">          $ref: 'TS28623_ComDefs.yaml#/components/schemas/</w:t>
        </w:r>
        <w:proofErr w:type="spellStart"/>
        <w:r>
          <w:t>Mnc</w:t>
        </w:r>
        <w:proofErr w:type="spellEnd"/>
        <w:r>
          <w:t>'</w:t>
        </w:r>
      </w:ins>
    </w:p>
    <w:p w14:paraId="16E69EBA" w14:textId="77777777" w:rsidR="00340372" w:rsidRDefault="00340372" w:rsidP="00340372">
      <w:pPr>
        <w:pStyle w:val="PL"/>
        <w:rPr>
          <w:ins w:id="5226" w:author="ruiyue"/>
        </w:rPr>
      </w:pPr>
      <w:ins w:id="5227" w:author="ruiyue">
        <w:r>
          <w:t xml:space="preserve">        </w:t>
        </w:r>
        <w:proofErr w:type="spellStart"/>
        <w:r>
          <w:t>traceId</w:t>
        </w:r>
        <w:proofErr w:type="spellEnd"/>
        <w:r>
          <w:t>:</w:t>
        </w:r>
      </w:ins>
    </w:p>
    <w:p w14:paraId="2863FAFF" w14:textId="77777777" w:rsidR="00340372" w:rsidRDefault="00340372" w:rsidP="00340372">
      <w:pPr>
        <w:pStyle w:val="PL"/>
        <w:rPr>
          <w:ins w:id="5228" w:author="ruiyue"/>
        </w:rPr>
      </w:pPr>
      <w:ins w:id="5229" w:author="ruiyue">
        <w:r>
          <w:t xml:space="preserve">          type: string</w:t>
        </w:r>
      </w:ins>
    </w:p>
    <w:p w14:paraId="1EA0CFAC" w14:textId="77777777" w:rsidR="00340372" w:rsidRDefault="00340372" w:rsidP="00340372">
      <w:pPr>
        <w:pStyle w:val="PL"/>
        <w:rPr>
          <w:ins w:id="5230" w:author="ruiyue"/>
        </w:rPr>
      </w:pPr>
      <w:ins w:id="5231" w:author="ruiyue">
        <w:r>
          <w:t xml:space="preserve">      required:</w:t>
        </w:r>
      </w:ins>
    </w:p>
    <w:p w14:paraId="1A4BB475" w14:textId="77777777" w:rsidR="00340372" w:rsidRDefault="00340372" w:rsidP="00340372">
      <w:pPr>
        <w:pStyle w:val="PL"/>
        <w:rPr>
          <w:ins w:id="5232" w:author="ruiyue"/>
        </w:rPr>
      </w:pPr>
      <w:ins w:id="5233" w:author="ruiyue">
        <w:r>
          <w:t xml:space="preserve">        - mcc</w:t>
        </w:r>
      </w:ins>
    </w:p>
    <w:p w14:paraId="65569E1B" w14:textId="77777777" w:rsidR="00340372" w:rsidRDefault="00340372" w:rsidP="00340372">
      <w:pPr>
        <w:pStyle w:val="PL"/>
        <w:rPr>
          <w:ins w:id="5234" w:author="ruiyue"/>
        </w:rPr>
      </w:pPr>
      <w:ins w:id="5235" w:author="ruiyue">
        <w:r>
          <w:t xml:space="preserve">        - </w:t>
        </w:r>
        <w:proofErr w:type="spellStart"/>
        <w:r>
          <w:t>mnc</w:t>
        </w:r>
        <w:proofErr w:type="spellEnd"/>
      </w:ins>
    </w:p>
    <w:p w14:paraId="46FC5517" w14:textId="77777777" w:rsidR="00340372" w:rsidRDefault="00340372" w:rsidP="00340372">
      <w:pPr>
        <w:pStyle w:val="PL"/>
        <w:rPr>
          <w:ins w:id="5236" w:author="ruiyue"/>
        </w:rPr>
      </w:pPr>
      <w:ins w:id="5237" w:author="ruiyue">
        <w:r>
          <w:t xml:space="preserve">        - </w:t>
        </w:r>
        <w:proofErr w:type="spellStart"/>
        <w:r>
          <w:t>traceId</w:t>
        </w:r>
        <w:proofErr w:type="spellEnd"/>
      </w:ins>
    </w:p>
    <w:p w14:paraId="595920AE" w14:textId="77777777" w:rsidR="00340372" w:rsidRDefault="00340372" w:rsidP="00340372">
      <w:pPr>
        <w:pStyle w:val="PL"/>
        <w:rPr>
          <w:ins w:id="5238" w:author="ruiyue"/>
        </w:rPr>
      </w:pPr>
    </w:p>
    <w:p w14:paraId="4B479E6F" w14:textId="77777777" w:rsidR="00340372" w:rsidRDefault="00340372" w:rsidP="00340372">
      <w:pPr>
        <w:pStyle w:val="PL"/>
        <w:rPr>
          <w:ins w:id="5239" w:author="ruiyue"/>
        </w:rPr>
      </w:pPr>
      <w:ins w:id="5240" w:author="ruiyue">
        <w:r>
          <w:t xml:space="preserve">    </w:t>
        </w:r>
        <w:proofErr w:type="spellStart"/>
        <w:r>
          <w:t>traceReportingFormat</w:t>
        </w:r>
        <w:proofErr w:type="spellEnd"/>
        <w:r>
          <w:t>-Type:</w:t>
        </w:r>
      </w:ins>
    </w:p>
    <w:p w14:paraId="1595DF65" w14:textId="77777777" w:rsidR="00340372" w:rsidRDefault="00340372" w:rsidP="00340372">
      <w:pPr>
        <w:pStyle w:val="PL"/>
        <w:rPr>
          <w:ins w:id="5241" w:author="ruiyue"/>
        </w:rPr>
      </w:pPr>
      <w:ins w:id="5242" w:author="ruiyue">
        <w:r>
          <w:t xml:space="preserve">      type: string</w:t>
        </w:r>
      </w:ins>
    </w:p>
    <w:p w14:paraId="31A7DBB7" w14:textId="77777777" w:rsidR="00340372" w:rsidRDefault="00340372" w:rsidP="00340372">
      <w:pPr>
        <w:pStyle w:val="PL"/>
        <w:rPr>
          <w:ins w:id="5243" w:author="ruiyue"/>
        </w:rPr>
      </w:pPr>
      <w:ins w:id="5244" w:author="ruiyue">
        <w:r>
          <w:t xml:space="preserve">      description: Specifies whether file-based or streaming reporting shall be used for this Trace Session. See 3GPP TS 32.422 clause 5.11 for additional details.</w:t>
        </w:r>
      </w:ins>
    </w:p>
    <w:p w14:paraId="0FA4D3E6" w14:textId="77777777" w:rsidR="00340372" w:rsidRDefault="00340372" w:rsidP="00340372">
      <w:pPr>
        <w:pStyle w:val="PL"/>
        <w:rPr>
          <w:ins w:id="5245" w:author="ruiyue"/>
        </w:rPr>
      </w:pPr>
      <w:ins w:id="5246" w:author="ruiyue">
        <w:r>
          <w:t xml:space="preserve">      </w:t>
        </w:r>
        <w:proofErr w:type="spellStart"/>
        <w:r>
          <w:t>enum</w:t>
        </w:r>
        <w:proofErr w:type="spellEnd"/>
        <w:r>
          <w:t>:</w:t>
        </w:r>
      </w:ins>
    </w:p>
    <w:p w14:paraId="4161DEEB" w14:textId="77777777" w:rsidR="00340372" w:rsidRDefault="00340372" w:rsidP="00340372">
      <w:pPr>
        <w:pStyle w:val="PL"/>
        <w:rPr>
          <w:ins w:id="5247" w:author="ruiyue"/>
        </w:rPr>
      </w:pPr>
      <w:ins w:id="5248" w:author="ruiyue">
        <w:r>
          <w:t xml:space="preserve">        - FILE-BASED</w:t>
        </w:r>
      </w:ins>
    </w:p>
    <w:p w14:paraId="62B1B855" w14:textId="77777777" w:rsidR="00340372" w:rsidRDefault="00340372" w:rsidP="00340372">
      <w:pPr>
        <w:pStyle w:val="PL"/>
        <w:rPr>
          <w:ins w:id="5249" w:author="ruiyue"/>
        </w:rPr>
      </w:pPr>
      <w:ins w:id="5250" w:author="ruiyue">
        <w:r>
          <w:t xml:space="preserve">        - STREAMING</w:t>
        </w:r>
      </w:ins>
    </w:p>
    <w:p w14:paraId="56F98259" w14:textId="77777777" w:rsidR="00340372" w:rsidRDefault="00340372" w:rsidP="00340372">
      <w:pPr>
        <w:pStyle w:val="PL"/>
        <w:rPr>
          <w:ins w:id="5251" w:author="ruiyue"/>
        </w:rPr>
      </w:pPr>
    </w:p>
    <w:p w14:paraId="3D0A78A2" w14:textId="77777777" w:rsidR="00340372" w:rsidRDefault="00340372" w:rsidP="00340372">
      <w:pPr>
        <w:pStyle w:val="PL"/>
        <w:rPr>
          <w:ins w:id="5252" w:author="ruiyue"/>
        </w:rPr>
      </w:pPr>
      <w:ins w:id="5253" w:author="ruiyue">
        <w:r>
          <w:t xml:space="preserve">    </w:t>
        </w:r>
        <w:proofErr w:type="spellStart"/>
        <w:r>
          <w:t>traceTarget</w:t>
        </w:r>
        <w:proofErr w:type="spellEnd"/>
        <w:r>
          <w:t>-Type:</w:t>
        </w:r>
      </w:ins>
    </w:p>
    <w:p w14:paraId="55C2B2B2" w14:textId="77777777" w:rsidR="00340372" w:rsidRDefault="00340372" w:rsidP="00340372">
      <w:pPr>
        <w:pStyle w:val="PL"/>
        <w:rPr>
          <w:ins w:id="5254" w:author="ruiyue"/>
        </w:rPr>
      </w:pPr>
      <w:ins w:id="5255" w:author="ruiyue">
        <w:r>
          <w:t xml:space="preserve">      type: object</w:t>
        </w:r>
      </w:ins>
    </w:p>
    <w:p w14:paraId="294E3A52" w14:textId="77777777" w:rsidR="00340372" w:rsidRDefault="00340372" w:rsidP="00340372">
      <w:pPr>
        <w:pStyle w:val="PL"/>
        <w:rPr>
          <w:ins w:id="5256" w:author="ruiyue"/>
        </w:rPr>
      </w:pPr>
      <w:ins w:id="5257" w:author="ruiyue">
        <w:r>
          <w:t xml:space="preserve">      description: Trace target conveying both the type and value of the target ID. For additional details see 3GPP TS 32.422</w:t>
        </w:r>
      </w:ins>
    </w:p>
    <w:p w14:paraId="39202598" w14:textId="77777777" w:rsidR="00340372" w:rsidRDefault="00340372" w:rsidP="00340372">
      <w:pPr>
        <w:pStyle w:val="PL"/>
        <w:rPr>
          <w:ins w:id="5258" w:author="ruiyue"/>
        </w:rPr>
      </w:pPr>
      <w:ins w:id="5259" w:author="ruiyue">
        <w:r>
          <w:t xml:space="preserve">      properties:</w:t>
        </w:r>
      </w:ins>
    </w:p>
    <w:p w14:paraId="214F0ED7" w14:textId="77777777" w:rsidR="00340372" w:rsidRDefault="00340372" w:rsidP="00340372">
      <w:pPr>
        <w:pStyle w:val="PL"/>
        <w:rPr>
          <w:ins w:id="5260" w:author="ruiyue"/>
        </w:rPr>
      </w:pPr>
      <w:ins w:id="5261" w:author="ruiyue">
        <w:r>
          <w:t xml:space="preserve">        </w:t>
        </w:r>
        <w:proofErr w:type="spellStart"/>
        <w:r>
          <w:t>TargetIdType</w:t>
        </w:r>
        <w:proofErr w:type="spellEnd"/>
        <w:r>
          <w:t>:</w:t>
        </w:r>
      </w:ins>
    </w:p>
    <w:p w14:paraId="70F900AE" w14:textId="77777777" w:rsidR="00340372" w:rsidRDefault="00340372" w:rsidP="00340372">
      <w:pPr>
        <w:pStyle w:val="PL"/>
        <w:rPr>
          <w:ins w:id="5262" w:author="ruiyue"/>
        </w:rPr>
      </w:pPr>
      <w:ins w:id="5263" w:author="ruiyue">
        <w:r>
          <w:lastRenderedPageBreak/>
          <w:t xml:space="preserve">          type: string</w:t>
        </w:r>
      </w:ins>
    </w:p>
    <w:p w14:paraId="1B9C045B" w14:textId="77777777" w:rsidR="00340372" w:rsidRDefault="00340372" w:rsidP="00340372">
      <w:pPr>
        <w:pStyle w:val="PL"/>
        <w:rPr>
          <w:ins w:id="5264" w:author="ruiyue"/>
        </w:rPr>
      </w:pPr>
      <w:ins w:id="5265" w:author="ruiyue">
        <w:r>
          <w:t xml:space="preserve">          </w:t>
        </w:r>
        <w:proofErr w:type="spellStart"/>
        <w:r>
          <w:t>enum</w:t>
        </w:r>
        <w:proofErr w:type="spellEnd"/>
        <w:r>
          <w:t>:</w:t>
        </w:r>
      </w:ins>
    </w:p>
    <w:p w14:paraId="4B5FD553" w14:textId="77777777" w:rsidR="00340372" w:rsidRDefault="00340372" w:rsidP="00340372">
      <w:pPr>
        <w:pStyle w:val="PL"/>
        <w:rPr>
          <w:ins w:id="5266" w:author="ruiyue"/>
        </w:rPr>
      </w:pPr>
      <w:ins w:id="5267" w:author="ruiyue">
        <w:r>
          <w:t xml:space="preserve">            - IMSI</w:t>
        </w:r>
      </w:ins>
    </w:p>
    <w:p w14:paraId="3687A8D2" w14:textId="77777777" w:rsidR="00340372" w:rsidRDefault="00340372" w:rsidP="00340372">
      <w:pPr>
        <w:pStyle w:val="PL"/>
        <w:rPr>
          <w:ins w:id="5268" w:author="ruiyue"/>
        </w:rPr>
      </w:pPr>
      <w:ins w:id="5269" w:author="ruiyue">
        <w:r>
          <w:t xml:space="preserve">            - IMEI</w:t>
        </w:r>
      </w:ins>
    </w:p>
    <w:p w14:paraId="0D6447B3" w14:textId="77777777" w:rsidR="00340372" w:rsidRDefault="00340372" w:rsidP="00340372">
      <w:pPr>
        <w:pStyle w:val="PL"/>
        <w:rPr>
          <w:ins w:id="5270" w:author="ruiyue"/>
        </w:rPr>
      </w:pPr>
      <w:ins w:id="5271" w:author="ruiyue">
        <w:r>
          <w:t xml:space="preserve">            - IMEISV</w:t>
        </w:r>
      </w:ins>
    </w:p>
    <w:p w14:paraId="5B1F5579" w14:textId="77777777" w:rsidR="00340372" w:rsidRDefault="00340372" w:rsidP="00340372">
      <w:pPr>
        <w:pStyle w:val="PL"/>
        <w:rPr>
          <w:ins w:id="5272" w:author="ruiyue"/>
        </w:rPr>
      </w:pPr>
      <w:ins w:id="5273" w:author="ruiyue">
        <w:r>
          <w:t xml:space="preserve">            - PUBLIC_ID</w:t>
        </w:r>
      </w:ins>
    </w:p>
    <w:p w14:paraId="5C1EECAE" w14:textId="77777777" w:rsidR="00340372" w:rsidRDefault="00340372" w:rsidP="00340372">
      <w:pPr>
        <w:pStyle w:val="PL"/>
        <w:rPr>
          <w:ins w:id="5274" w:author="ruiyue"/>
        </w:rPr>
      </w:pPr>
      <w:ins w:id="5275" w:author="ruiyue">
        <w:r>
          <w:t xml:space="preserve">            - UTRAN_CELL</w:t>
        </w:r>
      </w:ins>
    </w:p>
    <w:p w14:paraId="296AB45E" w14:textId="77777777" w:rsidR="00340372" w:rsidRDefault="00340372" w:rsidP="00340372">
      <w:pPr>
        <w:pStyle w:val="PL"/>
        <w:rPr>
          <w:ins w:id="5276" w:author="ruiyue"/>
        </w:rPr>
      </w:pPr>
      <w:ins w:id="5277" w:author="ruiyue">
        <w:r>
          <w:t xml:space="preserve">            - E-UTRAN_CELL</w:t>
        </w:r>
      </w:ins>
    </w:p>
    <w:p w14:paraId="7D9635DD" w14:textId="77777777" w:rsidR="00340372" w:rsidRDefault="00340372" w:rsidP="00340372">
      <w:pPr>
        <w:pStyle w:val="PL"/>
        <w:rPr>
          <w:ins w:id="5278" w:author="ruiyue"/>
        </w:rPr>
      </w:pPr>
      <w:ins w:id="5279" w:author="ruiyue">
        <w:r>
          <w:t xml:space="preserve">            - NG-RAN_CELL</w:t>
        </w:r>
      </w:ins>
    </w:p>
    <w:p w14:paraId="069D5693" w14:textId="77777777" w:rsidR="00340372" w:rsidRDefault="00340372" w:rsidP="00340372">
      <w:pPr>
        <w:pStyle w:val="PL"/>
        <w:rPr>
          <w:ins w:id="5280" w:author="ruiyue"/>
        </w:rPr>
      </w:pPr>
      <w:ins w:id="5281" w:author="ruiyue">
        <w:r>
          <w:t xml:space="preserve">            - </w:t>
        </w:r>
        <w:proofErr w:type="spellStart"/>
        <w:r>
          <w:t>eNB</w:t>
        </w:r>
        <w:proofErr w:type="spellEnd"/>
      </w:ins>
    </w:p>
    <w:p w14:paraId="5D0EFF78" w14:textId="77777777" w:rsidR="00340372" w:rsidRDefault="00340372" w:rsidP="00340372">
      <w:pPr>
        <w:pStyle w:val="PL"/>
        <w:rPr>
          <w:ins w:id="5282" w:author="ruiyue"/>
        </w:rPr>
      </w:pPr>
      <w:ins w:id="5283" w:author="ruiyue">
        <w:r>
          <w:t xml:space="preserve">            - RNC</w:t>
        </w:r>
      </w:ins>
    </w:p>
    <w:p w14:paraId="236B9608" w14:textId="77777777" w:rsidR="00340372" w:rsidRDefault="00340372" w:rsidP="00340372">
      <w:pPr>
        <w:pStyle w:val="PL"/>
        <w:rPr>
          <w:ins w:id="5284" w:author="ruiyue"/>
        </w:rPr>
      </w:pPr>
      <w:ins w:id="5285" w:author="ruiyue">
        <w:r>
          <w:t xml:space="preserve">            - gNB</w:t>
        </w:r>
      </w:ins>
    </w:p>
    <w:p w14:paraId="716778E9" w14:textId="77777777" w:rsidR="00340372" w:rsidRDefault="00340372" w:rsidP="00340372">
      <w:pPr>
        <w:pStyle w:val="PL"/>
        <w:rPr>
          <w:ins w:id="5286" w:author="ruiyue"/>
        </w:rPr>
      </w:pPr>
      <w:ins w:id="5287" w:author="ruiyue">
        <w:r>
          <w:t xml:space="preserve">            - SUPI</w:t>
        </w:r>
      </w:ins>
    </w:p>
    <w:p w14:paraId="299671D7" w14:textId="77777777" w:rsidR="00340372" w:rsidRDefault="00340372" w:rsidP="00340372">
      <w:pPr>
        <w:pStyle w:val="PL"/>
        <w:rPr>
          <w:ins w:id="5288" w:author="ruiyue"/>
        </w:rPr>
      </w:pPr>
      <w:ins w:id="5289" w:author="ruiyue">
        <w:r>
          <w:t xml:space="preserve">        </w:t>
        </w:r>
        <w:proofErr w:type="spellStart"/>
        <w:r>
          <w:t>TargetIdValue</w:t>
        </w:r>
        <w:proofErr w:type="spellEnd"/>
        <w:r>
          <w:t>:</w:t>
        </w:r>
      </w:ins>
    </w:p>
    <w:p w14:paraId="0B9A0DDD" w14:textId="77777777" w:rsidR="00340372" w:rsidRDefault="00340372" w:rsidP="00340372">
      <w:pPr>
        <w:pStyle w:val="PL"/>
        <w:rPr>
          <w:ins w:id="5290" w:author="ruiyue"/>
        </w:rPr>
      </w:pPr>
      <w:ins w:id="5291" w:author="ruiyue">
        <w:r>
          <w:t xml:space="preserve">          type: string</w:t>
        </w:r>
      </w:ins>
    </w:p>
    <w:p w14:paraId="30129913" w14:textId="77777777" w:rsidR="00340372" w:rsidRDefault="00340372" w:rsidP="00340372">
      <w:pPr>
        <w:pStyle w:val="PL"/>
        <w:rPr>
          <w:ins w:id="5292" w:author="ruiyue"/>
        </w:rPr>
      </w:pPr>
      <w:ins w:id="5293" w:author="ruiyue">
        <w:r>
          <w:t xml:space="preserve">      required:</w:t>
        </w:r>
      </w:ins>
    </w:p>
    <w:p w14:paraId="548733CF" w14:textId="77777777" w:rsidR="00340372" w:rsidRDefault="00340372" w:rsidP="00340372">
      <w:pPr>
        <w:pStyle w:val="PL"/>
        <w:rPr>
          <w:ins w:id="5294" w:author="ruiyue"/>
        </w:rPr>
      </w:pPr>
      <w:ins w:id="5295" w:author="ruiyue">
        <w:r>
          <w:t xml:space="preserve">        - </w:t>
        </w:r>
        <w:proofErr w:type="spellStart"/>
        <w:r>
          <w:t>TargetIdType</w:t>
        </w:r>
        <w:proofErr w:type="spellEnd"/>
      </w:ins>
    </w:p>
    <w:p w14:paraId="61DB7818" w14:textId="77777777" w:rsidR="00340372" w:rsidRDefault="00340372" w:rsidP="00340372">
      <w:pPr>
        <w:pStyle w:val="PL"/>
        <w:rPr>
          <w:ins w:id="5296" w:author="ruiyue"/>
        </w:rPr>
      </w:pPr>
      <w:ins w:id="5297" w:author="ruiyue">
        <w:r>
          <w:t xml:space="preserve">        - </w:t>
        </w:r>
        <w:proofErr w:type="spellStart"/>
        <w:r>
          <w:t>TargetIdValue</w:t>
        </w:r>
        <w:proofErr w:type="spellEnd"/>
      </w:ins>
    </w:p>
    <w:p w14:paraId="3B9B2023" w14:textId="77777777" w:rsidR="00340372" w:rsidRDefault="00340372" w:rsidP="00340372">
      <w:pPr>
        <w:pStyle w:val="PL"/>
        <w:rPr>
          <w:ins w:id="5298" w:author="ruiyue"/>
        </w:rPr>
      </w:pPr>
      <w:ins w:id="5299" w:author="ruiyue">
        <w:r>
          <w:t xml:space="preserve">    </w:t>
        </w:r>
      </w:ins>
    </w:p>
    <w:p w14:paraId="492CBC60" w14:textId="77777777" w:rsidR="00340372" w:rsidRDefault="00340372" w:rsidP="00340372">
      <w:pPr>
        <w:pStyle w:val="PL"/>
        <w:rPr>
          <w:ins w:id="5300" w:author="ruiyue"/>
        </w:rPr>
      </w:pPr>
      <w:ins w:id="5301" w:author="ruiyue">
        <w:r>
          <w:t xml:space="preserve">    </w:t>
        </w:r>
        <w:proofErr w:type="spellStart"/>
        <w:r>
          <w:t>triggeringEvents</w:t>
        </w:r>
        <w:proofErr w:type="spellEnd"/>
        <w:r>
          <w:t>-Type:</w:t>
        </w:r>
      </w:ins>
    </w:p>
    <w:p w14:paraId="54438AA9" w14:textId="77777777" w:rsidR="00340372" w:rsidRDefault="00340372" w:rsidP="00340372">
      <w:pPr>
        <w:pStyle w:val="PL"/>
        <w:rPr>
          <w:ins w:id="5302" w:author="ruiyue"/>
        </w:rPr>
      </w:pPr>
      <w:ins w:id="5303" w:author="ruiyue">
        <w:r>
          <w:t xml:space="preserve">      type: object</w:t>
        </w:r>
      </w:ins>
    </w:p>
    <w:p w14:paraId="3E2B62CA" w14:textId="77777777" w:rsidR="00340372" w:rsidRDefault="00340372" w:rsidP="00340372">
      <w:pPr>
        <w:pStyle w:val="PL"/>
        <w:rPr>
          <w:ins w:id="5304" w:author="ruiyue"/>
        </w:rPr>
      </w:pPr>
      <w:ins w:id="5305" w:author="ruiyue">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ins>
    </w:p>
    <w:p w14:paraId="2179C0B8" w14:textId="77777777" w:rsidR="00340372" w:rsidRDefault="00340372" w:rsidP="00340372">
      <w:pPr>
        <w:pStyle w:val="PL"/>
        <w:rPr>
          <w:ins w:id="5306" w:author="ruiyue"/>
        </w:rPr>
      </w:pPr>
      <w:ins w:id="5307" w:author="ruiyue">
        <w:r>
          <w:t xml:space="preserve">      properties:</w:t>
        </w:r>
      </w:ins>
    </w:p>
    <w:p w14:paraId="56E30472" w14:textId="77777777" w:rsidR="00340372" w:rsidRDefault="00340372" w:rsidP="00340372">
      <w:pPr>
        <w:pStyle w:val="PL"/>
        <w:rPr>
          <w:ins w:id="5308" w:author="ruiyue"/>
        </w:rPr>
      </w:pPr>
      <w:ins w:id="5309" w:author="ruiyue">
        <w:r>
          <w:t xml:space="preserve">        MSC_SERVER:</w:t>
        </w:r>
      </w:ins>
    </w:p>
    <w:p w14:paraId="5E2E6CB1" w14:textId="77777777" w:rsidR="00340372" w:rsidRDefault="00340372" w:rsidP="00340372">
      <w:pPr>
        <w:pStyle w:val="PL"/>
        <w:rPr>
          <w:ins w:id="5310" w:author="ruiyue"/>
        </w:rPr>
      </w:pPr>
      <w:ins w:id="5311" w:author="ruiyue">
        <w:r>
          <w:t xml:space="preserve">          type: array</w:t>
        </w:r>
      </w:ins>
    </w:p>
    <w:p w14:paraId="360CB5FE" w14:textId="77777777" w:rsidR="00340372" w:rsidRDefault="00340372" w:rsidP="00340372">
      <w:pPr>
        <w:pStyle w:val="PL"/>
        <w:rPr>
          <w:ins w:id="5312" w:author="ruiyue"/>
        </w:rPr>
      </w:pPr>
      <w:ins w:id="5313" w:author="ruiyue">
        <w:r>
          <w:t xml:space="preserve">          items:</w:t>
        </w:r>
      </w:ins>
    </w:p>
    <w:p w14:paraId="20AE9623" w14:textId="77777777" w:rsidR="00340372" w:rsidRDefault="00340372" w:rsidP="00340372">
      <w:pPr>
        <w:pStyle w:val="PL"/>
        <w:rPr>
          <w:ins w:id="5314" w:author="ruiyue"/>
        </w:rPr>
      </w:pPr>
      <w:ins w:id="5315" w:author="ruiyue">
        <w:r>
          <w:t xml:space="preserve">            type: string</w:t>
        </w:r>
      </w:ins>
    </w:p>
    <w:p w14:paraId="64C26D6B" w14:textId="77777777" w:rsidR="00340372" w:rsidRDefault="00340372" w:rsidP="00340372">
      <w:pPr>
        <w:pStyle w:val="PL"/>
        <w:rPr>
          <w:ins w:id="5316" w:author="ruiyue"/>
        </w:rPr>
      </w:pPr>
      <w:ins w:id="5317" w:author="ruiyue">
        <w:r>
          <w:t xml:space="preserve">            </w:t>
        </w:r>
        <w:proofErr w:type="spellStart"/>
        <w:r>
          <w:t>enum</w:t>
        </w:r>
        <w:proofErr w:type="spellEnd"/>
        <w:r>
          <w:t>:</w:t>
        </w:r>
      </w:ins>
    </w:p>
    <w:p w14:paraId="11EC7E43" w14:textId="77777777" w:rsidR="00340372" w:rsidRDefault="00340372" w:rsidP="00340372">
      <w:pPr>
        <w:pStyle w:val="PL"/>
        <w:rPr>
          <w:ins w:id="5318" w:author="ruiyue"/>
        </w:rPr>
      </w:pPr>
      <w:ins w:id="5319" w:author="ruiyue">
        <w:r>
          <w:t xml:space="preserve">              - MO_MT_CALLS</w:t>
        </w:r>
      </w:ins>
    </w:p>
    <w:p w14:paraId="38B48265" w14:textId="77777777" w:rsidR="00340372" w:rsidRDefault="00340372" w:rsidP="00340372">
      <w:pPr>
        <w:pStyle w:val="PL"/>
        <w:rPr>
          <w:ins w:id="5320" w:author="ruiyue"/>
        </w:rPr>
      </w:pPr>
      <w:ins w:id="5321" w:author="ruiyue">
        <w:r>
          <w:t xml:space="preserve">              - MO_MT_SMS</w:t>
        </w:r>
      </w:ins>
    </w:p>
    <w:p w14:paraId="7FFB1D0D" w14:textId="77777777" w:rsidR="00340372" w:rsidRDefault="00340372" w:rsidP="00340372">
      <w:pPr>
        <w:pStyle w:val="PL"/>
        <w:rPr>
          <w:ins w:id="5322" w:author="ruiyue"/>
        </w:rPr>
      </w:pPr>
      <w:ins w:id="5323" w:author="ruiyue">
        <w:r>
          <w:t xml:space="preserve">              - </w:t>
        </w:r>
        <w:proofErr w:type="spellStart"/>
        <w:r>
          <w:t>LU_IMSIattach_IMSIdetach</w:t>
        </w:r>
        <w:proofErr w:type="spellEnd"/>
      </w:ins>
    </w:p>
    <w:p w14:paraId="5F967D0C" w14:textId="77777777" w:rsidR="00340372" w:rsidRDefault="00340372" w:rsidP="00340372">
      <w:pPr>
        <w:pStyle w:val="PL"/>
        <w:rPr>
          <w:ins w:id="5324" w:author="ruiyue"/>
        </w:rPr>
      </w:pPr>
      <w:ins w:id="5325" w:author="ruiyue">
        <w:r>
          <w:t xml:space="preserve">              - HANDOVER</w:t>
        </w:r>
      </w:ins>
    </w:p>
    <w:p w14:paraId="2B4822FB" w14:textId="77777777" w:rsidR="00340372" w:rsidRDefault="00340372" w:rsidP="00340372">
      <w:pPr>
        <w:pStyle w:val="PL"/>
        <w:rPr>
          <w:ins w:id="5326" w:author="ruiyue"/>
        </w:rPr>
      </w:pPr>
      <w:ins w:id="5327" w:author="ruiyue">
        <w:r>
          <w:t xml:space="preserve">              - SS</w:t>
        </w:r>
      </w:ins>
    </w:p>
    <w:p w14:paraId="0972C710" w14:textId="77777777" w:rsidR="00340372" w:rsidRDefault="00340372" w:rsidP="00340372">
      <w:pPr>
        <w:pStyle w:val="PL"/>
        <w:rPr>
          <w:ins w:id="5328" w:author="ruiyue"/>
        </w:rPr>
      </w:pPr>
      <w:ins w:id="5329" w:author="ruiyue">
        <w:r>
          <w:t xml:space="preserve">        SGSN:</w:t>
        </w:r>
      </w:ins>
    </w:p>
    <w:p w14:paraId="134B560E" w14:textId="77777777" w:rsidR="00340372" w:rsidRDefault="00340372" w:rsidP="00340372">
      <w:pPr>
        <w:pStyle w:val="PL"/>
        <w:rPr>
          <w:ins w:id="5330" w:author="ruiyue"/>
        </w:rPr>
      </w:pPr>
      <w:ins w:id="5331" w:author="ruiyue">
        <w:r>
          <w:t xml:space="preserve">          type: array</w:t>
        </w:r>
      </w:ins>
    </w:p>
    <w:p w14:paraId="4C311520" w14:textId="77777777" w:rsidR="00340372" w:rsidRDefault="00340372" w:rsidP="00340372">
      <w:pPr>
        <w:pStyle w:val="PL"/>
        <w:rPr>
          <w:ins w:id="5332" w:author="ruiyue"/>
        </w:rPr>
      </w:pPr>
      <w:ins w:id="5333" w:author="ruiyue">
        <w:r>
          <w:t xml:space="preserve">          items:</w:t>
        </w:r>
      </w:ins>
    </w:p>
    <w:p w14:paraId="120455C1" w14:textId="77777777" w:rsidR="00340372" w:rsidRDefault="00340372" w:rsidP="00340372">
      <w:pPr>
        <w:pStyle w:val="PL"/>
        <w:rPr>
          <w:ins w:id="5334" w:author="ruiyue"/>
        </w:rPr>
      </w:pPr>
      <w:ins w:id="5335" w:author="ruiyue">
        <w:r>
          <w:t xml:space="preserve">            type: string</w:t>
        </w:r>
      </w:ins>
    </w:p>
    <w:p w14:paraId="4B5A7A85" w14:textId="77777777" w:rsidR="00340372" w:rsidRDefault="00340372" w:rsidP="00340372">
      <w:pPr>
        <w:pStyle w:val="PL"/>
        <w:rPr>
          <w:ins w:id="5336" w:author="ruiyue"/>
        </w:rPr>
      </w:pPr>
      <w:ins w:id="5337" w:author="ruiyue">
        <w:r>
          <w:t xml:space="preserve">            </w:t>
        </w:r>
        <w:proofErr w:type="spellStart"/>
        <w:r>
          <w:t>enum</w:t>
        </w:r>
        <w:proofErr w:type="spellEnd"/>
        <w:r>
          <w:t>:</w:t>
        </w:r>
      </w:ins>
    </w:p>
    <w:p w14:paraId="691B1D00" w14:textId="77777777" w:rsidR="00340372" w:rsidRDefault="00340372" w:rsidP="00340372">
      <w:pPr>
        <w:pStyle w:val="PL"/>
        <w:rPr>
          <w:ins w:id="5338" w:author="ruiyue"/>
        </w:rPr>
      </w:pPr>
      <w:ins w:id="5339" w:author="ruiyue">
        <w:r>
          <w:t xml:space="preserve">              - </w:t>
        </w:r>
        <w:proofErr w:type="spellStart"/>
        <w:r>
          <w:t>PDPcontext</w:t>
        </w:r>
        <w:proofErr w:type="spellEnd"/>
      </w:ins>
    </w:p>
    <w:p w14:paraId="50347D4A" w14:textId="77777777" w:rsidR="00340372" w:rsidRDefault="00340372" w:rsidP="00340372">
      <w:pPr>
        <w:pStyle w:val="PL"/>
        <w:rPr>
          <w:ins w:id="5340" w:author="ruiyue"/>
        </w:rPr>
      </w:pPr>
      <w:ins w:id="5341" w:author="ruiyue">
        <w:r>
          <w:t xml:space="preserve">              - MO_MT_SMS</w:t>
        </w:r>
      </w:ins>
    </w:p>
    <w:p w14:paraId="08B75621" w14:textId="77777777" w:rsidR="00340372" w:rsidRDefault="00340372" w:rsidP="00340372">
      <w:pPr>
        <w:pStyle w:val="PL"/>
        <w:rPr>
          <w:ins w:id="5342" w:author="ruiyue"/>
        </w:rPr>
      </w:pPr>
      <w:ins w:id="5343" w:author="ruiyue">
        <w:r>
          <w:t xml:space="preserve">              - </w:t>
        </w:r>
        <w:proofErr w:type="spellStart"/>
        <w:r>
          <w:t>RAU_GPRSattach_GPRSdetach</w:t>
        </w:r>
        <w:proofErr w:type="spellEnd"/>
      </w:ins>
    </w:p>
    <w:p w14:paraId="7C6FE615" w14:textId="77777777" w:rsidR="00340372" w:rsidRDefault="00340372" w:rsidP="00340372">
      <w:pPr>
        <w:pStyle w:val="PL"/>
        <w:rPr>
          <w:ins w:id="5344" w:author="ruiyue"/>
        </w:rPr>
      </w:pPr>
      <w:ins w:id="5345" w:author="ruiyue">
        <w:r>
          <w:t xml:space="preserve">              - </w:t>
        </w:r>
        <w:proofErr w:type="spellStart"/>
        <w:r>
          <w:t>MBMScontext</w:t>
        </w:r>
        <w:proofErr w:type="spellEnd"/>
      </w:ins>
    </w:p>
    <w:p w14:paraId="6BDAB960" w14:textId="77777777" w:rsidR="00340372" w:rsidRDefault="00340372" w:rsidP="00340372">
      <w:pPr>
        <w:pStyle w:val="PL"/>
        <w:rPr>
          <w:ins w:id="5346" w:author="ruiyue"/>
        </w:rPr>
      </w:pPr>
      <w:ins w:id="5347" w:author="ruiyue">
        <w:r>
          <w:t xml:space="preserve">        MGW:</w:t>
        </w:r>
      </w:ins>
    </w:p>
    <w:p w14:paraId="41067A8E" w14:textId="77777777" w:rsidR="00340372" w:rsidRDefault="00340372" w:rsidP="00340372">
      <w:pPr>
        <w:pStyle w:val="PL"/>
        <w:rPr>
          <w:ins w:id="5348" w:author="ruiyue"/>
        </w:rPr>
      </w:pPr>
      <w:ins w:id="5349" w:author="ruiyue">
        <w:r>
          <w:t xml:space="preserve">          type: array</w:t>
        </w:r>
      </w:ins>
    </w:p>
    <w:p w14:paraId="30987BF8" w14:textId="77777777" w:rsidR="00340372" w:rsidRDefault="00340372" w:rsidP="00340372">
      <w:pPr>
        <w:pStyle w:val="PL"/>
        <w:rPr>
          <w:ins w:id="5350" w:author="ruiyue"/>
        </w:rPr>
      </w:pPr>
      <w:ins w:id="5351" w:author="ruiyue">
        <w:r>
          <w:t xml:space="preserve">          items:</w:t>
        </w:r>
      </w:ins>
    </w:p>
    <w:p w14:paraId="64D89F86" w14:textId="77777777" w:rsidR="00340372" w:rsidRDefault="00340372" w:rsidP="00340372">
      <w:pPr>
        <w:pStyle w:val="PL"/>
        <w:rPr>
          <w:ins w:id="5352" w:author="ruiyue"/>
        </w:rPr>
      </w:pPr>
      <w:ins w:id="5353" w:author="ruiyue">
        <w:r>
          <w:t xml:space="preserve">            type: string</w:t>
        </w:r>
      </w:ins>
    </w:p>
    <w:p w14:paraId="656CCDFD" w14:textId="77777777" w:rsidR="00340372" w:rsidRDefault="00340372" w:rsidP="00340372">
      <w:pPr>
        <w:pStyle w:val="PL"/>
        <w:rPr>
          <w:ins w:id="5354" w:author="ruiyue"/>
        </w:rPr>
      </w:pPr>
      <w:ins w:id="5355" w:author="ruiyue">
        <w:r>
          <w:t xml:space="preserve">            </w:t>
        </w:r>
        <w:proofErr w:type="spellStart"/>
        <w:r>
          <w:t>enum</w:t>
        </w:r>
        <w:proofErr w:type="spellEnd"/>
        <w:r>
          <w:t>:</w:t>
        </w:r>
      </w:ins>
    </w:p>
    <w:p w14:paraId="1A275BD9" w14:textId="77777777" w:rsidR="00340372" w:rsidRDefault="00340372" w:rsidP="00340372">
      <w:pPr>
        <w:pStyle w:val="PL"/>
        <w:rPr>
          <w:ins w:id="5356" w:author="ruiyue"/>
        </w:rPr>
      </w:pPr>
      <w:ins w:id="5357" w:author="ruiyue">
        <w:r>
          <w:t xml:space="preserve">              - CONTEXT</w:t>
        </w:r>
      </w:ins>
    </w:p>
    <w:p w14:paraId="72FB4DC0" w14:textId="77777777" w:rsidR="00340372" w:rsidRDefault="00340372" w:rsidP="00340372">
      <w:pPr>
        <w:pStyle w:val="PL"/>
        <w:rPr>
          <w:ins w:id="5358" w:author="ruiyue"/>
        </w:rPr>
      </w:pPr>
      <w:ins w:id="5359" w:author="ruiyue">
        <w:r>
          <w:t xml:space="preserve">        GGSN:</w:t>
        </w:r>
      </w:ins>
    </w:p>
    <w:p w14:paraId="2DE2A840" w14:textId="77777777" w:rsidR="00340372" w:rsidRDefault="00340372" w:rsidP="00340372">
      <w:pPr>
        <w:pStyle w:val="PL"/>
        <w:rPr>
          <w:ins w:id="5360" w:author="ruiyue"/>
        </w:rPr>
      </w:pPr>
      <w:ins w:id="5361" w:author="ruiyue">
        <w:r>
          <w:t xml:space="preserve">          type: array</w:t>
        </w:r>
      </w:ins>
    </w:p>
    <w:p w14:paraId="6B5D6F7F" w14:textId="77777777" w:rsidR="00340372" w:rsidRDefault="00340372" w:rsidP="00340372">
      <w:pPr>
        <w:pStyle w:val="PL"/>
        <w:rPr>
          <w:ins w:id="5362" w:author="ruiyue"/>
        </w:rPr>
      </w:pPr>
      <w:ins w:id="5363" w:author="ruiyue">
        <w:r>
          <w:t xml:space="preserve">          items:</w:t>
        </w:r>
      </w:ins>
    </w:p>
    <w:p w14:paraId="7A8B4994" w14:textId="77777777" w:rsidR="00340372" w:rsidRDefault="00340372" w:rsidP="00340372">
      <w:pPr>
        <w:pStyle w:val="PL"/>
        <w:rPr>
          <w:ins w:id="5364" w:author="ruiyue"/>
        </w:rPr>
      </w:pPr>
      <w:ins w:id="5365" w:author="ruiyue">
        <w:r>
          <w:t xml:space="preserve">            type: string</w:t>
        </w:r>
      </w:ins>
    </w:p>
    <w:p w14:paraId="4C92A914" w14:textId="77777777" w:rsidR="00340372" w:rsidRDefault="00340372" w:rsidP="00340372">
      <w:pPr>
        <w:pStyle w:val="PL"/>
        <w:rPr>
          <w:ins w:id="5366" w:author="ruiyue"/>
        </w:rPr>
      </w:pPr>
      <w:ins w:id="5367" w:author="ruiyue">
        <w:r>
          <w:t xml:space="preserve">            </w:t>
        </w:r>
        <w:proofErr w:type="spellStart"/>
        <w:r>
          <w:t>enum</w:t>
        </w:r>
        <w:proofErr w:type="spellEnd"/>
        <w:r>
          <w:t>:</w:t>
        </w:r>
      </w:ins>
    </w:p>
    <w:p w14:paraId="316D36EA" w14:textId="77777777" w:rsidR="00340372" w:rsidRDefault="00340372" w:rsidP="00340372">
      <w:pPr>
        <w:pStyle w:val="PL"/>
        <w:rPr>
          <w:ins w:id="5368" w:author="ruiyue"/>
        </w:rPr>
      </w:pPr>
      <w:ins w:id="5369" w:author="ruiyue">
        <w:r>
          <w:t xml:space="preserve">              - </w:t>
        </w:r>
        <w:proofErr w:type="spellStart"/>
        <w:r>
          <w:t>PDPcontext</w:t>
        </w:r>
        <w:proofErr w:type="spellEnd"/>
      </w:ins>
    </w:p>
    <w:p w14:paraId="45E06FE5" w14:textId="77777777" w:rsidR="00340372" w:rsidRDefault="00340372" w:rsidP="00340372">
      <w:pPr>
        <w:pStyle w:val="PL"/>
        <w:rPr>
          <w:ins w:id="5370" w:author="ruiyue"/>
        </w:rPr>
      </w:pPr>
      <w:ins w:id="5371" w:author="ruiyue">
        <w:r>
          <w:t xml:space="preserve">              - </w:t>
        </w:r>
        <w:proofErr w:type="spellStart"/>
        <w:r>
          <w:t>MBMScontext</w:t>
        </w:r>
        <w:proofErr w:type="spellEnd"/>
      </w:ins>
    </w:p>
    <w:p w14:paraId="4E318992" w14:textId="77777777" w:rsidR="00340372" w:rsidRDefault="00340372" w:rsidP="00340372">
      <w:pPr>
        <w:pStyle w:val="PL"/>
        <w:rPr>
          <w:ins w:id="5372" w:author="ruiyue"/>
        </w:rPr>
      </w:pPr>
      <w:ins w:id="5373" w:author="ruiyue">
        <w:r>
          <w:t xml:space="preserve">        IMS:</w:t>
        </w:r>
      </w:ins>
    </w:p>
    <w:p w14:paraId="5D7776A9" w14:textId="77777777" w:rsidR="00340372" w:rsidRDefault="00340372" w:rsidP="00340372">
      <w:pPr>
        <w:pStyle w:val="PL"/>
        <w:rPr>
          <w:ins w:id="5374" w:author="ruiyue"/>
        </w:rPr>
      </w:pPr>
      <w:ins w:id="5375" w:author="ruiyue">
        <w:r>
          <w:t xml:space="preserve">          type: array</w:t>
        </w:r>
      </w:ins>
    </w:p>
    <w:p w14:paraId="4B101C51" w14:textId="77777777" w:rsidR="00340372" w:rsidRDefault="00340372" w:rsidP="00340372">
      <w:pPr>
        <w:pStyle w:val="PL"/>
        <w:rPr>
          <w:ins w:id="5376" w:author="ruiyue"/>
        </w:rPr>
      </w:pPr>
      <w:ins w:id="5377" w:author="ruiyue">
        <w:r>
          <w:t xml:space="preserve">          items:</w:t>
        </w:r>
      </w:ins>
    </w:p>
    <w:p w14:paraId="441B30FC" w14:textId="77777777" w:rsidR="00340372" w:rsidRDefault="00340372" w:rsidP="00340372">
      <w:pPr>
        <w:pStyle w:val="PL"/>
        <w:rPr>
          <w:ins w:id="5378" w:author="ruiyue"/>
        </w:rPr>
      </w:pPr>
      <w:ins w:id="5379" w:author="ruiyue">
        <w:r>
          <w:t xml:space="preserve">            type: string</w:t>
        </w:r>
      </w:ins>
    </w:p>
    <w:p w14:paraId="6232FA0D" w14:textId="77777777" w:rsidR="00340372" w:rsidRDefault="00340372" w:rsidP="00340372">
      <w:pPr>
        <w:pStyle w:val="PL"/>
        <w:rPr>
          <w:ins w:id="5380" w:author="ruiyue"/>
        </w:rPr>
      </w:pPr>
      <w:ins w:id="5381" w:author="ruiyue">
        <w:r>
          <w:t xml:space="preserve">            </w:t>
        </w:r>
        <w:proofErr w:type="spellStart"/>
        <w:r>
          <w:t>enum</w:t>
        </w:r>
        <w:proofErr w:type="spellEnd"/>
        <w:r>
          <w:t>:</w:t>
        </w:r>
      </w:ins>
    </w:p>
    <w:p w14:paraId="58AFC200" w14:textId="77777777" w:rsidR="00340372" w:rsidRDefault="00340372" w:rsidP="00340372">
      <w:pPr>
        <w:pStyle w:val="PL"/>
        <w:rPr>
          <w:ins w:id="5382" w:author="ruiyue"/>
        </w:rPr>
      </w:pPr>
      <w:ins w:id="5383" w:author="ruiyue">
        <w:r>
          <w:t xml:space="preserve">              - </w:t>
        </w:r>
        <w:proofErr w:type="spellStart"/>
        <w:r>
          <w:t>SIPsession_StandaloneTransaction</w:t>
        </w:r>
        <w:proofErr w:type="spellEnd"/>
      </w:ins>
    </w:p>
    <w:p w14:paraId="69B26ED0" w14:textId="77777777" w:rsidR="00340372" w:rsidRDefault="00340372" w:rsidP="00340372">
      <w:pPr>
        <w:pStyle w:val="PL"/>
        <w:rPr>
          <w:ins w:id="5384" w:author="ruiyue"/>
        </w:rPr>
      </w:pPr>
      <w:ins w:id="5385" w:author="ruiyue">
        <w:r>
          <w:t xml:space="preserve">        BM_SC:</w:t>
        </w:r>
      </w:ins>
    </w:p>
    <w:p w14:paraId="7D520237" w14:textId="77777777" w:rsidR="00340372" w:rsidRDefault="00340372" w:rsidP="00340372">
      <w:pPr>
        <w:pStyle w:val="PL"/>
        <w:rPr>
          <w:ins w:id="5386" w:author="ruiyue"/>
        </w:rPr>
      </w:pPr>
      <w:ins w:id="5387" w:author="ruiyue">
        <w:r>
          <w:t xml:space="preserve">          type: array</w:t>
        </w:r>
      </w:ins>
    </w:p>
    <w:p w14:paraId="4E2C0452" w14:textId="77777777" w:rsidR="00340372" w:rsidRDefault="00340372" w:rsidP="00340372">
      <w:pPr>
        <w:pStyle w:val="PL"/>
        <w:rPr>
          <w:ins w:id="5388" w:author="ruiyue"/>
        </w:rPr>
      </w:pPr>
      <w:ins w:id="5389" w:author="ruiyue">
        <w:r>
          <w:t xml:space="preserve">          items:</w:t>
        </w:r>
      </w:ins>
    </w:p>
    <w:p w14:paraId="09AE9FE0" w14:textId="77777777" w:rsidR="00340372" w:rsidRDefault="00340372" w:rsidP="00340372">
      <w:pPr>
        <w:pStyle w:val="PL"/>
        <w:rPr>
          <w:ins w:id="5390" w:author="ruiyue"/>
        </w:rPr>
      </w:pPr>
      <w:ins w:id="5391" w:author="ruiyue">
        <w:r>
          <w:t xml:space="preserve">            type: string</w:t>
        </w:r>
      </w:ins>
    </w:p>
    <w:p w14:paraId="0B37FEF0" w14:textId="77777777" w:rsidR="00340372" w:rsidRDefault="00340372" w:rsidP="00340372">
      <w:pPr>
        <w:pStyle w:val="PL"/>
        <w:rPr>
          <w:ins w:id="5392" w:author="ruiyue"/>
        </w:rPr>
      </w:pPr>
      <w:ins w:id="5393" w:author="ruiyue">
        <w:r>
          <w:t xml:space="preserve">            </w:t>
        </w:r>
        <w:proofErr w:type="spellStart"/>
        <w:r>
          <w:t>enum</w:t>
        </w:r>
        <w:proofErr w:type="spellEnd"/>
        <w:r>
          <w:t>:</w:t>
        </w:r>
      </w:ins>
    </w:p>
    <w:p w14:paraId="7E3BF741" w14:textId="77777777" w:rsidR="00340372" w:rsidRDefault="00340372" w:rsidP="00340372">
      <w:pPr>
        <w:pStyle w:val="PL"/>
        <w:rPr>
          <w:ins w:id="5394" w:author="ruiyue"/>
        </w:rPr>
      </w:pPr>
      <w:ins w:id="5395" w:author="ruiyue">
        <w:r>
          <w:t xml:space="preserve">              - </w:t>
        </w:r>
        <w:proofErr w:type="spellStart"/>
        <w:r>
          <w:t>MBMSactivation</w:t>
        </w:r>
        <w:proofErr w:type="spellEnd"/>
      </w:ins>
    </w:p>
    <w:p w14:paraId="5D89700C" w14:textId="77777777" w:rsidR="00340372" w:rsidRDefault="00340372" w:rsidP="00340372">
      <w:pPr>
        <w:pStyle w:val="PL"/>
        <w:rPr>
          <w:ins w:id="5396" w:author="ruiyue"/>
        </w:rPr>
      </w:pPr>
      <w:ins w:id="5397" w:author="ruiyue">
        <w:r>
          <w:t xml:space="preserve">        MME:</w:t>
        </w:r>
      </w:ins>
    </w:p>
    <w:p w14:paraId="7C9C6AE0" w14:textId="77777777" w:rsidR="00340372" w:rsidRDefault="00340372" w:rsidP="00340372">
      <w:pPr>
        <w:pStyle w:val="PL"/>
        <w:rPr>
          <w:ins w:id="5398" w:author="ruiyue"/>
        </w:rPr>
      </w:pPr>
      <w:ins w:id="5399" w:author="ruiyue">
        <w:r>
          <w:t xml:space="preserve">          type: array</w:t>
        </w:r>
      </w:ins>
    </w:p>
    <w:p w14:paraId="17BD1082" w14:textId="77777777" w:rsidR="00340372" w:rsidRDefault="00340372" w:rsidP="00340372">
      <w:pPr>
        <w:pStyle w:val="PL"/>
        <w:rPr>
          <w:ins w:id="5400" w:author="ruiyue"/>
        </w:rPr>
      </w:pPr>
      <w:ins w:id="5401" w:author="ruiyue">
        <w:r>
          <w:t xml:space="preserve">          items:</w:t>
        </w:r>
      </w:ins>
    </w:p>
    <w:p w14:paraId="4B2F0BE4" w14:textId="77777777" w:rsidR="00340372" w:rsidRDefault="00340372" w:rsidP="00340372">
      <w:pPr>
        <w:pStyle w:val="PL"/>
        <w:rPr>
          <w:ins w:id="5402" w:author="ruiyue"/>
        </w:rPr>
      </w:pPr>
      <w:ins w:id="5403" w:author="ruiyue">
        <w:r>
          <w:t xml:space="preserve">            type: string</w:t>
        </w:r>
      </w:ins>
    </w:p>
    <w:p w14:paraId="66E7FA4D" w14:textId="77777777" w:rsidR="00340372" w:rsidRDefault="00340372" w:rsidP="00340372">
      <w:pPr>
        <w:pStyle w:val="PL"/>
        <w:rPr>
          <w:ins w:id="5404" w:author="ruiyue"/>
        </w:rPr>
      </w:pPr>
      <w:ins w:id="5405" w:author="ruiyue">
        <w:r>
          <w:t xml:space="preserve">            </w:t>
        </w:r>
        <w:proofErr w:type="spellStart"/>
        <w:r>
          <w:t>enum</w:t>
        </w:r>
        <w:proofErr w:type="spellEnd"/>
        <w:r>
          <w:t>:</w:t>
        </w:r>
      </w:ins>
    </w:p>
    <w:p w14:paraId="6C7A38F5" w14:textId="77777777" w:rsidR="00340372" w:rsidRDefault="00340372" w:rsidP="00340372">
      <w:pPr>
        <w:pStyle w:val="PL"/>
        <w:rPr>
          <w:ins w:id="5406" w:author="ruiyue"/>
        </w:rPr>
      </w:pPr>
      <w:ins w:id="5407" w:author="ruiyue">
        <w:r>
          <w:t xml:space="preserve">              - </w:t>
        </w:r>
        <w:proofErr w:type="spellStart"/>
        <w:r>
          <w:t>UEinitiatedPDNconnectivityRequest</w:t>
        </w:r>
        <w:proofErr w:type="spellEnd"/>
      </w:ins>
    </w:p>
    <w:p w14:paraId="27E7F8CE" w14:textId="77777777" w:rsidR="00340372" w:rsidRDefault="00340372" w:rsidP="00340372">
      <w:pPr>
        <w:pStyle w:val="PL"/>
        <w:rPr>
          <w:ins w:id="5408" w:author="ruiyue"/>
        </w:rPr>
      </w:pPr>
      <w:ins w:id="5409" w:author="ruiyue">
        <w:r>
          <w:t xml:space="preserve">              - ServiceRequest</w:t>
        </w:r>
      </w:ins>
    </w:p>
    <w:p w14:paraId="0940BC99" w14:textId="77777777" w:rsidR="00340372" w:rsidRDefault="00340372" w:rsidP="00340372">
      <w:pPr>
        <w:pStyle w:val="PL"/>
        <w:rPr>
          <w:ins w:id="5410" w:author="ruiyue"/>
        </w:rPr>
      </w:pPr>
      <w:ins w:id="5411" w:author="ruiyue">
        <w:r>
          <w:t xml:space="preserve">              - </w:t>
        </w:r>
        <w:proofErr w:type="spellStart"/>
        <w:r>
          <w:t>InitialAttach_TAU_Detach</w:t>
        </w:r>
        <w:proofErr w:type="spellEnd"/>
      </w:ins>
    </w:p>
    <w:p w14:paraId="138FF12F" w14:textId="77777777" w:rsidR="00340372" w:rsidRDefault="00340372" w:rsidP="00340372">
      <w:pPr>
        <w:pStyle w:val="PL"/>
        <w:rPr>
          <w:ins w:id="5412" w:author="ruiyue"/>
        </w:rPr>
      </w:pPr>
      <w:ins w:id="5413" w:author="ruiyue">
        <w:r>
          <w:t xml:space="preserve">              - </w:t>
        </w:r>
        <w:proofErr w:type="spellStart"/>
        <w:r>
          <w:t>UEinitiatedPDNdisconnection</w:t>
        </w:r>
        <w:proofErr w:type="spellEnd"/>
      </w:ins>
    </w:p>
    <w:p w14:paraId="14244303" w14:textId="77777777" w:rsidR="00340372" w:rsidRDefault="00340372" w:rsidP="00340372">
      <w:pPr>
        <w:pStyle w:val="PL"/>
        <w:rPr>
          <w:ins w:id="5414" w:author="ruiyue"/>
        </w:rPr>
      </w:pPr>
      <w:ins w:id="5415" w:author="ruiyue">
        <w:r>
          <w:lastRenderedPageBreak/>
          <w:t xml:space="preserve">              - </w:t>
        </w:r>
        <w:proofErr w:type="spellStart"/>
        <w:r>
          <w:t>BearerActivationModificationDeletion</w:t>
        </w:r>
        <w:proofErr w:type="spellEnd"/>
      </w:ins>
    </w:p>
    <w:p w14:paraId="4E2B80A3" w14:textId="77777777" w:rsidR="00340372" w:rsidRDefault="00340372" w:rsidP="00340372">
      <w:pPr>
        <w:pStyle w:val="PL"/>
        <w:rPr>
          <w:ins w:id="5416" w:author="ruiyue"/>
        </w:rPr>
      </w:pPr>
      <w:ins w:id="5417" w:author="ruiyue">
        <w:r>
          <w:t xml:space="preserve">              - Handover</w:t>
        </w:r>
      </w:ins>
    </w:p>
    <w:p w14:paraId="75F2D00B" w14:textId="77777777" w:rsidR="00340372" w:rsidRDefault="00340372" w:rsidP="00340372">
      <w:pPr>
        <w:pStyle w:val="PL"/>
        <w:rPr>
          <w:ins w:id="5418" w:author="ruiyue"/>
        </w:rPr>
      </w:pPr>
      <w:ins w:id="5419" w:author="ruiyue">
        <w:r>
          <w:t xml:space="preserve">        SGW:</w:t>
        </w:r>
      </w:ins>
    </w:p>
    <w:p w14:paraId="7F24263C" w14:textId="77777777" w:rsidR="00340372" w:rsidRDefault="00340372" w:rsidP="00340372">
      <w:pPr>
        <w:pStyle w:val="PL"/>
        <w:rPr>
          <w:ins w:id="5420" w:author="ruiyue"/>
        </w:rPr>
      </w:pPr>
      <w:ins w:id="5421" w:author="ruiyue">
        <w:r>
          <w:t xml:space="preserve">          type: array</w:t>
        </w:r>
      </w:ins>
    </w:p>
    <w:p w14:paraId="28DBCFE6" w14:textId="77777777" w:rsidR="00340372" w:rsidRDefault="00340372" w:rsidP="00340372">
      <w:pPr>
        <w:pStyle w:val="PL"/>
        <w:rPr>
          <w:ins w:id="5422" w:author="ruiyue"/>
        </w:rPr>
      </w:pPr>
      <w:ins w:id="5423" w:author="ruiyue">
        <w:r>
          <w:t xml:space="preserve">          items:</w:t>
        </w:r>
      </w:ins>
    </w:p>
    <w:p w14:paraId="13C36706" w14:textId="77777777" w:rsidR="00340372" w:rsidRDefault="00340372" w:rsidP="00340372">
      <w:pPr>
        <w:pStyle w:val="PL"/>
        <w:rPr>
          <w:ins w:id="5424" w:author="ruiyue"/>
        </w:rPr>
      </w:pPr>
      <w:ins w:id="5425" w:author="ruiyue">
        <w:r>
          <w:t xml:space="preserve">            type: string</w:t>
        </w:r>
      </w:ins>
    </w:p>
    <w:p w14:paraId="4A541B0F" w14:textId="77777777" w:rsidR="00340372" w:rsidRDefault="00340372" w:rsidP="00340372">
      <w:pPr>
        <w:pStyle w:val="PL"/>
        <w:rPr>
          <w:ins w:id="5426" w:author="ruiyue"/>
        </w:rPr>
      </w:pPr>
      <w:ins w:id="5427" w:author="ruiyue">
        <w:r>
          <w:t xml:space="preserve">            </w:t>
        </w:r>
        <w:proofErr w:type="spellStart"/>
        <w:r>
          <w:t>enum</w:t>
        </w:r>
        <w:proofErr w:type="spellEnd"/>
        <w:r>
          <w:t>:</w:t>
        </w:r>
      </w:ins>
    </w:p>
    <w:p w14:paraId="179EEC0A" w14:textId="77777777" w:rsidR="00340372" w:rsidRDefault="00340372" w:rsidP="00340372">
      <w:pPr>
        <w:pStyle w:val="PL"/>
        <w:rPr>
          <w:ins w:id="5428" w:author="ruiyue"/>
        </w:rPr>
      </w:pPr>
      <w:ins w:id="5429" w:author="ruiyue">
        <w:r>
          <w:t xml:space="preserve">              - </w:t>
        </w:r>
        <w:proofErr w:type="spellStart"/>
        <w:r>
          <w:t>PDNconnectionCreation</w:t>
        </w:r>
        <w:proofErr w:type="spellEnd"/>
      </w:ins>
    </w:p>
    <w:p w14:paraId="46D1EA17" w14:textId="77777777" w:rsidR="00340372" w:rsidRDefault="00340372" w:rsidP="00340372">
      <w:pPr>
        <w:pStyle w:val="PL"/>
        <w:rPr>
          <w:ins w:id="5430" w:author="ruiyue"/>
        </w:rPr>
      </w:pPr>
      <w:ins w:id="5431" w:author="ruiyue">
        <w:r>
          <w:t xml:space="preserve">              - </w:t>
        </w:r>
        <w:proofErr w:type="spellStart"/>
        <w:r>
          <w:t>PDNconnectionTermination</w:t>
        </w:r>
        <w:proofErr w:type="spellEnd"/>
      </w:ins>
    </w:p>
    <w:p w14:paraId="7E0E3F81" w14:textId="77777777" w:rsidR="00340372" w:rsidRDefault="00340372" w:rsidP="00340372">
      <w:pPr>
        <w:pStyle w:val="PL"/>
        <w:rPr>
          <w:ins w:id="5432" w:author="ruiyue"/>
        </w:rPr>
      </w:pPr>
      <w:ins w:id="5433" w:author="ruiyue">
        <w:r>
          <w:t xml:space="preserve">              - </w:t>
        </w:r>
        <w:proofErr w:type="spellStart"/>
        <w:r>
          <w:t>BearerActivationModificationDeletion</w:t>
        </w:r>
        <w:proofErr w:type="spellEnd"/>
      </w:ins>
    </w:p>
    <w:p w14:paraId="03A73F30" w14:textId="77777777" w:rsidR="00340372" w:rsidRDefault="00340372" w:rsidP="00340372">
      <w:pPr>
        <w:pStyle w:val="PL"/>
        <w:rPr>
          <w:ins w:id="5434" w:author="ruiyue"/>
        </w:rPr>
      </w:pPr>
      <w:ins w:id="5435" w:author="ruiyue">
        <w:r>
          <w:t xml:space="preserve">        PGW:</w:t>
        </w:r>
      </w:ins>
    </w:p>
    <w:p w14:paraId="422FC9B6" w14:textId="77777777" w:rsidR="00340372" w:rsidRDefault="00340372" w:rsidP="00340372">
      <w:pPr>
        <w:pStyle w:val="PL"/>
        <w:rPr>
          <w:ins w:id="5436" w:author="ruiyue"/>
        </w:rPr>
      </w:pPr>
      <w:ins w:id="5437" w:author="ruiyue">
        <w:r>
          <w:t xml:space="preserve">          type: array</w:t>
        </w:r>
      </w:ins>
    </w:p>
    <w:p w14:paraId="3E5A2A94" w14:textId="77777777" w:rsidR="00340372" w:rsidRDefault="00340372" w:rsidP="00340372">
      <w:pPr>
        <w:pStyle w:val="PL"/>
        <w:rPr>
          <w:ins w:id="5438" w:author="ruiyue"/>
        </w:rPr>
      </w:pPr>
      <w:ins w:id="5439" w:author="ruiyue">
        <w:r>
          <w:t xml:space="preserve">          items:</w:t>
        </w:r>
      </w:ins>
    </w:p>
    <w:p w14:paraId="242032FA" w14:textId="77777777" w:rsidR="00340372" w:rsidRDefault="00340372" w:rsidP="00340372">
      <w:pPr>
        <w:pStyle w:val="PL"/>
        <w:rPr>
          <w:ins w:id="5440" w:author="ruiyue"/>
        </w:rPr>
      </w:pPr>
      <w:ins w:id="5441" w:author="ruiyue">
        <w:r>
          <w:t xml:space="preserve">            type: string</w:t>
        </w:r>
      </w:ins>
    </w:p>
    <w:p w14:paraId="0250780A" w14:textId="77777777" w:rsidR="00340372" w:rsidRDefault="00340372" w:rsidP="00340372">
      <w:pPr>
        <w:pStyle w:val="PL"/>
        <w:rPr>
          <w:ins w:id="5442" w:author="ruiyue"/>
        </w:rPr>
      </w:pPr>
      <w:ins w:id="5443" w:author="ruiyue">
        <w:r>
          <w:t xml:space="preserve">            </w:t>
        </w:r>
        <w:proofErr w:type="spellStart"/>
        <w:r>
          <w:t>enum</w:t>
        </w:r>
        <w:proofErr w:type="spellEnd"/>
        <w:r>
          <w:t>:</w:t>
        </w:r>
      </w:ins>
    </w:p>
    <w:p w14:paraId="6419DB97" w14:textId="77777777" w:rsidR="00340372" w:rsidRDefault="00340372" w:rsidP="00340372">
      <w:pPr>
        <w:pStyle w:val="PL"/>
        <w:rPr>
          <w:ins w:id="5444" w:author="ruiyue"/>
        </w:rPr>
      </w:pPr>
      <w:ins w:id="5445" w:author="ruiyue">
        <w:r>
          <w:t xml:space="preserve">              - </w:t>
        </w:r>
        <w:proofErr w:type="spellStart"/>
        <w:r>
          <w:t>PDNconnectionCreation</w:t>
        </w:r>
        <w:proofErr w:type="spellEnd"/>
      </w:ins>
    </w:p>
    <w:p w14:paraId="4F0A2665" w14:textId="77777777" w:rsidR="00340372" w:rsidRDefault="00340372" w:rsidP="00340372">
      <w:pPr>
        <w:pStyle w:val="PL"/>
        <w:rPr>
          <w:ins w:id="5446" w:author="ruiyue"/>
        </w:rPr>
      </w:pPr>
      <w:ins w:id="5447" w:author="ruiyue">
        <w:r>
          <w:t xml:space="preserve">              - </w:t>
        </w:r>
        <w:proofErr w:type="spellStart"/>
        <w:r>
          <w:t>PDNconnectionTermination</w:t>
        </w:r>
        <w:proofErr w:type="spellEnd"/>
      </w:ins>
    </w:p>
    <w:p w14:paraId="536FC8CE" w14:textId="77777777" w:rsidR="00340372" w:rsidRDefault="00340372" w:rsidP="00340372">
      <w:pPr>
        <w:pStyle w:val="PL"/>
        <w:rPr>
          <w:ins w:id="5448" w:author="ruiyue"/>
        </w:rPr>
      </w:pPr>
      <w:ins w:id="5449" w:author="ruiyue">
        <w:r>
          <w:t xml:space="preserve">              - </w:t>
        </w:r>
        <w:proofErr w:type="spellStart"/>
        <w:r>
          <w:t>BearerActivationModificationDeletion</w:t>
        </w:r>
        <w:proofErr w:type="spellEnd"/>
      </w:ins>
    </w:p>
    <w:p w14:paraId="0277780F" w14:textId="77777777" w:rsidR="00340372" w:rsidRDefault="00340372" w:rsidP="00340372">
      <w:pPr>
        <w:pStyle w:val="PL"/>
        <w:rPr>
          <w:ins w:id="5450" w:author="ruiyue"/>
        </w:rPr>
      </w:pPr>
      <w:ins w:id="5451" w:author="ruiyue">
        <w:r>
          <w:t xml:space="preserve">        AMF:</w:t>
        </w:r>
      </w:ins>
    </w:p>
    <w:p w14:paraId="3C45762C" w14:textId="77777777" w:rsidR="00340372" w:rsidRDefault="00340372" w:rsidP="00340372">
      <w:pPr>
        <w:pStyle w:val="PL"/>
        <w:rPr>
          <w:ins w:id="5452" w:author="ruiyue"/>
        </w:rPr>
      </w:pPr>
      <w:ins w:id="5453" w:author="ruiyue">
        <w:r>
          <w:t xml:space="preserve">          type: array</w:t>
        </w:r>
      </w:ins>
    </w:p>
    <w:p w14:paraId="4FD33B98" w14:textId="77777777" w:rsidR="00340372" w:rsidRDefault="00340372" w:rsidP="00340372">
      <w:pPr>
        <w:pStyle w:val="PL"/>
        <w:rPr>
          <w:ins w:id="5454" w:author="ruiyue"/>
        </w:rPr>
      </w:pPr>
      <w:ins w:id="5455" w:author="ruiyue">
        <w:r>
          <w:t xml:space="preserve">          items:</w:t>
        </w:r>
      </w:ins>
    </w:p>
    <w:p w14:paraId="75A21D3E" w14:textId="77777777" w:rsidR="00340372" w:rsidRDefault="00340372" w:rsidP="00340372">
      <w:pPr>
        <w:pStyle w:val="PL"/>
        <w:rPr>
          <w:ins w:id="5456" w:author="ruiyue"/>
        </w:rPr>
      </w:pPr>
      <w:ins w:id="5457" w:author="ruiyue">
        <w:r>
          <w:t xml:space="preserve">            type: string</w:t>
        </w:r>
      </w:ins>
    </w:p>
    <w:p w14:paraId="6748CA5C" w14:textId="77777777" w:rsidR="00340372" w:rsidRDefault="00340372" w:rsidP="00340372">
      <w:pPr>
        <w:pStyle w:val="PL"/>
        <w:rPr>
          <w:ins w:id="5458" w:author="ruiyue"/>
        </w:rPr>
      </w:pPr>
      <w:ins w:id="5459" w:author="ruiyue">
        <w:r>
          <w:t xml:space="preserve">            </w:t>
        </w:r>
        <w:proofErr w:type="spellStart"/>
        <w:r>
          <w:t>enum</w:t>
        </w:r>
        <w:proofErr w:type="spellEnd"/>
        <w:r>
          <w:t>:</w:t>
        </w:r>
      </w:ins>
    </w:p>
    <w:p w14:paraId="6E88088E" w14:textId="77777777" w:rsidR="00340372" w:rsidRDefault="00340372" w:rsidP="00340372">
      <w:pPr>
        <w:pStyle w:val="PL"/>
        <w:rPr>
          <w:ins w:id="5460" w:author="ruiyue"/>
        </w:rPr>
      </w:pPr>
      <w:ins w:id="5461" w:author="ruiyue">
        <w:r>
          <w:t xml:space="preserve">              - Registration</w:t>
        </w:r>
      </w:ins>
    </w:p>
    <w:p w14:paraId="73BD2752" w14:textId="77777777" w:rsidR="00340372" w:rsidRDefault="00340372" w:rsidP="00340372">
      <w:pPr>
        <w:pStyle w:val="PL"/>
        <w:rPr>
          <w:ins w:id="5462" w:author="ruiyue"/>
        </w:rPr>
      </w:pPr>
      <w:ins w:id="5463" w:author="ruiyue">
        <w:r>
          <w:t xml:space="preserve">              - ServiceRequest</w:t>
        </w:r>
      </w:ins>
    </w:p>
    <w:p w14:paraId="3A9A58D2" w14:textId="77777777" w:rsidR="00340372" w:rsidRDefault="00340372" w:rsidP="00340372">
      <w:pPr>
        <w:pStyle w:val="PL"/>
        <w:rPr>
          <w:ins w:id="5464" w:author="ruiyue"/>
        </w:rPr>
      </w:pPr>
      <w:ins w:id="5465" w:author="ruiyue">
        <w:r>
          <w:t xml:space="preserve">              - Handover</w:t>
        </w:r>
      </w:ins>
    </w:p>
    <w:p w14:paraId="4E4E36A5" w14:textId="77777777" w:rsidR="00340372" w:rsidRDefault="00340372" w:rsidP="00340372">
      <w:pPr>
        <w:pStyle w:val="PL"/>
        <w:rPr>
          <w:ins w:id="5466" w:author="ruiyue"/>
        </w:rPr>
      </w:pPr>
      <w:ins w:id="5467" w:author="ruiyue">
        <w:r>
          <w:t xml:space="preserve">              - </w:t>
        </w:r>
        <w:proofErr w:type="spellStart"/>
        <w:r>
          <w:t>UEderegistration</w:t>
        </w:r>
        <w:proofErr w:type="spellEnd"/>
      </w:ins>
    </w:p>
    <w:p w14:paraId="29934749" w14:textId="77777777" w:rsidR="00340372" w:rsidRDefault="00340372" w:rsidP="00340372">
      <w:pPr>
        <w:pStyle w:val="PL"/>
        <w:rPr>
          <w:ins w:id="5468" w:author="ruiyue"/>
        </w:rPr>
      </w:pPr>
      <w:ins w:id="5469" w:author="ruiyue">
        <w:r>
          <w:t xml:space="preserve">              - </w:t>
        </w:r>
        <w:proofErr w:type="spellStart"/>
        <w:r>
          <w:t>NetworkDeregistration</w:t>
        </w:r>
        <w:proofErr w:type="spellEnd"/>
      </w:ins>
    </w:p>
    <w:p w14:paraId="12229237" w14:textId="77777777" w:rsidR="00340372" w:rsidRDefault="00340372" w:rsidP="00340372">
      <w:pPr>
        <w:pStyle w:val="PL"/>
        <w:rPr>
          <w:ins w:id="5470" w:author="ruiyue"/>
        </w:rPr>
      </w:pPr>
      <w:ins w:id="5471" w:author="ruiyue">
        <w:r>
          <w:t xml:space="preserve">              - </w:t>
        </w:r>
        <w:proofErr w:type="spellStart"/>
        <w:r>
          <w:t>UEMobilityFromEPC</w:t>
        </w:r>
        <w:proofErr w:type="spellEnd"/>
      </w:ins>
    </w:p>
    <w:p w14:paraId="53500186" w14:textId="77777777" w:rsidR="00340372" w:rsidRDefault="00340372" w:rsidP="00340372">
      <w:pPr>
        <w:pStyle w:val="PL"/>
        <w:rPr>
          <w:ins w:id="5472" w:author="ruiyue"/>
        </w:rPr>
      </w:pPr>
      <w:ins w:id="5473" w:author="ruiyue">
        <w:r>
          <w:t xml:space="preserve">              - </w:t>
        </w:r>
        <w:proofErr w:type="spellStart"/>
        <w:r>
          <w:t>UEMobilityToEPC</w:t>
        </w:r>
        <w:proofErr w:type="spellEnd"/>
      </w:ins>
    </w:p>
    <w:p w14:paraId="3F575EB3" w14:textId="77777777" w:rsidR="00340372" w:rsidRDefault="00340372" w:rsidP="00340372">
      <w:pPr>
        <w:pStyle w:val="PL"/>
        <w:rPr>
          <w:ins w:id="5474" w:author="ruiyue"/>
        </w:rPr>
      </w:pPr>
      <w:ins w:id="5475" w:author="ruiyue">
        <w:r>
          <w:t xml:space="preserve">        SMF:</w:t>
        </w:r>
      </w:ins>
    </w:p>
    <w:p w14:paraId="15D8DDE2" w14:textId="77777777" w:rsidR="00340372" w:rsidRDefault="00340372" w:rsidP="00340372">
      <w:pPr>
        <w:pStyle w:val="PL"/>
        <w:rPr>
          <w:ins w:id="5476" w:author="ruiyue"/>
        </w:rPr>
      </w:pPr>
      <w:ins w:id="5477" w:author="ruiyue">
        <w:r>
          <w:t xml:space="preserve">          type: array</w:t>
        </w:r>
      </w:ins>
    </w:p>
    <w:p w14:paraId="3BC4ED4F" w14:textId="77777777" w:rsidR="00340372" w:rsidRDefault="00340372" w:rsidP="00340372">
      <w:pPr>
        <w:pStyle w:val="PL"/>
        <w:rPr>
          <w:ins w:id="5478" w:author="ruiyue"/>
        </w:rPr>
      </w:pPr>
      <w:ins w:id="5479" w:author="ruiyue">
        <w:r>
          <w:t xml:space="preserve">          items:</w:t>
        </w:r>
      </w:ins>
    </w:p>
    <w:p w14:paraId="0CD0D11C" w14:textId="77777777" w:rsidR="00340372" w:rsidRDefault="00340372" w:rsidP="00340372">
      <w:pPr>
        <w:pStyle w:val="PL"/>
        <w:rPr>
          <w:ins w:id="5480" w:author="ruiyue"/>
        </w:rPr>
      </w:pPr>
      <w:ins w:id="5481" w:author="ruiyue">
        <w:r>
          <w:t xml:space="preserve">            type: string</w:t>
        </w:r>
      </w:ins>
    </w:p>
    <w:p w14:paraId="41F2D7BE" w14:textId="77777777" w:rsidR="00340372" w:rsidRDefault="00340372" w:rsidP="00340372">
      <w:pPr>
        <w:pStyle w:val="PL"/>
        <w:rPr>
          <w:ins w:id="5482" w:author="ruiyue"/>
        </w:rPr>
      </w:pPr>
      <w:ins w:id="5483" w:author="ruiyue">
        <w:r>
          <w:t xml:space="preserve">            </w:t>
        </w:r>
        <w:proofErr w:type="spellStart"/>
        <w:r>
          <w:t>enum</w:t>
        </w:r>
        <w:proofErr w:type="spellEnd"/>
        <w:r>
          <w:t>:</w:t>
        </w:r>
      </w:ins>
    </w:p>
    <w:p w14:paraId="1C4B732F" w14:textId="77777777" w:rsidR="00340372" w:rsidRDefault="00340372" w:rsidP="00340372">
      <w:pPr>
        <w:pStyle w:val="PL"/>
        <w:rPr>
          <w:ins w:id="5484" w:author="ruiyue"/>
        </w:rPr>
      </w:pPr>
      <w:ins w:id="5485" w:author="ruiyue">
        <w:r>
          <w:t xml:space="preserve">              - </w:t>
        </w:r>
        <w:proofErr w:type="spellStart"/>
        <w:r>
          <w:t>PDUsessionEstablishment</w:t>
        </w:r>
        <w:proofErr w:type="spellEnd"/>
      </w:ins>
    </w:p>
    <w:p w14:paraId="158E9FC7" w14:textId="77777777" w:rsidR="00340372" w:rsidRDefault="00340372" w:rsidP="00340372">
      <w:pPr>
        <w:pStyle w:val="PL"/>
        <w:rPr>
          <w:ins w:id="5486" w:author="ruiyue"/>
        </w:rPr>
      </w:pPr>
      <w:ins w:id="5487" w:author="ruiyue">
        <w:r>
          <w:t xml:space="preserve">              - </w:t>
        </w:r>
        <w:proofErr w:type="spellStart"/>
        <w:r>
          <w:t>PDUsessionModification</w:t>
        </w:r>
        <w:proofErr w:type="spellEnd"/>
      </w:ins>
    </w:p>
    <w:p w14:paraId="1B9456A2" w14:textId="77777777" w:rsidR="00340372" w:rsidRDefault="00340372" w:rsidP="00340372">
      <w:pPr>
        <w:pStyle w:val="PL"/>
        <w:rPr>
          <w:ins w:id="5488" w:author="ruiyue"/>
        </w:rPr>
      </w:pPr>
      <w:ins w:id="5489" w:author="ruiyue">
        <w:r>
          <w:t xml:space="preserve">              - </w:t>
        </w:r>
        <w:proofErr w:type="spellStart"/>
        <w:r>
          <w:t>PDUsessionRelease</w:t>
        </w:r>
        <w:proofErr w:type="spellEnd"/>
      </w:ins>
    </w:p>
    <w:p w14:paraId="24CC4751" w14:textId="77777777" w:rsidR="00340372" w:rsidRDefault="00340372" w:rsidP="00340372">
      <w:pPr>
        <w:pStyle w:val="PL"/>
        <w:rPr>
          <w:ins w:id="5490" w:author="ruiyue"/>
        </w:rPr>
      </w:pPr>
      <w:ins w:id="5491" w:author="ruiyue">
        <w:r>
          <w:t xml:space="preserve">              - </w:t>
        </w:r>
        <w:proofErr w:type="spellStart"/>
        <w:r>
          <w:t>PDUsessionUPactivationDeactivation</w:t>
        </w:r>
        <w:proofErr w:type="spellEnd"/>
      </w:ins>
    </w:p>
    <w:p w14:paraId="4BD8A652" w14:textId="77777777" w:rsidR="00340372" w:rsidRDefault="00340372" w:rsidP="00340372">
      <w:pPr>
        <w:pStyle w:val="PL"/>
        <w:rPr>
          <w:ins w:id="5492" w:author="ruiyue"/>
        </w:rPr>
      </w:pPr>
      <w:ins w:id="5493" w:author="ruiyue">
        <w:r>
          <w:t xml:space="preserve">              - MobilityBtw3gppAndN3gppTo5GC</w:t>
        </w:r>
      </w:ins>
    </w:p>
    <w:p w14:paraId="517184F5" w14:textId="77777777" w:rsidR="00340372" w:rsidRDefault="00340372" w:rsidP="00340372">
      <w:pPr>
        <w:pStyle w:val="PL"/>
        <w:rPr>
          <w:ins w:id="5494" w:author="ruiyue"/>
        </w:rPr>
      </w:pPr>
      <w:ins w:id="5495" w:author="ruiyue">
        <w:r>
          <w:t xml:space="preserve">              - </w:t>
        </w:r>
        <w:proofErr w:type="spellStart"/>
        <w:r>
          <w:t>MobilityFromEpc</w:t>
        </w:r>
        <w:proofErr w:type="spellEnd"/>
      </w:ins>
    </w:p>
    <w:p w14:paraId="0B069DCC" w14:textId="77777777" w:rsidR="00340372" w:rsidRDefault="00340372" w:rsidP="00340372">
      <w:pPr>
        <w:pStyle w:val="PL"/>
        <w:rPr>
          <w:ins w:id="5496" w:author="ruiyue"/>
        </w:rPr>
      </w:pPr>
      <w:ins w:id="5497" w:author="ruiyue">
        <w:r>
          <w:t xml:space="preserve">        PCF:</w:t>
        </w:r>
      </w:ins>
    </w:p>
    <w:p w14:paraId="17E05914" w14:textId="77777777" w:rsidR="00340372" w:rsidRDefault="00340372" w:rsidP="00340372">
      <w:pPr>
        <w:pStyle w:val="PL"/>
        <w:rPr>
          <w:ins w:id="5498" w:author="ruiyue"/>
        </w:rPr>
      </w:pPr>
      <w:ins w:id="5499" w:author="ruiyue">
        <w:r>
          <w:t xml:space="preserve">          type: array</w:t>
        </w:r>
      </w:ins>
    </w:p>
    <w:p w14:paraId="14C61010" w14:textId="77777777" w:rsidR="00340372" w:rsidRDefault="00340372" w:rsidP="00340372">
      <w:pPr>
        <w:pStyle w:val="PL"/>
        <w:rPr>
          <w:ins w:id="5500" w:author="ruiyue"/>
        </w:rPr>
      </w:pPr>
      <w:ins w:id="5501" w:author="ruiyue">
        <w:r>
          <w:t xml:space="preserve">          items:</w:t>
        </w:r>
      </w:ins>
    </w:p>
    <w:p w14:paraId="0D62E758" w14:textId="77777777" w:rsidR="00340372" w:rsidRDefault="00340372" w:rsidP="00340372">
      <w:pPr>
        <w:pStyle w:val="PL"/>
        <w:rPr>
          <w:ins w:id="5502" w:author="ruiyue"/>
        </w:rPr>
      </w:pPr>
      <w:ins w:id="5503" w:author="ruiyue">
        <w:r>
          <w:t xml:space="preserve">            type: string</w:t>
        </w:r>
      </w:ins>
    </w:p>
    <w:p w14:paraId="2651D0EB" w14:textId="77777777" w:rsidR="00340372" w:rsidRDefault="00340372" w:rsidP="00340372">
      <w:pPr>
        <w:pStyle w:val="PL"/>
        <w:rPr>
          <w:ins w:id="5504" w:author="ruiyue"/>
        </w:rPr>
      </w:pPr>
      <w:ins w:id="5505" w:author="ruiyue">
        <w:r>
          <w:t xml:space="preserve">            </w:t>
        </w:r>
        <w:proofErr w:type="spellStart"/>
        <w:r>
          <w:t>enum</w:t>
        </w:r>
        <w:proofErr w:type="spellEnd"/>
        <w:r>
          <w:t>:</w:t>
        </w:r>
      </w:ins>
    </w:p>
    <w:p w14:paraId="2BC898D2" w14:textId="77777777" w:rsidR="00340372" w:rsidRDefault="00340372" w:rsidP="00340372">
      <w:pPr>
        <w:pStyle w:val="PL"/>
        <w:rPr>
          <w:ins w:id="5506" w:author="ruiyue"/>
        </w:rPr>
      </w:pPr>
      <w:ins w:id="5507" w:author="ruiyue">
        <w:r>
          <w:t xml:space="preserve">              - </w:t>
        </w:r>
        <w:proofErr w:type="spellStart"/>
        <w:r>
          <w:t>AMpolicy</w:t>
        </w:r>
        <w:proofErr w:type="spellEnd"/>
      </w:ins>
    </w:p>
    <w:p w14:paraId="499B74C6" w14:textId="77777777" w:rsidR="00340372" w:rsidRDefault="00340372" w:rsidP="00340372">
      <w:pPr>
        <w:pStyle w:val="PL"/>
        <w:rPr>
          <w:ins w:id="5508" w:author="ruiyue"/>
        </w:rPr>
      </w:pPr>
      <w:ins w:id="5509" w:author="ruiyue">
        <w:r>
          <w:t xml:space="preserve">              - </w:t>
        </w:r>
        <w:proofErr w:type="spellStart"/>
        <w:r>
          <w:t>SMpolicy</w:t>
        </w:r>
        <w:proofErr w:type="spellEnd"/>
      </w:ins>
    </w:p>
    <w:p w14:paraId="6BDBAA84" w14:textId="77777777" w:rsidR="00340372" w:rsidRDefault="00340372" w:rsidP="00340372">
      <w:pPr>
        <w:pStyle w:val="PL"/>
        <w:rPr>
          <w:ins w:id="5510" w:author="ruiyue"/>
        </w:rPr>
      </w:pPr>
      <w:ins w:id="5511" w:author="ruiyue">
        <w:r>
          <w:t xml:space="preserve">              - Authorization</w:t>
        </w:r>
      </w:ins>
    </w:p>
    <w:p w14:paraId="65297AF1" w14:textId="77777777" w:rsidR="00340372" w:rsidRDefault="00340372" w:rsidP="00340372">
      <w:pPr>
        <w:pStyle w:val="PL"/>
        <w:rPr>
          <w:ins w:id="5512" w:author="ruiyue"/>
        </w:rPr>
      </w:pPr>
      <w:ins w:id="5513" w:author="ruiyue">
        <w:r>
          <w:t xml:space="preserve">              - </w:t>
        </w:r>
        <w:proofErr w:type="spellStart"/>
        <w:r>
          <w:t>BDTpolicy</w:t>
        </w:r>
        <w:proofErr w:type="spellEnd"/>
      </w:ins>
    </w:p>
    <w:p w14:paraId="035E6C76" w14:textId="77777777" w:rsidR="00340372" w:rsidRDefault="00340372" w:rsidP="00340372">
      <w:pPr>
        <w:pStyle w:val="PL"/>
        <w:rPr>
          <w:ins w:id="5514" w:author="ruiyue"/>
        </w:rPr>
      </w:pPr>
      <w:ins w:id="5515" w:author="ruiyue">
        <w:r>
          <w:t xml:space="preserve">        UPF:</w:t>
        </w:r>
      </w:ins>
    </w:p>
    <w:p w14:paraId="58739679" w14:textId="77777777" w:rsidR="00340372" w:rsidRDefault="00340372" w:rsidP="00340372">
      <w:pPr>
        <w:pStyle w:val="PL"/>
        <w:rPr>
          <w:ins w:id="5516" w:author="ruiyue"/>
        </w:rPr>
      </w:pPr>
      <w:ins w:id="5517" w:author="ruiyue">
        <w:r>
          <w:t xml:space="preserve">          type: array</w:t>
        </w:r>
      </w:ins>
    </w:p>
    <w:p w14:paraId="65609538" w14:textId="77777777" w:rsidR="00340372" w:rsidRDefault="00340372" w:rsidP="00340372">
      <w:pPr>
        <w:pStyle w:val="PL"/>
        <w:rPr>
          <w:ins w:id="5518" w:author="ruiyue"/>
        </w:rPr>
      </w:pPr>
      <w:ins w:id="5519" w:author="ruiyue">
        <w:r>
          <w:t xml:space="preserve">          items:</w:t>
        </w:r>
      </w:ins>
    </w:p>
    <w:p w14:paraId="45496973" w14:textId="77777777" w:rsidR="00340372" w:rsidRDefault="00340372" w:rsidP="00340372">
      <w:pPr>
        <w:pStyle w:val="PL"/>
        <w:rPr>
          <w:ins w:id="5520" w:author="ruiyue"/>
        </w:rPr>
      </w:pPr>
      <w:ins w:id="5521" w:author="ruiyue">
        <w:r>
          <w:t xml:space="preserve">            type: string</w:t>
        </w:r>
      </w:ins>
    </w:p>
    <w:p w14:paraId="2C5F2E08" w14:textId="77777777" w:rsidR="00340372" w:rsidRDefault="00340372" w:rsidP="00340372">
      <w:pPr>
        <w:pStyle w:val="PL"/>
        <w:rPr>
          <w:ins w:id="5522" w:author="ruiyue"/>
        </w:rPr>
      </w:pPr>
      <w:ins w:id="5523" w:author="ruiyue">
        <w:r>
          <w:t xml:space="preserve">            </w:t>
        </w:r>
        <w:proofErr w:type="spellStart"/>
        <w:r>
          <w:t>enum</w:t>
        </w:r>
        <w:proofErr w:type="spellEnd"/>
        <w:r>
          <w:t>:</w:t>
        </w:r>
      </w:ins>
    </w:p>
    <w:p w14:paraId="5A75A6CC" w14:textId="77777777" w:rsidR="00340372" w:rsidRDefault="00340372" w:rsidP="00340372">
      <w:pPr>
        <w:pStyle w:val="PL"/>
        <w:rPr>
          <w:ins w:id="5524" w:author="ruiyue"/>
        </w:rPr>
      </w:pPr>
      <w:ins w:id="5525" w:author="ruiyue">
        <w:r>
          <w:t xml:space="preserve">              - N4Session</w:t>
        </w:r>
      </w:ins>
    </w:p>
    <w:p w14:paraId="6E8CBB4B" w14:textId="77777777" w:rsidR="00340372" w:rsidRDefault="00340372" w:rsidP="00340372">
      <w:pPr>
        <w:pStyle w:val="PL"/>
        <w:rPr>
          <w:ins w:id="5526" w:author="ruiyue"/>
        </w:rPr>
      </w:pPr>
      <w:ins w:id="5527" w:author="ruiyue">
        <w:r>
          <w:t xml:space="preserve">        AUSF:</w:t>
        </w:r>
      </w:ins>
    </w:p>
    <w:p w14:paraId="27FA2EA0" w14:textId="77777777" w:rsidR="00340372" w:rsidRDefault="00340372" w:rsidP="00340372">
      <w:pPr>
        <w:pStyle w:val="PL"/>
        <w:rPr>
          <w:ins w:id="5528" w:author="ruiyue"/>
        </w:rPr>
      </w:pPr>
      <w:ins w:id="5529" w:author="ruiyue">
        <w:r>
          <w:t xml:space="preserve">          type: array</w:t>
        </w:r>
      </w:ins>
    </w:p>
    <w:p w14:paraId="43DB65B3" w14:textId="77777777" w:rsidR="00340372" w:rsidRDefault="00340372" w:rsidP="00340372">
      <w:pPr>
        <w:pStyle w:val="PL"/>
        <w:rPr>
          <w:ins w:id="5530" w:author="ruiyue"/>
        </w:rPr>
      </w:pPr>
      <w:ins w:id="5531" w:author="ruiyue">
        <w:r>
          <w:t xml:space="preserve">          items:</w:t>
        </w:r>
      </w:ins>
    </w:p>
    <w:p w14:paraId="52D958FF" w14:textId="77777777" w:rsidR="00340372" w:rsidRDefault="00340372" w:rsidP="00340372">
      <w:pPr>
        <w:pStyle w:val="PL"/>
        <w:rPr>
          <w:ins w:id="5532" w:author="ruiyue"/>
        </w:rPr>
      </w:pPr>
      <w:ins w:id="5533" w:author="ruiyue">
        <w:r>
          <w:t xml:space="preserve">            type: string</w:t>
        </w:r>
      </w:ins>
    </w:p>
    <w:p w14:paraId="773807B9" w14:textId="77777777" w:rsidR="00340372" w:rsidRDefault="00340372" w:rsidP="00340372">
      <w:pPr>
        <w:pStyle w:val="PL"/>
        <w:rPr>
          <w:ins w:id="5534" w:author="ruiyue"/>
        </w:rPr>
      </w:pPr>
      <w:ins w:id="5535" w:author="ruiyue">
        <w:r>
          <w:t xml:space="preserve">            </w:t>
        </w:r>
        <w:proofErr w:type="spellStart"/>
        <w:r>
          <w:t>enum</w:t>
        </w:r>
        <w:proofErr w:type="spellEnd"/>
        <w:r>
          <w:t>:</w:t>
        </w:r>
      </w:ins>
    </w:p>
    <w:p w14:paraId="3B8D4349" w14:textId="77777777" w:rsidR="00340372" w:rsidRDefault="00340372" w:rsidP="00340372">
      <w:pPr>
        <w:pStyle w:val="PL"/>
        <w:rPr>
          <w:ins w:id="5536" w:author="ruiyue"/>
        </w:rPr>
      </w:pPr>
      <w:ins w:id="5537" w:author="ruiyue">
        <w:r>
          <w:t xml:space="preserve">              - </w:t>
        </w:r>
        <w:proofErr w:type="spellStart"/>
        <w:r>
          <w:t>UEauthentication</w:t>
        </w:r>
        <w:proofErr w:type="spellEnd"/>
      </w:ins>
    </w:p>
    <w:p w14:paraId="355B23C2" w14:textId="77777777" w:rsidR="00340372" w:rsidRDefault="00340372" w:rsidP="00340372">
      <w:pPr>
        <w:pStyle w:val="PL"/>
        <w:rPr>
          <w:ins w:id="5538" w:author="ruiyue"/>
        </w:rPr>
      </w:pPr>
      <w:ins w:id="5539" w:author="ruiyue">
        <w:r>
          <w:t xml:space="preserve">        NEF:</w:t>
        </w:r>
      </w:ins>
    </w:p>
    <w:p w14:paraId="047793F6" w14:textId="77777777" w:rsidR="00340372" w:rsidRDefault="00340372" w:rsidP="00340372">
      <w:pPr>
        <w:pStyle w:val="PL"/>
        <w:rPr>
          <w:ins w:id="5540" w:author="ruiyue"/>
        </w:rPr>
      </w:pPr>
      <w:ins w:id="5541" w:author="ruiyue">
        <w:r>
          <w:t xml:space="preserve">          type: array</w:t>
        </w:r>
      </w:ins>
    </w:p>
    <w:p w14:paraId="7A73E69B" w14:textId="77777777" w:rsidR="00340372" w:rsidRDefault="00340372" w:rsidP="00340372">
      <w:pPr>
        <w:pStyle w:val="PL"/>
        <w:rPr>
          <w:ins w:id="5542" w:author="ruiyue"/>
        </w:rPr>
      </w:pPr>
      <w:ins w:id="5543" w:author="ruiyue">
        <w:r>
          <w:t xml:space="preserve">          items:</w:t>
        </w:r>
      </w:ins>
    </w:p>
    <w:p w14:paraId="4B62C8E3" w14:textId="77777777" w:rsidR="00340372" w:rsidRDefault="00340372" w:rsidP="00340372">
      <w:pPr>
        <w:pStyle w:val="PL"/>
        <w:rPr>
          <w:ins w:id="5544" w:author="ruiyue"/>
        </w:rPr>
      </w:pPr>
      <w:ins w:id="5545" w:author="ruiyue">
        <w:r>
          <w:t xml:space="preserve">            type: string</w:t>
        </w:r>
      </w:ins>
    </w:p>
    <w:p w14:paraId="27C17A9E" w14:textId="77777777" w:rsidR="00340372" w:rsidRDefault="00340372" w:rsidP="00340372">
      <w:pPr>
        <w:pStyle w:val="PL"/>
        <w:rPr>
          <w:ins w:id="5546" w:author="ruiyue"/>
        </w:rPr>
      </w:pPr>
      <w:ins w:id="5547" w:author="ruiyue">
        <w:r>
          <w:t xml:space="preserve">            </w:t>
        </w:r>
        <w:proofErr w:type="spellStart"/>
        <w:r>
          <w:t>enum</w:t>
        </w:r>
        <w:proofErr w:type="spellEnd"/>
        <w:r>
          <w:t>:</w:t>
        </w:r>
      </w:ins>
    </w:p>
    <w:p w14:paraId="4489C42F" w14:textId="77777777" w:rsidR="00340372" w:rsidRDefault="00340372" w:rsidP="00340372">
      <w:pPr>
        <w:pStyle w:val="PL"/>
        <w:rPr>
          <w:ins w:id="5548" w:author="ruiyue"/>
        </w:rPr>
      </w:pPr>
      <w:ins w:id="5549" w:author="ruiyue">
        <w:r>
          <w:t xml:space="preserve">              - </w:t>
        </w:r>
        <w:proofErr w:type="spellStart"/>
        <w:r>
          <w:t>EventExposure</w:t>
        </w:r>
        <w:proofErr w:type="spellEnd"/>
      </w:ins>
    </w:p>
    <w:p w14:paraId="74380F2B" w14:textId="77777777" w:rsidR="00340372" w:rsidRDefault="00340372" w:rsidP="00340372">
      <w:pPr>
        <w:pStyle w:val="PL"/>
        <w:rPr>
          <w:ins w:id="5550" w:author="ruiyue"/>
        </w:rPr>
      </w:pPr>
      <w:ins w:id="5551" w:author="ruiyue">
        <w:r>
          <w:t xml:space="preserve">              - </w:t>
        </w:r>
        <w:proofErr w:type="spellStart"/>
        <w:r>
          <w:t>PFDmanagement</w:t>
        </w:r>
        <w:proofErr w:type="spellEnd"/>
      </w:ins>
    </w:p>
    <w:p w14:paraId="25AAEB7E" w14:textId="77777777" w:rsidR="00340372" w:rsidRDefault="00340372" w:rsidP="00340372">
      <w:pPr>
        <w:pStyle w:val="PL"/>
        <w:rPr>
          <w:ins w:id="5552" w:author="ruiyue"/>
        </w:rPr>
      </w:pPr>
      <w:ins w:id="5553" w:author="ruiyue">
        <w:r>
          <w:t xml:space="preserve">              - </w:t>
        </w:r>
        <w:proofErr w:type="spellStart"/>
        <w:r>
          <w:t>ParameterProvision</w:t>
        </w:r>
        <w:proofErr w:type="spellEnd"/>
      </w:ins>
    </w:p>
    <w:p w14:paraId="291918D1" w14:textId="77777777" w:rsidR="00340372" w:rsidRDefault="00340372" w:rsidP="00340372">
      <w:pPr>
        <w:pStyle w:val="PL"/>
        <w:rPr>
          <w:ins w:id="5554" w:author="ruiyue"/>
        </w:rPr>
      </w:pPr>
      <w:ins w:id="5555" w:author="ruiyue">
        <w:r>
          <w:t xml:space="preserve">              - Trigger</w:t>
        </w:r>
      </w:ins>
    </w:p>
    <w:p w14:paraId="42D9CDD0" w14:textId="77777777" w:rsidR="00340372" w:rsidRDefault="00340372" w:rsidP="00340372">
      <w:pPr>
        <w:pStyle w:val="PL"/>
        <w:rPr>
          <w:ins w:id="5556" w:author="ruiyue"/>
        </w:rPr>
      </w:pPr>
      <w:ins w:id="5557" w:author="ruiyue">
        <w:r>
          <w:t xml:space="preserve">        NRF:</w:t>
        </w:r>
      </w:ins>
    </w:p>
    <w:p w14:paraId="38B96DC5" w14:textId="77777777" w:rsidR="00340372" w:rsidRDefault="00340372" w:rsidP="00340372">
      <w:pPr>
        <w:pStyle w:val="PL"/>
        <w:rPr>
          <w:ins w:id="5558" w:author="ruiyue"/>
        </w:rPr>
      </w:pPr>
      <w:ins w:id="5559" w:author="ruiyue">
        <w:r>
          <w:t xml:space="preserve">          type: array</w:t>
        </w:r>
      </w:ins>
    </w:p>
    <w:p w14:paraId="3CB4E3CD" w14:textId="77777777" w:rsidR="00340372" w:rsidRDefault="00340372" w:rsidP="00340372">
      <w:pPr>
        <w:pStyle w:val="PL"/>
        <w:rPr>
          <w:ins w:id="5560" w:author="ruiyue"/>
        </w:rPr>
      </w:pPr>
      <w:ins w:id="5561" w:author="ruiyue">
        <w:r>
          <w:t xml:space="preserve">          items:</w:t>
        </w:r>
      </w:ins>
    </w:p>
    <w:p w14:paraId="02940306" w14:textId="77777777" w:rsidR="00340372" w:rsidRDefault="00340372" w:rsidP="00340372">
      <w:pPr>
        <w:pStyle w:val="PL"/>
        <w:rPr>
          <w:ins w:id="5562" w:author="ruiyue"/>
        </w:rPr>
      </w:pPr>
      <w:ins w:id="5563" w:author="ruiyue">
        <w:r>
          <w:t xml:space="preserve">            type: string</w:t>
        </w:r>
      </w:ins>
    </w:p>
    <w:p w14:paraId="03449E9A" w14:textId="77777777" w:rsidR="00340372" w:rsidRDefault="00340372" w:rsidP="00340372">
      <w:pPr>
        <w:pStyle w:val="PL"/>
        <w:rPr>
          <w:ins w:id="5564" w:author="ruiyue"/>
        </w:rPr>
      </w:pPr>
      <w:ins w:id="5565" w:author="ruiyue">
        <w:r>
          <w:t xml:space="preserve">            </w:t>
        </w:r>
        <w:proofErr w:type="spellStart"/>
        <w:r>
          <w:t>enum</w:t>
        </w:r>
        <w:proofErr w:type="spellEnd"/>
        <w:r>
          <w:t>:</w:t>
        </w:r>
      </w:ins>
    </w:p>
    <w:p w14:paraId="7A852DDF" w14:textId="77777777" w:rsidR="00340372" w:rsidRDefault="00340372" w:rsidP="00340372">
      <w:pPr>
        <w:pStyle w:val="PL"/>
        <w:rPr>
          <w:ins w:id="5566" w:author="ruiyue"/>
        </w:rPr>
      </w:pPr>
      <w:ins w:id="5567" w:author="ruiyue">
        <w:r>
          <w:t xml:space="preserve">              - </w:t>
        </w:r>
        <w:proofErr w:type="spellStart"/>
        <w:r>
          <w:t>NFmanagement</w:t>
        </w:r>
        <w:proofErr w:type="spellEnd"/>
      </w:ins>
    </w:p>
    <w:p w14:paraId="623DB020" w14:textId="77777777" w:rsidR="00340372" w:rsidRDefault="00340372" w:rsidP="00340372">
      <w:pPr>
        <w:pStyle w:val="PL"/>
        <w:rPr>
          <w:ins w:id="5568" w:author="ruiyue"/>
        </w:rPr>
      </w:pPr>
      <w:ins w:id="5569" w:author="ruiyue">
        <w:r>
          <w:t xml:space="preserve">              - </w:t>
        </w:r>
        <w:proofErr w:type="spellStart"/>
        <w:r>
          <w:t>NFdiscovery</w:t>
        </w:r>
        <w:proofErr w:type="spellEnd"/>
      </w:ins>
    </w:p>
    <w:p w14:paraId="739AB861" w14:textId="77777777" w:rsidR="00340372" w:rsidRDefault="00340372" w:rsidP="00340372">
      <w:pPr>
        <w:pStyle w:val="PL"/>
        <w:rPr>
          <w:ins w:id="5570" w:author="ruiyue"/>
        </w:rPr>
      </w:pPr>
      <w:ins w:id="5571" w:author="ruiyue">
        <w:r>
          <w:lastRenderedPageBreak/>
          <w:t xml:space="preserve">        NSSF:</w:t>
        </w:r>
      </w:ins>
    </w:p>
    <w:p w14:paraId="11A04BA4" w14:textId="77777777" w:rsidR="00340372" w:rsidRDefault="00340372" w:rsidP="00340372">
      <w:pPr>
        <w:pStyle w:val="PL"/>
        <w:rPr>
          <w:ins w:id="5572" w:author="ruiyue"/>
        </w:rPr>
      </w:pPr>
      <w:ins w:id="5573" w:author="ruiyue">
        <w:r>
          <w:t xml:space="preserve">          type: array</w:t>
        </w:r>
      </w:ins>
    </w:p>
    <w:p w14:paraId="4D82835B" w14:textId="77777777" w:rsidR="00340372" w:rsidRDefault="00340372" w:rsidP="00340372">
      <w:pPr>
        <w:pStyle w:val="PL"/>
        <w:rPr>
          <w:ins w:id="5574" w:author="ruiyue"/>
        </w:rPr>
      </w:pPr>
      <w:ins w:id="5575" w:author="ruiyue">
        <w:r>
          <w:t xml:space="preserve">          items:</w:t>
        </w:r>
      </w:ins>
    </w:p>
    <w:p w14:paraId="22F61D6A" w14:textId="77777777" w:rsidR="00340372" w:rsidRDefault="00340372" w:rsidP="00340372">
      <w:pPr>
        <w:pStyle w:val="PL"/>
        <w:rPr>
          <w:ins w:id="5576" w:author="ruiyue"/>
        </w:rPr>
      </w:pPr>
      <w:ins w:id="5577" w:author="ruiyue">
        <w:r>
          <w:t xml:space="preserve">            type: string</w:t>
        </w:r>
      </w:ins>
    </w:p>
    <w:p w14:paraId="56D33FCD" w14:textId="77777777" w:rsidR="00340372" w:rsidRDefault="00340372" w:rsidP="00340372">
      <w:pPr>
        <w:pStyle w:val="PL"/>
        <w:rPr>
          <w:ins w:id="5578" w:author="ruiyue"/>
        </w:rPr>
      </w:pPr>
      <w:ins w:id="5579" w:author="ruiyue">
        <w:r>
          <w:t xml:space="preserve">            </w:t>
        </w:r>
        <w:proofErr w:type="spellStart"/>
        <w:r>
          <w:t>enum</w:t>
        </w:r>
        <w:proofErr w:type="spellEnd"/>
        <w:r>
          <w:t>:</w:t>
        </w:r>
      </w:ins>
    </w:p>
    <w:p w14:paraId="01438294" w14:textId="77777777" w:rsidR="00340372" w:rsidRDefault="00340372" w:rsidP="00340372">
      <w:pPr>
        <w:pStyle w:val="PL"/>
        <w:rPr>
          <w:ins w:id="5580" w:author="ruiyue"/>
        </w:rPr>
      </w:pPr>
      <w:ins w:id="5581" w:author="ruiyue">
        <w:r>
          <w:t xml:space="preserve">              - </w:t>
        </w:r>
        <w:proofErr w:type="spellStart"/>
        <w:r>
          <w:t>NSSelection</w:t>
        </w:r>
        <w:proofErr w:type="spellEnd"/>
      </w:ins>
    </w:p>
    <w:p w14:paraId="15F518D9" w14:textId="77777777" w:rsidR="00340372" w:rsidRDefault="00340372" w:rsidP="00340372">
      <w:pPr>
        <w:pStyle w:val="PL"/>
        <w:rPr>
          <w:ins w:id="5582" w:author="ruiyue"/>
        </w:rPr>
      </w:pPr>
      <w:ins w:id="5583" w:author="ruiyue">
        <w:r>
          <w:t xml:space="preserve">              - NSSAI</w:t>
        </w:r>
      </w:ins>
    </w:p>
    <w:p w14:paraId="76C6EF55" w14:textId="77777777" w:rsidR="00340372" w:rsidRDefault="00340372" w:rsidP="00340372">
      <w:pPr>
        <w:pStyle w:val="PL"/>
        <w:rPr>
          <w:ins w:id="5584" w:author="ruiyue"/>
        </w:rPr>
      </w:pPr>
      <w:ins w:id="5585" w:author="ruiyue">
        <w:r>
          <w:t xml:space="preserve">        SMSF:</w:t>
        </w:r>
      </w:ins>
    </w:p>
    <w:p w14:paraId="48D8858E" w14:textId="77777777" w:rsidR="00340372" w:rsidRDefault="00340372" w:rsidP="00340372">
      <w:pPr>
        <w:pStyle w:val="PL"/>
        <w:rPr>
          <w:ins w:id="5586" w:author="ruiyue"/>
        </w:rPr>
      </w:pPr>
      <w:ins w:id="5587" w:author="ruiyue">
        <w:r>
          <w:t xml:space="preserve">          type: array</w:t>
        </w:r>
      </w:ins>
    </w:p>
    <w:p w14:paraId="35886996" w14:textId="77777777" w:rsidR="00340372" w:rsidRDefault="00340372" w:rsidP="00340372">
      <w:pPr>
        <w:pStyle w:val="PL"/>
        <w:rPr>
          <w:ins w:id="5588" w:author="ruiyue"/>
        </w:rPr>
      </w:pPr>
      <w:ins w:id="5589" w:author="ruiyue">
        <w:r>
          <w:t xml:space="preserve">          items:</w:t>
        </w:r>
      </w:ins>
    </w:p>
    <w:p w14:paraId="4D476088" w14:textId="77777777" w:rsidR="00340372" w:rsidRDefault="00340372" w:rsidP="00340372">
      <w:pPr>
        <w:pStyle w:val="PL"/>
        <w:rPr>
          <w:ins w:id="5590" w:author="ruiyue"/>
        </w:rPr>
      </w:pPr>
      <w:ins w:id="5591" w:author="ruiyue">
        <w:r>
          <w:t xml:space="preserve">            type: string</w:t>
        </w:r>
      </w:ins>
    </w:p>
    <w:p w14:paraId="464F0E5C" w14:textId="77777777" w:rsidR="00340372" w:rsidRDefault="00340372" w:rsidP="00340372">
      <w:pPr>
        <w:pStyle w:val="PL"/>
        <w:rPr>
          <w:ins w:id="5592" w:author="ruiyue"/>
        </w:rPr>
      </w:pPr>
      <w:ins w:id="5593" w:author="ruiyue">
        <w:r>
          <w:t xml:space="preserve">            </w:t>
        </w:r>
        <w:proofErr w:type="spellStart"/>
        <w:r>
          <w:t>enum</w:t>
        </w:r>
        <w:proofErr w:type="spellEnd"/>
        <w:r>
          <w:t>:</w:t>
        </w:r>
      </w:ins>
    </w:p>
    <w:p w14:paraId="61E6A7CD" w14:textId="77777777" w:rsidR="00340372" w:rsidRDefault="00340372" w:rsidP="00340372">
      <w:pPr>
        <w:pStyle w:val="PL"/>
        <w:rPr>
          <w:ins w:id="5594" w:author="ruiyue"/>
        </w:rPr>
      </w:pPr>
      <w:ins w:id="5595" w:author="ruiyue">
        <w:r>
          <w:t xml:space="preserve">              - </w:t>
        </w:r>
        <w:proofErr w:type="spellStart"/>
        <w:r>
          <w:t>SMservice</w:t>
        </w:r>
        <w:proofErr w:type="spellEnd"/>
      </w:ins>
    </w:p>
    <w:p w14:paraId="68C04F24" w14:textId="77777777" w:rsidR="00340372" w:rsidRDefault="00340372" w:rsidP="00340372">
      <w:pPr>
        <w:pStyle w:val="PL"/>
        <w:rPr>
          <w:ins w:id="5596" w:author="ruiyue"/>
        </w:rPr>
      </w:pPr>
      <w:ins w:id="5597" w:author="ruiyue">
        <w:r>
          <w:t xml:space="preserve">        UDM:</w:t>
        </w:r>
      </w:ins>
    </w:p>
    <w:p w14:paraId="34A918F5" w14:textId="77777777" w:rsidR="00340372" w:rsidRDefault="00340372" w:rsidP="00340372">
      <w:pPr>
        <w:pStyle w:val="PL"/>
        <w:rPr>
          <w:ins w:id="5598" w:author="ruiyue"/>
        </w:rPr>
      </w:pPr>
      <w:ins w:id="5599" w:author="ruiyue">
        <w:r>
          <w:t xml:space="preserve">          type: array</w:t>
        </w:r>
      </w:ins>
    </w:p>
    <w:p w14:paraId="562F32AA" w14:textId="77777777" w:rsidR="00340372" w:rsidRDefault="00340372" w:rsidP="00340372">
      <w:pPr>
        <w:pStyle w:val="PL"/>
        <w:rPr>
          <w:ins w:id="5600" w:author="ruiyue"/>
        </w:rPr>
      </w:pPr>
      <w:ins w:id="5601" w:author="ruiyue">
        <w:r>
          <w:t xml:space="preserve">          items:</w:t>
        </w:r>
      </w:ins>
    </w:p>
    <w:p w14:paraId="6BB77E6B" w14:textId="77777777" w:rsidR="00340372" w:rsidRDefault="00340372" w:rsidP="00340372">
      <w:pPr>
        <w:pStyle w:val="PL"/>
        <w:rPr>
          <w:ins w:id="5602" w:author="ruiyue"/>
        </w:rPr>
      </w:pPr>
      <w:ins w:id="5603" w:author="ruiyue">
        <w:r>
          <w:t xml:space="preserve">            type: string</w:t>
        </w:r>
      </w:ins>
    </w:p>
    <w:p w14:paraId="7979C6D4" w14:textId="77777777" w:rsidR="00340372" w:rsidRDefault="00340372" w:rsidP="00340372">
      <w:pPr>
        <w:pStyle w:val="PL"/>
        <w:rPr>
          <w:ins w:id="5604" w:author="ruiyue"/>
        </w:rPr>
      </w:pPr>
      <w:ins w:id="5605" w:author="ruiyue">
        <w:r>
          <w:t xml:space="preserve">            </w:t>
        </w:r>
        <w:proofErr w:type="spellStart"/>
        <w:r>
          <w:t>enum</w:t>
        </w:r>
        <w:proofErr w:type="spellEnd"/>
        <w:r>
          <w:t>:</w:t>
        </w:r>
      </w:ins>
    </w:p>
    <w:p w14:paraId="4FCDABE0" w14:textId="77777777" w:rsidR="00340372" w:rsidRDefault="00340372" w:rsidP="00340372">
      <w:pPr>
        <w:pStyle w:val="PL"/>
        <w:rPr>
          <w:ins w:id="5606" w:author="ruiyue"/>
        </w:rPr>
      </w:pPr>
      <w:ins w:id="5607" w:author="ruiyue">
        <w:r>
          <w:t xml:space="preserve">              - </w:t>
        </w:r>
        <w:proofErr w:type="spellStart"/>
        <w:r>
          <w:t>UEcontext</w:t>
        </w:r>
        <w:proofErr w:type="spellEnd"/>
      </w:ins>
    </w:p>
    <w:p w14:paraId="204789C4" w14:textId="77777777" w:rsidR="00340372" w:rsidRDefault="00340372" w:rsidP="00340372">
      <w:pPr>
        <w:pStyle w:val="PL"/>
        <w:rPr>
          <w:ins w:id="5608" w:author="ruiyue"/>
        </w:rPr>
      </w:pPr>
      <w:ins w:id="5609" w:author="ruiyue">
        <w:r>
          <w:t xml:space="preserve">              - </w:t>
        </w:r>
        <w:proofErr w:type="spellStart"/>
        <w:r>
          <w:t>SubscriberData</w:t>
        </w:r>
        <w:proofErr w:type="spellEnd"/>
      </w:ins>
    </w:p>
    <w:p w14:paraId="737CF26D" w14:textId="77777777" w:rsidR="00340372" w:rsidRDefault="00340372" w:rsidP="00340372">
      <w:pPr>
        <w:pStyle w:val="PL"/>
        <w:rPr>
          <w:ins w:id="5610" w:author="ruiyue"/>
        </w:rPr>
      </w:pPr>
      <w:ins w:id="5611" w:author="ruiyue">
        <w:r>
          <w:t xml:space="preserve">              - </w:t>
        </w:r>
        <w:proofErr w:type="spellStart"/>
        <w:r>
          <w:t>UEauthentication</w:t>
        </w:r>
        <w:proofErr w:type="spellEnd"/>
      </w:ins>
    </w:p>
    <w:p w14:paraId="1B6D31B7" w14:textId="77777777" w:rsidR="00340372" w:rsidRDefault="00340372" w:rsidP="00340372">
      <w:pPr>
        <w:pStyle w:val="PL"/>
        <w:rPr>
          <w:ins w:id="5612" w:author="ruiyue"/>
        </w:rPr>
      </w:pPr>
      <w:ins w:id="5613" w:author="ruiyue">
        <w:r>
          <w:t xml:space="preserve">              - </w:t>
        </w:r>
        <w:proofErr w:type="spellStart"/>
        <w:r>
          <w:t>EventExposure</w:t>
        </w:r>
        <w:proofErr w:type="spellEnd"/>
      </w:ins>
    </w:p>
    <w:p w14:paraId="47190588" w14:textId="77777777" w:rsidR="00340372" w:rsidRDefault="00340372" w:rsidP="00340372">
      <w:pPr>
        <w:pStyle w:val="PL"/>
        <w:rPr>
          <w:ins w:id="5614" w:author="ruiyue"/>
        </w:rPr>
      </w:pPr>
      <w:ins w:id="5615" w:author="ruiyue">
        <w:r>
          <w:t xml:space="preserve">    </w:t>
        </w:r>
      </w:ins>
    </w:p>
    <w:p w14:paraId="25F61A42" w14:textId="77777777" w:rsidR="00340372" w:rsidRDefault="00340372" w:rsidP="00340372">
      <w:pPr>
        <w:pStyle w:val="PL"/>
        <w:rPr>
          <w:ins w:id="5616" w:author="ruiyue"/>
        </w:rPr>
      </w:pPr>
      <w:ins w:id="5617" w:author="ruiyue">
        <w:r>
          <w:t xml:space="preserve">    </w:t>
        </w:r>
        <w:proofErr w:type="spellStart"/>
        <w:r>
          <w:t>anonymizationOfMdtData</w:t>
        </w:r>
        <w:proofErr w:type="spellEnd"/>
        <w:r>
          <w:t>-Type:</w:t>
        </w:r>
      </w:ins>
    </w:p>
    <w:p w14:paraId="6D5A265F" w14:textId="77777777" w:rsidR="00340372" w:rsidRDefault="00340372" w:rsidP="00340372">
      <w:pPr>
        <w:pStyle w:val="PL"/>
        <w:rPr>
          <w:ins w:id="5618" w:author="ruiyue"/>
        </w:rPr>
      </w:pPr>
      <w:ins w:id="5619" w:author="ruiyue">
        <w:r>
          <w:t xml:space="preserve">      description: Specifies level of MDT anonymization. For additional details see 3GPP TS 32.422 clause 5.10.12.</w:t>
        </w:r>
      </w:ins>
    </w:p>
    <w:p w14:paraId="367F06E5" w14:textId="77777777" w:rsidR="00340372" w:rsidRDefault="00340372" w:rsidP="00340372">
      <w:pPr>
        <w:pStyle w:val="PL"/>
        <w:rPr>
          <w:ins w:id="5620" w:author="ruiyue"/>
        </w:rPr>
      </w:pPr>
      <w:ins w:id="5621" w:author="ruiyue">
        <w:r>
          <w:t xml:space="preserve">      type: string</w:t>
        </w:r>
      </w:ins>
    </w:p>
    <w:p w14:paraId="423846C0" w14:textId="77777777" w:rsidR="00340372" w:rsidRDefault="00340372" w:rsidP="00340372">
      <w:pPr>
        <w:pStyle w:val="PL"/>
        <w:rPr>
          <w:ins w:id="5622" w:author="ruiyue"/>
        </w:rPr>
      </w:pPr>
      <w:ins w:id="5623" w:author="ruiyue">
        <w:r>
          <w:t xml:space="preserve">      </w:t>
        </w:r>
        <w:proofErr w:type="spellStart"/>
        <w:r>
          <w:t>enum</w:t>
        </w:r>
        <w:proofErr w:type="spellEnd"/>
        <w:r>
          <w:t>:</w:t>
        </w:r>
      </w:ins>
    </w:p>
    <w:p w14:paraId="03FEF923" w14:textId="77777777" w:rsidR="00340372" w:rsidRDefault="00340372" w:rsidP="00340372">
      <w:pPr>
        <w:pStyle w:val="PL"/>
        <w:rPr>
          <w:ins w:id="5624" w:author="ruiyue"/>
        </w:rPr>
      </w:pPr>
      <w:ins w:id="5625" w:author="ruiyue">
        <w:r>
          <w:t xml:space="preserve">        - NO_IDENTITY</w:t>
        </w:r>
      </w:ins>
    </w:p>
    <w:p w14:paraId="67A86ED5" w14:textId="77777777" w:rsidR="00340372" w:rsidRDefault="00340372" w:rsidP="00340372">
      <w:pPr>
        <w:pStyle w:val="PL"/>
        <w:rPr>
          <w:ins w:id="5626" w:author="ruiyue"/>
        </w:rPr>
      </w:pPr>
      <w:ins w:id="5627" w:author="ruiyue">
        <w:r>
          <w:t xml:space="preserve">        - TAC_OF_IMEI</w:t>
        </w:r>
      </w:ins>
    </w:p>
    <w:p w14:paraId="43B0C748" w14:textId="77777777" w:rsidR="00340372" w:rsidRDefault="00340372" w:rsidP="00340372">
      <w:pPr>
        <w:pStyle w:val="PL"/>
        <w:rPr>
          <w:ins w:id="5628" w:author="ruiyue"/>
        </w:rPr>
      </w:pPr>
      <w:ins w:id="5629" w:author="ruiyue">
        <w:r>
          <w:t xml:space="preserve">    </w:t>
        </w:r>
      </w:ins>
    </w:p>
    <w:p w14:paraId="6FD9F031" w14:textId="77777777" w:rsidR="00340372" w:rsidRDefault="00340372" w:rsidP="00340372">
      <w:pPr>
        <w:pStyle w:val="PL"/>
        <w:rPr>
          <w:ins w:id="5630" w:author="ruiyue"/>
        </w:rPr>
      </w:pPr>
      <w:ins w:id="5631" w:author="ruiyue">
        <w:r>
          <w:t xml:space="preserve">    </w:t>
        </w:r>
        <w:proofErr w:type="spellStart"/>
        <w:r>
          <w:t>beamLevelMeasurement</w:t>
        </w:r>
        <w:proofErr w:type="spellEnd"/>
        <w:r>
          <w:t>-Type:</w:t>
        </w:r>
      </w:ins>
    </w:p>
    <w:p w14:paraId="16E07C3E" w14:textId="77777777" w:rsidR="00340372" w:rsidRDefault="00340372" w:rsidP="00340372">
      <w:pPr>
        <w:pStyle w:val="PL"/>
        <w:rPr>
          <w:ins w:id="5632" w:author="ruiyue"/>
        </w:rPr>
      </w:pPr>
      <w:ins w:id="5633" w:author="ruiyue">
        <w:r>
          <w:t xml:space="preserve">      description: Determines whether beam level measurements shall be included in case of immediate MDT M1 measurement in NR. For additional details see 3GPP TS 32.422 clause 5.10.40.</w:t>
        </w:r>
      </w:ins>
    </w:p>
    <w:p w14:paraId="3D0B147D" w14:textId="77777777" w:rsidR="00340372" w:rsidRDefault="00340372" w:rsidP="00340372">
      <w:pPr>
        <w:pStyle w:val="PL"/>
        <w:rPr>
          <w:ins w:id="5634" w:author="ruiyue"/>
        </w:rPr>
      </w:pPr>
      <w:ins w:id="5635" w:author="ruiyue">
        <w:r>
          <w:t xml:space="preserve">      type: </w:t>
        </w:r>
        <w:proofErr w:type="spellStart"/>
        <w:r>
          <w:t>boolean</w:t>
        </w:r>
        <w:proofErr w:type="spellEnd"/>
      </w:ins>
    </w:p>
    <w:p w14:paraId="6D1DE190" w14:textId="77777777" w:rsidR="00340372" w:rsidRDefault="00340372" w:rsidP="00340372">
      <w:pPr>
        <w:pStyle w:val="PL"/>
        <w:rPr>
          <w:ins w:id="5636" w:author="ruiyue"/>
        </w:rPr>
      </w:pPr>
      <w:ins w:id="5637" w:author="ruiyue">
        <w:r>
          <w:t xml:space="preserve">    </w:t>
        </w:r>
      </w:ins>
    </w:p>
    <w:p w14:paraId="2E634F91" w14:textId="77777777" w:rsidR="00340372" w:rsidRDefault="00340372" w:rsidP="00340372">
      <w:pPr>
        <w:pStyle w:val="PL"/>
        <w:rPr>
          <w:ins w:id="5638" w:author="ruiyue"/>
        </w:rPr>
      </w:pPr>
      <w:ins w:id="5639" w:author="ruiyue">
        <w:r>
          <w:t xml:space="preserve">    </w:t>
        </w:r>
        <w:proofErr w:type="spellStart"/>
        <w:r>
          <w:t>collectionPeriodRrmLte</w:t>
        </w:r>
        <w:proofErr w:type="spellEnd"/>
        <w:r>
          <w:t>-Type:</w:t>
        </w:r>
      </w:ins>
    </w:p>
    <w:p w14:paraId="32F04A10" w14:textId="77777777" w:rsidR="00340372" w:rsidRDefault="00340372" w:rsidP="00340372">
      <w:pPr>
        <w:pStyle w:val="PL"/>
        <w:rPr>
          <w:ins w:id="5640" w:author="ruiyue"/>
        </w:rPr>
      </w:pPr>
      <w:ins w:id="5641" w:author="ruiyue">
        <w:r>
          <w:t xml:space="preserve">      description: See details in 3GPP TS 32.422 clause 5.10.20.</w:t>
        </w:r>
      </w:ins>
    </w:p>
    <w:p w14:paraId="4756203A" w14:textId="77777777" w:rsidR="00340372" w:rsidRDefault="00340372" w:rsidP="00340372">
      <w:pPr>
        <w:pStyle w:val="PL"/>
        <w:rPr>
          <w:ins w:id="5642" w:author="ruiyue"/>
        </w:rPr>
      </w:pPr>
      <w:ins w:id="5643" w:author="ruiyue">
        <w:r>
          <w:t xml:space="preserve">      type: string</w:t>
        </w:r>
      </w:ins>
    </w:p>
    <w:p w14:paraId="4E1F37CC" w14:textId="77777777" w:rsidR="00340372" w:rsidRDefault="00340372" w:rsidP="00340372">
      <w:pPr>
        <w:pStyle w:val="PL"/>
        <w:rPr>
          <w:ins w:id="5644" w:author="ruiyue"/>
        </w:rPr>
      </w:pPr>
      <w:ins w:id="5645" w:author="ruiyue">
        <w:r>
          <w:t xml:space="preserve">      </w:t>
        </w:r>
        <w:proofErr w:type="spellStart"/>
        <w:r>
          <w:t>enum</w:t>
        </w:r>
        <w:proofErr w:type="spellEnd"/>
        <w:r>
          <w:t>:</w:t>
        </w:r>
      </w:ins>
    </w:p>
    <w:p w14:paraId="1EAC6813" w14:textId="77777777" w:rsidR="00340372" w:rsidRDefault="00340372" w:rsidP="00340372">
      <w:pPr>
        <w:pStyle w:val="PL"/>
        <w:rPr>
          <w:ins w:id="5646" w:author="ruiyue"/>
        </w:rPr>
      </w:pPr>
      <w:ins w:id="5647" w:author="ruiyue">
        <w:r>
          <w:t xml:space="preserve">        - 100ms</w:t>
        </w:r>
      </w:ins>
    </w:p>
    <w:p w14:paraId="57216802" w14:textId="77777777" w:rsidR="00340372" w:rsidRDefault="00340372" w:rsidP="00340372">
      <w:pPr>
        <w:pStyle w:val="PL"/>
        <w:rPr>
          <w:ins w:id="5648" w:author="ruiyue"/>
        </w:rPr>
      </w:pPr>
      <w:ins w:id="5649" w:author="ruiyue">
        <w:r>
          <w:t xml:space="preserve">        - 1000ms</w:t>
        </w:r>
      </w:ins>
    </w:p>
    <w:p w14:paraId="379FFD07" w14:textId="77777777" w:rsidR="00340372" w:rsidRDefault="00340372" w:rsidP="00340372">
      <w:pPr>
        <w:pStyle w:val="PL"/>
        <w:rPr>
          <w:ins w:id="5650" w:author="ruiyue"/>
        </w:rPr>
      </w:pPr>
      <w:ins w:id="5651" w:author="ruiyue">
        <w:r>
          <w:t xml:space="preserve">        - 1024ms</w:t>
        </w:r>
      </w:ins>
    </w:p>
    <w:p w14:paraId="0FBAC964" w14:textId="77777777" w:rsidR="00340372" w:rsidRDefault="00340372" w:rsidP="00340372">
      <w:pPr>
        <w:pStyle w:val="PL"/>
        <w:rPr>
          <w:ins w:id="5652" w:author="ruiyue"/>
        </w:rPr>
      </w:pPr>
      <w:ins w:id="5653" w:author="ruiyue">
        <w:r>
          <w:t xml:space="preserve">        - 1280ms</w:t>
        </w:r>
      </w:ins>
    </w:p>
    <w:p w14:paraId="0BCCBE9F" w14:textId="77777777" w:rsidR="00340372" w:rsidRDefault="00340372" w:rsidP="00340372">
      <w:pPr>
        <w:pStyle w:val="PL"/>
        <w:rPr>
          <w:ins w:id="5654" w:author="ruiyue"/>
        </w:rPr>
      </w:pPr>
      <w:ins w:id="5655" w:author="ruiyue">
        <w:r>
          <w:t xml:space="preserve">        - 2048ms</w:t>
        </w:r>
      </w:ins>
    </w:p>
    <w:p w14:paraId="48B9A391" w14:textId="77777777" w:rsidR="00340372" w:rsidRDefault="00340372" w:rsidP="00340372">
      <w:pPr>
        <w:pStyle w:val="PL"/>
        <w:rPr>
          <w:ins w:id="5656" w:author="ruiyue"/>
        </w:rPr>
      </w:pPr>
      <w:ins w:id="5657" w:author="ruiyue">
        <w:r>
          <w:t xml:space="preserve">        - 2560ms</w:t>
        </w:r>
      </w:ins>
    </w:p>
    <w:p w14:paraId="14C4C84C" w14:textId="77777777" w:rsidR="00340372" w:rsidRDefault="00340372" w:rsidP="00340372">
      <w:pPr>
        <w:pStyle w:val="PL"/>
        <w:rPr>
          <w:ins w:id="5658" w:author="ruiyue"/>
        </w:rPr>
      </w:pPr>
      <w:ins w:id="5659" w:author="ruiyue">
        <w:r>
          <w:t xml:space="preserve">        - 5120ms</w:t>
        </w:r>
      </w:ins>
    </w:p>
    <w:p w14:paraId="5C44BE2F" w14:textId="77777777" w:rsidR="00340372" w:rsidRDefault="00340372" w:rsidP="00340372">
      <w:pPr>
        <w:pStyle w:val="PL"/>
        <w:rPr>
          <w:ins w:id="5660" w:author="ruiyue"/>
        </w:rPr>
      </w:pPr>
      <w:ins w:id="5661" w:author="ruiyue">
        <w:r>
          <w:t xml:space="preserve">        - 10000ms</w:t>
        </w:r>
      </w:ins>
    </w:p>
    <w:p w14:paraId="54410237" w14:textId="77777777" w:rsidR="00340372" w:rsidRDefault="00340372" w:rsidP="00340372">
      <w:pPr>
        <w:pStyle w:val="PL"/>
        <w:rPr>
          <w:ins w:id="5662" w:author="ruiyue"/>
        </w:rPr>
      </w:pPr>
      <w:ins w:id="5663" w:author="ruiyue">
        <w:r>
          <w:t xml:space="preserve">        - 10240ms</w:t>
        </w:r>
      </w:ins>
    </w:p>
    <w:p w14:paraId="5CFEDC75" w14:textId="77777777" w:rsidR="00340372" w:rsidRDefault="00340372" w:rsidP="00340372">
      <w:pPr>
        <w:pStyle w:val="PL"/>
        <w:rPr>
          <w:ins w:id="5664" w:author="ruiyue"/>
        </w:rPr>
      </w:pPr>
      <w:ins w:id="5665" w:author="ruiyue">
        <w:r>
          <w:t xml:space="preserve">        - 60000ms</w:t>
        </w:r>
      </w:ins>
    </w:p>
    <w:p w14:paraId="385C6499" w14:textId="77777777" w:rsidR="00340372" w:rsidRDefault="00340372" w:rsidP="00340372">
      <w:pPr>
        <w:pStyle w:val="PL"/>
        <w:rPr>
          <w:ins w:id="5666" w:author="ruiyue"/>
        </w:rPr>
      </w:pPr>
    </w:p>
    <w:p w14:paraId="4B8C113B" w14:textId="77777777" w:rsidR="00340372" w:rsidRDefault="00340372" w:rsidP="00340372">
      <w:pPr>
        <w:pStyle w:val="PL"/>
        <w:rPr>
          <w:ins w:id="5667" w:author="ruiyue"/>
        </w:rPr>
      </w:pPr>
      <w:ins w:id="5668" w:author="ruiyue">
        <w:r>
          <w:t xml:space="preserve">    collectionPeriodM6Lte-Type:</w:t>
        </w:r>
      </w:ins>
    </w:p>
    <w:p w14:paraId="577DE17E" w14:textId="77777777" w:rsidR="00340372" w:rsidRDefault="00340372" w:rsidP="00340372">
      <w:pPr>
        <w:pStyle w:val="PL"/>
        <w:rPr>
          <w:ins w:id="5669" w:author="ruiyue"/>
        </w:rPr>
      </w:pPr>
      <w:ins w:id="5670" w:author="ruiyue">
        <w:r>
          <w:t xml:space="preserve">      description: See details in 3GPP TS 32.422 clause 5.10.32.</w:t>
        </w:r>
      </w:ins>
    </w:p>
    <w:p w14:paraId="13408F8B" w14:textId="77777777" w:rsidR="00340372" w:rsidRDefault="00340372" w:rsidP="00340372">
      <w:pPr>
        <w:pStyle w:val="PL"/>
        <w:rPr>
          <w:ins w:id="5671" w:author="ruiyue"/>
        </w:rPr>
      </w:pPr>
      <w:ins w:id="5672" w:author="ruiyue">
        <w:r>
          <w:t xml:space="preserve">      type: string</w:t>
        </w:r>
      </w:ins>
    </w:p>
    <w:p w14:paraId="2ECF8922" w14:textId="77777777" w:rsidR="00340372" w:rsidRDefault="00340372" w:rsidP="00340372">
      <w:pPr>
        <w:pStyle w:val="PL"/>
        <w:rPr>
          <w:ins w:id="5673" w:author="ruiyue"/>
        </w:rPr>
      </w:pPr>
      <w:ins w:id="5674" w:author="ruiyue">
        <w:r>
          <w:t xml:space="preserve">      </w:t>
        </w:r>
        <w:proofErr w:type="spellStart"/>
        <w:r>
          <w:t>enum</w:t>
        </w:r>
        <w:proofErr w:type="spellEnd"/>
        <w:r>
          <w:t>:</w:t>
        </w:r>
      </w:ins>
    </w:p>
    <w:p w14:paraId="6ACCBBAF" w14:textId="77777777" w:rsidR="00340372" w:rsidRDefault="00340372" w:rsidP="00340372">
      <w:pPr>
        <w:pStyle w:val="PL"/>
        <w:rPr>
          <w:ins w:id="5675" w:author="ruiyue"/>
        </w:rPr>
      </w:pPr>
      <w:ins w:id="5676" w:author="ruiyue">
        <w:r>
          <w:t xml:space="preserve">        - 1024ms</w:t>
        </w:r>
      </w:ins>
    </w:p>
    <w:p w14:paraId="4B491CB6" w14:textId="77777777" w:rsidR="00340372" w:rsidRDefault="00340372" w:rsidP="00340372">
      <w:pPr>
        <w:pStyle w:val="PL"/>
        <w:rPr>
          <w:ins w:id="5677" w:author="ruiyue"/>
        </w:rPr>
      </w:pPr>
      <w:ins w:id="5678" w:author="ruiyue">
        <w:r>
          <w:t xml:space="preserve">        - 2048ms</w:t>
        </w:r>
      </w:ins>
    </w:p>
    <w:p w14:paraId="4EDF60F0" w14:textId="77777777" w:rsidR="00340372" w:rsidRDefault="00340372" w:rsidP="00340372">
      <w:pPr>
        <w:pStyle w:val="PL"/>
        <w:rPr>
          <w:ins w:id="5679" w:author="ruiyue"/>
        </w:rPr>
      </w:pPr>
      <w:ins w:id="5680" w:author="ruiyue">
        <w:r>
          <w:t xml:space="preserve">        - 5120ms</w:t>
        </w:r>
      </w:ins>
    </w:p>
    <w:p w14:paraId="6A96A376" w14:textId="77777777" w:rsidR="00340372" w:rsidRDefault="00340372" w:rsidP="00340372">
      <w:pPr>
        <w:pStyle w:val="PL"/>
        <w:rPr>
          <w:ins w:id="5681" w:author="ruiyue"/>
        </w:rPr>
      </w:pPr>
      <w:ins w:id="5682" w:author="ruiyue">
        <w:r>
          <w:t xml:space="preserve">        - 10240ms</w:t>
        </w:r>
      </w:ins>
    </w:p>
    <w:p w14:paraId="3009E2A0" w14:textId="77777777" w:rsidR="00340372" w:rsidRDefault="00340372" w:rsidP="00340372">
      <w:pPr>
        <w:pStyle w:val="PL"/>
        <w:rPr>
          <w:ins w:id="5683" w:author="ruiyue"/>
        </w:rPr>
      </w:pPr>
    </w:p>
    <w:p w14:paraId="0647D82A" w14:textId="77777777" w:rsidR="00340372" w:rsidRDefault="00340372" w:rsidP="00340372">
      <w:pPr>
        <w:pStyle w:val="PL"/>
        <w:rPr>
          <w:ins w:id="5684" w:author="ruiyue"/>
        </w:rPr>
      </w:pPr>
      <w:ins w:id="5685" w:author="ruiyue">
        <w:r>
          <w:t xml:space="preserve">    collectionPeriodM7Lte-Type:</w:t>
        </w:r>
      </w:ins>
    </w:p>
    <w:p w14:paraId="0D3C740A" w14:textId="77777777" w:rsidR="00340372" w:rsidRDefault="00340372" w:rsidP="00340372">
      <w:pPr>
        <w:pStyle w:val="PL"/>
        <w:rPr>
          <w:ins w:id="5686" w:author="ruiyue"/>
        </w:rPr>
      </w:pPr>
      <w:ins w:id="5687" w:author="ruiyue">
        <w:r>
          <w:t xml:space="preserve">      description: See details in 3GPP TS 32.422 clause 5.10.33.</w:t>
        </w:r>
      </w:ins>
    </w:p>
    <w:p w14:paraId="633C609F" w14:textId="77777777" w:rsidR="00340372" w:rsidRDefault="00340372" w:rsidP="00340372">
      <w:pPr>
        <w:pStyle w:val="PL"/>
        <w:rPr>
          <w:ins w:id="5688" w:author="ruiyue"/>
        </w:rPr>
      </w:pPr>
      <w:ins w:id="5689" w:author="ruiyue">
        <w:r>
          <w:t xml:space="preserve">      type: integer</w:t>
        </w:r>
      </w:ins>
    </w:p>
    <w:p w14:paraId="1E53AE6C" w14:textId="77777777" w:rsidR="00340372" w:rsidRDefault="00340372" w:rsidP="00340372">
      <w:pPr>
        <w:pStyle w:val="PL"/>
        <w:rPr>
          <w:ins w:id="5690" w:author="ruiyue"/>
        </w:rPr>
      </w:pPr>
      <w:ins w:id="5691" w:author="ruiyue">
        <w:r>
          <w:t xml:space="preserve">      minimum: 1</w:t>
        </w:r>
      </w:ins>
    </w:p>
    <w:p w14:paraId="0B5725FA" w14:textId="77777777" w:rsidR="00340372" w:rsidRDefault="00340372" w:rsidP="00340372">
      <w:pPr>
        <w:pStyle w:val="PL"/>
        <w:rPr>
          <w:ins w:id="5692" w:author="ruiyue"/>
        </w:rPr>
      </w:pPr>
      <w:ins w:id="5693" w:author="ruiyue">
        <w:r>
          <w:t xml:space="preserve">      maximum: 60</w:t>
        </w:r>
      </w:ins>
    </w:p>
    <w:p w14:paraId="295898E6" w14:textId="77777777" w:rsidR="00340372" w:rsidRDefault="00340372" w:rsidP="00340372">
      <w:pPr>
        <w:pStyle w:val="PL"/>
        <w:rPr>
          <w:ins w:id="5694" w:author="ruiyue"/>
        </w:rPr>
      </w:pPr>
    </w:p>
    <w:p w14:paraId="46EE886B" w14:textId="77777777" w:rsidR="00340372" w:rsidRDefault="00340372" w:rsidP="00340372">
      <w:pPr>
        <w:pStyle w:val="PL"/>
        <w:rPr>
          <w:ins w:id="5695" w:author="ruiyue"/>
        </w:rPr>
      </w:pPr>
      <w:ins w:id="5696" w:author="ruiyue">
        <w:r>
          <w:t xml:space="preserve">    </w:t>
        </w:r>
        <w:proofErr w:type="spellStart"/>
        <w:r>
          <w:t>collectionPeriodRrmUmts</w:t>
        </w:r>
        <w:proofErr w:type="spellEnd"/>
        <w:r>
          <w:t>-Type:</w:t>
        </w:r>
      </w:ins>
    </w:p>
    <w:p w14:paraId="47F45B0B" w14:textId="77777777" w:rsidR="00340372" w:rsidRDefault="00340372" w:rsidP="00340372">
      <w:pPr>
        <w:pStyle w:val="PL"/>
        <w:rPr>
          <w:ins w:id="5697" w:author="ruiyue"/>
        </w:rPr>
      </w:pPr>
      <w:ins w:id="5698" w:author="ruiyue">
        <w:r>
          <w:t xml:space="preserve">      description: See details in 3GPP TS 32.422 clause 5.10.21.</w:t>
        </w:r>
      </w:ins>
    </w:p>
    <w:p w14:paraId="04559D9A" w14:textId="77777777" w:rsidR="00340372" w:rsidRDefault="00340372" w:rsidP="00340372">
      <w:pPr>
        <w:pStyle w:val="PL"/>
        <w:rPr>
          <w:ins w:id="5699" w:author="ruiyue"/>
        </w:rPr>
      </w:pPr>
      <w:ins w:id="5700" w:author="ruiyue">
        <w:r>
          <w:t xml:space="preserve">      type: string</w:t>
        </w:r>
      </w:ins>
    </w:p>
    <w:p w14:paraId="638BBFEF" w14:textId="77777777" w:rsidR="00340372" w:rsidRDefault="00340372" w:rsidP="00340372">
      <w:pPr>
        <w:pStyle w:val="PL"/>
        <w:rPr>
          <w:ins w:id="5701" w:author="ruiyue"/>
        </w:rPr>
      </w:pPr>
      <w:ins w:id="5702" w:author="ruiyue">
        <w:r>
          <w:t xml:space="preserve">      </w:t>
        </w:r>
        <w:proofErr w:type="spellStart"/>
        <w:r>
          <w:t>enum</w:t>
        </w:r>
        <w:proofErr w:type="spellEnd"/>
        <w:r>
          <w:t>:</w:t>
        </w:r>
      </w:ins>
    </w:p>
    <w:p w14:paraId="034F2D5D" w14:textId="77777777" w:rsidR="00340372" w:rsidRDefault="00340372" w:rsidP="00340372">
      <w:pPr>
        <w:pStyle w:val="PL"/>
        <w:rPr>
          <w:ins w:id="5703" w:author="ruiyue"/>
        </w:rPr>
      </w:pPr>
      <w:ins w:id="5704" w:author="ruiyue">
        <w:r>
          <w:t xml:space="preserve">        - 100ms</w:t>
        </w:r>
      </w:ins>
    </w:p>
    <w:p w14:paraId="0F8BEDBA" w14:textId="77777777" w:rsidR="00340372" w:rsidRDefault="00340372" w:rsidP="00340372">
      <w:pPr>
        <w:pStyle w:val="PL"/>
        <w:rPr>
          <w:ins w:id="5705" w:author="ruiyue"/>
        </w:rPr>
      </w:pPr>
      <w:ins w:id="5706" w:author="ruiyue">
        <w:r>
          <w:t xml:space="preserve">        - 250ms</w:t>
        </w:r>
      </w:ins>
    </w:p>
    <w:p w14:paraId="062BC11B" w14:textId="77777777" w:rsidR="00340372" w:rsidRDefault="00340372" w:rsidP="00340372">
      <w:pPr>
        <w:pStyle w:val="PL"/>
        <w:rPr>
          <w:ins w:id="5707" w:author="ruiyue"/>
        </w:rPr>
      </w:pPr>
      <w:ins w:id="5708" w:author="ruiyue">
        <w:r>
          <w:t xml:space="preserve">        - 500ms</w:t>
        </w:r>
      </w:ins>
    </w:p>
    <w:p w14:paraId="579BECB1" w14:textId="77777777" w:rsidR="00340372" w:rsidRDefault="00340372" w:rsidP="00340372">
      <w:pPr>
        <w:pStyle w:val="PL"/>
        <w:rPr>
          <w:ins w:id="5709" w:author="ruiyue"/>
        </w:rPr>
      </w:pPr>
      <w:ins w:id="5710" w:author="ruiyue">
        <w:r>
          <w:t xml:space="preserve">        - 1000ms</w:t>
        </w:r>
      </w:ins>
    </w:p>
    <w:p w14:paraId="13D431DF" w14:textId="77777777" w:rsidR="00340372" w:rsidRDefault="00340372" w:rsidP="00340372">
      <w:pPr>
        <w:pStyle w:val="PL"/>
        <w:rPr>
          <w:ins w:id="5711" w:author="ruiyue"/>
        </w:rPr>
      </w:pPr>
      <w:ins w:id="5712" w:author="ruiyue">
        <w:r>
          <w:t xml:space="preserve">        - 2000ms</w:t>
        </w:r>
      </w:ins>
    </w:p>
    <w:p w14:paraId="4E89FD3F" w14:textId="77777777" w:rsidR="00340372" w:rsidRDefault="00340372" w:rsidP="00340372">
      <w:pPr>
        <w:pStyle w:val="PL"/>
        <w:rPr>
          <w:ins w:id="5713" w:author="ruiyue"/>
        </w:rPr>
      </w:pPr>
      <w:ins w:id="5714" w:author="ruiyue">
        <w:r>
          <w:t xml:space="preserve">        - 3000ms</w:t>
        </w:r>
      </w:ins>
    </w:p>
    <w:p w14:paraId="1EC52D6F" w14:textId="77777777" w:rsidR="00340372" w:rsidRDefault="00340372" w:rsidP="00340372">
      <w:pPr>
        <w:pStyle w:val="PL"/>
        <w:rPr>
          <w:ins w:id="5715" w:author="ruiyue"/>
        </w:rPr>
      </w:pPr>
      <w:ins w:id="5716" w:author="ruiyue">
        <w:r>
          <w:t xml:space="preserve">        - 4000ms</w:t>
        </w:r>
      </w:ins>
    </w:p>
    <w:p w14:paraId="0D6CC31C" w14:textId="77777777" w:rsidR="00340372" w:rsidRDefault="00340372" w:rsidP="00340372">
      <w:pPr>
        <w:pStyle w:val="PL"/>
        <w:rPr>
          <w:ins w:id="5717" w:author="ruiyue"/>
        </w:rPr>
      </w:pPr>
      <w:ins w:id="5718" w:author="ruiyue">
        <w:r>
          <w:t xml:space="preserve">        - 6000ms</w:t>
        </w:r>
      </w:ins>
    </w:p>
    <w:p w14:paraId="2085BD19" w14:textId="77777777" w:rsidR="00340372" w:rsidRDefault="00340372" w:rsidP="00340372">
      <w:pPr>
        <w:pStyle w:val="PL"/>
        <w:rPr>
          <w:ins w:id="5719" w:author="ruiyue"/>
        </w:rPr>
      </w:pPr>
      <w:ins w:id="5720" w:author="ruiyue">
        <w:r>
          <w:lastRenderedPageBreak/>
          <w:t xml:space="preserve">    </w:t>
        </w:r>
      </w:ins>
    </w:p>
    <w:p w14:paraId="45B43D33" w14:textId="77777777" w:rsidR="00340372" w:rsidRDefault="00340372" w:rsidP="00340372">
      <w:pPr>
        <w:pStyle w:val="PL"/>
        <w:rPr>
          <w:ins w:id="5721" w:author="ruiyue"/>
        </w:rPr>
      </w:pPr>
      <w:ins w:id="5722" w:author="ruiyue">
        <w:r>
          <w:t xml:space="preserve">    </w:t>
        </w:r>
        <w:proofErr w:type="spellStart"/>
        <w:r>
          <w:t>collectionPeriodRrmNr</w:t>
        </w:r>
        <w:proofErr w:type="spellEnd"/>
        <w:r>
          <w:t>-Type:</w:t>
        </w:r>
      </w:ins>
    </w:p>
    <w:p w14:paraId="2E9CB48E" w14:textId="77777777" w:rsidR="00340372" w:rsidRDefault="00340372" w:rsidP="00340372">
      <w:pPr>
        <w:pStyle w:val="PL"/>
        <w:rPr>
          <w:ins w:id="5723" w:author="ruiyue"/>
        </w:rPr>
      </w:pPr>
      <w:ins w:id="5724" w:author="ruiyue">
        <w:r>
          <w:t xml:space="preserve">      description: See details in 3GPP TS 32.422 clause 5.10.30.</w:t>
        </w:r>
      </w:ins>
    </w:p>
    <w:p w14:paraId="4CC77C0F" w14:textId="77777777" w:rsidR="00340372" w:rsidRDefault="00340372" w:rsidP="00340372">
      <w:pPr>
        <w:pStyle w:val="PL"/>
        <w:rPr>
          <w:ins w:id="5725" w:author="ruiyue"/>
        </w:rPr>
      </w:pPr>
      <w:ins w:id="5726" w:author="ruiyue">
        <w:r>
          <w:t xml:space="preserve">      type: string</w:t>
        </w:r>
      </w:ins>
    </w:p>
    <w:p w14:paraId="1BEF2870" w14:textId="77777777" w:rsidR="00340372" w:rsidRDefault="00340372" w:rsidP="00340372">
      <w:pPr>
        <w:pStyle w:val="PL"/>
        <w:rPr>
          <w:ins w:id="5727" w:author="ruiyue"/>
        </w:rPr>
      </w:pPr>
      <w:ins w:id="5728" w:author="ruiyue">
        <w:r>
          <w:t xml:space="preserve">      </w:t>
        </w:r>
        <w:proofErr w:type="spellStart"/>
        <w:r>
          <w:t>enum</w:t>
        </w:r>
        <w:proofErr w:type="spellEnd"/>
        <w:r>
          <w:t>:</w:t>
        </w:r>
      </w:ins>
    </w:p>
    <w:p w14:paraId="40EF1420" w14:textId="77777777" w:rsidR="00340372" w:rsidRDefault="00340372" w:rsidP="00340372">
      <w:pPr>
        <w:pStyle w:val="PL"/>
        <w:rPr>
          <w:ins w:id="5729" w:author="ruiyue"/>
        </w:rPr>
      </w:pPr>
      <w:ins w:id="5730" w:author="ruiyue">
        <w:r>
          <w:t xml:space="preserve">        - 1024ms</w:t>
        </w:r>
      </w:ins>
    </w:p>
    <w:p w14:paraId="2EE3D562" w14:textId="77777777" w:rsidR="00340372" w:rsidRDefault="00340372" w:rsidP="00340372">
      <w:pPr>
        <w:pStyle w:val="PL"/>
        <w:rPr>
          <w:ins w:id="5731" w:author="ruiyue"/>
        </w:rPr>
      </w:pPr>
      <w:ins w:id="5732" w:author="ruiyue">
        <w:r>
          <w:t xml:space="preserve">        - 2048ms</w:t>
        </w:r>
      </w:ins>
    </w:p>
    <w:p w14:paraId="757DEE8F" w14:textId="77777777" w:rsidR="00340372" w:rsidRDefault="00340372" w:rsidP="00340372">
      <w:pPr>
        <w:pStyle w:val="PL"/>
        <w:rPr>
          <w:ins w:id="5733" w:author="ruiyue"/>
        </w:rPr>
      </w:pPr>
      <w:ins w:id="5734" w:author="ruiyue">
        <w:r>
          <w:t xml:space="preserve">        - 5120ms</w:t>
        </w:r>
      </w:ins>
    </w:p>
    <w:p w14:paraId="7B35DB9B" w14:textId="77777777" w:rsidR="00340372" w:rsidRDefault="00340372" w:rsidP="00340372">
      <w:pPr>
        <w:pStyle w:val="PL"/>
        <w:rPr>
          <w:ins w:id="5735" w:author="ruiyue"/>
        </w:rPr>
      </w:pPr>
      <w:ins w:id="5736" w:author="ruiyue">
        <w:r>
          <w:t xml:space="preserve">        - 10240ms</w:t>
        </w:r>
      </w:ins>
    </w:p>
    <w:p w14:paraId="5C36CCA8" w14:textId="77777777" w:rsidR="00340372" w:rsidRDefault="00340372" w:rsidP="00340372">
      <w:pPr>
        <w:pStyle w:val="PL"/>
        <w:rPr>
          <w:ins w:id="5737" w:author="ruiyue"/>
        </w:rPr>
      </w:pPr>
      <w:ins w:id="5738" w:author="ruiyue">
        <w:r>
          <w:t xml:space="preserve">        - 60000ms</w:t>
        </w:r>
      </w:ins>
    </w:p>
    <w:p w14:paraId="3D5632E8" w14:textId="77777777" w:rsidR="00340372" w:rsidRDefault="00340372" w:rsidP="00340372">
      <w:pPr>
        <w:pStyle w:val="PL"/>
        <w:rPr>
          <w:ins w:id="5739" w:author="ruiyue"/>
        </w:rPr>
      </w:pPr>
    </w:p>
    <w:p w14:paraId="2EEBBB02" w14:textId="77777777" w:rsidR="00340372" w:rsidRDefault="00340372" w:rsidP="00340372">
      <w:pPr>
        <w:pStyle w:val="PL"/>
        <w:rPr>
          <w:ins w:id="5740" w:author="ruiyue"/>
        </w:rPr>
      </w:pPr>
      <w:ins w:id="5741" w:author="ruiyue">
        <w:r>
          <w:t xml:space="preserve">    collectionPeriodM6Nr-Type:</w:t>
        </w:r>
      </w:ins>
    </w:p>
    <w:p w14:paraId="24721591" w14:textId="77777777" w:rsidR="00340372" w:rsidRDefault="00340372" w:rsidP="00340372">
      <w:pPr>
        <w:pStyle w:val="PL"/>
        <w:rPr>
          <w:ins w:id="5742" w:author="ruiyue"/>
        </w:rPr>
      </w:pPr>
      <w:ins w:id="5743" w:author="ruiyue">
        <w:r>
          <w:t xml:space="preserve">      description: See details in 3GPP TS 32.422 clause 5.10.34.</w:t>
        </w:r>
      </w:ins>
    </w:p>
    <w:p w14:paraId="47B22D59" w14:textId="77777777" w:rsidR="00340372" w:rsidRDefault="00340372" w:rsidP="00340372">
      <w:pPr>
        <w:pStyle w:val="PL"/>
        <w:rPr>
          <w:ins w:id="5744" w:author="ruiyue"/>
        </w:rPr>
      </w:pPr>
      <w:ins w:id="5745" w:author="ruiyue">
        <w:r>
          <w:t xml:space="preserve">      type: string</w:t>
        </w:r>
      </w:ins>
    </w:p>
    <w:p w14:paraId="198288B9" w14:textId="77777777" w:rsidR="00340372" w:rsidRDefault="00340372" w:rsidP="00340372">
      <w:pPr>
        <w:pStyle w:val="PL"/>
        <w:rPr>
          <w:ins w:id="5746" w:author="ruiyue"/>
        </w:rPr>
      </w:pPr>
      <w:ins w:id="5747" w:author="ruiyue">
        <w:r>
          <w:t xml:space="preserve">      </w:t>
        </w:r>
        <w:proofErr w:type="spellStart"/>
        <w:r>
          <w:t>enum</w:t>
        </w:r>
        <w:proofErr w:type="spellEnd"/>
        <w:r>
          <w:t>:</w:t>
        </w:r>
      </w:ins>
    </w:p>
    <w:p w14:paraId="3FC3EF6F" w14:textId="77777777" w:rsidR="00340372" w:rsidRDefault="00340372" w:rsidP="00340372">
      <w:pPr>
        <w:pStyle w:val="PL"/>
        <w:rPr>
          <w:ins w:id="5748" w:author="ruiyue"/>
        </w:rPr>
      </w:pPr>
      <w:ins w:id="5749" w:author="ruiyue">
        <w:r>
          <w:t xml:space="preserve">        - 120ms</w:t>
        </w:r>
      </w:ins>
    </w:p>
    <w:p w14:paraId="5AC54113" w14:textId="77777777" w:rsidR="00340372" w:rsidRDefault="00340372" w:rsidP="00340372">
      <w:pPr>
        <w:pStyle w:val="PL"/>
        <w:rPr>
          <w:ins w:id="5750" w:author="ruiyue"/>
        </w:rPr>
      </w:pPr>
      <w:ins w:id="5751" w:author="ruiyue">
        <w:r>
          <w:t xml:space="preserve">        - 240ms</w:t>
        </w:r>
      </w:ins>
    </w:p>
    <w:p w14:paraId="5C5E683E" w14:textId="77777777" w:rsidR="00340372" w:rsidRDefault="00340372" w:rsidP="00340372">
      <w:pPr>
        <w:pStyle w:val="PL"/>
        <w:rPr>
          <w:ins w:id="5752" w:author="ruiyue"/>
        </w:rPr>
      </w:pPr>
      <w:ins w:id="5753" w:author="ruiyue">
        <w:r>
          <w:t xml:space="preserve">        - 480ms</w:t>
        </w:r>
      </w:ins>
    </w:p>
    <w:p w14:paraId="2CD1F368" w14:textId="77777777" w:rsidR="00340372" w:rsidRDefault="00340372" w:rsidP="00340372">
      <w:pPr>
        <w:pStyle w:val="PL"/>
        <w:rPr>
          <w:ins w:id="5754" w:author="ruiyue"/>
        </w:rPr>
      </w:pPr>
      <w:ins w:id="5755" w:author="ruiyue">
        <w:r>
          <w:t xml:space="preserve">        - 640ms</w:t>
        </w:r>
      </w:ins>
    </w:p>
    <w:p w14:paraId="0D73B14E" w14:textId="77777777" w:rsidR="00340372" w:rsidRDefault="00340372" w:rsidP="00340372">
      <w:pPr>
        <w:pStyle w:val="PL"/>
        <w:rPr>
          <w:ins w:id="5756" w:author="ruiyue"/>
        </w:rPr>
      </w:pPr>
      <w:ins w:id="5757" w:author="ruiyue">
        <w:r>
          <w:t xml:space="preserve">        - 1024ms</w:t>
        </w:r>
      </w:ins>
    </w:p>
    <w:p w14:paraId="2A65AC9E" w14:textId="77777777" w:rsidR="00340372" w:rsidRDefault="00340372" w:rsidP="00340372">
      <w:pPr>
        <w:pStyle w:val="PL"/>
        <w:rPr>
          <w:ins w:id="5758" w:author="ruiyue"/>
        </w:rPr>
      </w:pPr>
      <w:ins w:id="5759" w:author="ruiyue">
        <w:r>
          <w:t xml:space="preserve">        - 2048ms</w:t>
        </w:r>
      </w:ins>
    </w:p>
    <w:p w14:paraId="199BF47B" w14:textId="77777777" w:rsidR="00340372" w:rsidRDefault="00340372" w:rsidP="00340372">
      <w:pPr>
        <w:pStyle w:val="PL"/>
        <w:rPr>
          <w:ins w:id="5760" w:author="ruiyue"/>
        </w:rPr>
      </w:pPr>
      <w:ins w:id="5761" w:author="ruiyue">
        <w:r>
          <w:t xml:space="preserve">        - 5120ms</w:t>
        </w:r>
      </w:ins>
    </w:p>
    <w:p w14:paraId="0EFEC650" w14:textId="77777777" w:rsidR="00340372" w:rsidRDefault="00340372" w:rsidP="00340372">
      <w:pPr>
        <w:pStyle w:val="PL"/>
        <w:rPr>
          <w:ins w:id="5762" w:author="ruiyue"/>
        </w:rPr>
      </w:pPr>
      <w:ins w:id="5763" w:author="ruiyue">
        <w:r>
          <w:t xml:space="preserve">        - 10240ms</w:t>
        </w:r>
      </w:ins>
    </w:p>
    <w:p w14:paraId="5F0AA44E" w14:textId="77777777" w:rsidR="00340372" w:rsidRDefault="00340372" w:rsidP="00340372">
      <w:pPr>
        <w:pStyle w:val="PL"/>
        <w:rPr>
          <w:ins w:id="5764" w:author="ruiyue"/>
        </w:rPr>
      </w:pPr>
      <w:ins w:id="5765" w:author="ruiyue">
        <w:r>
          <w:t xml:space="preserve">        - 20480ms</w:t>
        </w:r>
      </w:ins>
    </w:p>
    <w:p w14:paraId="364E3BD9" w14:textId="77777777" w:rsidR="00340372" w:rsidRDefault="00340372" w:rsidP="00340372">
      <w:pPr>
        <w:pStyle w:val="PL"/>
        <w:rPr>
          <w:ins w:id="5766" w:author="ruiyue"/>
        </w:rPr>
      </w:pPr>
      <w:ins w:id="5767" w:author="ruiyue">
        <w:r>
          <w:t xml:space="preserve">        - 40960ms</w:t>
        </w:r>
      </w:ins>
    </w:p>
    <w:p w14:paraId="725AC2CE" w14:textId="77777777" w:rsidR="00340372" w:rsidRDefault="00340372" w:rsidP="00340372">
      <w:pPr>
        <w:pStyle w:val="PL"/>
        <w:rPr>
          <w:ins w:id="5768" w:author="ruiyue"/>
        </w:rPr>
      </w:pPr>
      <w:ins w:id="5769" w:author="ruiyue">
        <w:r>
          <w:t xml:space="preserve">        - 1min</w:t>
        </w:r>
      </w:ins>
    </w:p>
    <w:p w14:paraId="1EF043E9" w14:textId="77777777" w:rsidR="00340372" w:rsidRDefault="00340372" w:rsidP="00340372">
      <w:pPr>
        <w:pStyle w:val="PL"/>
        <w:rPr>
          <w:ins w:id="5770" w:author="ruiyue"/>
        </w:rPr>
      </w:pPr>
      <w:ins w:id="5771" w:author="ruiyue">
        <w:r>
          <w:t xml:space="preserve">        - 6min</w:t>
        </w:r>
      </w:ins>
    </w:p>
    <w:p w14:paraId="026A0ADB" w14:textId="77777777" w:rsidR="00340372" w:rsidRDefault="00340372" w:rsidP="00340372">
      <w:pPr>
        <w:pStyle w:val="PL"/>
        <w:rPr>
          <w:ins w:id="5772" w:author="ruiyue"/>
        </w:rPr>
      </w:pPr>
      <w:ins w:id="5773" w:author="ruiyue">
        <w:r>
          <w:t xml:space="preserve">        - 12min</w:t>
        </w:r>
      </w:ins>
    </w:p>
    <w:p w14:paraId="392F126E" w14:textId="77777777" w:rsidR="00340372" w:rsidRDefault="00340372" w:rsidP="00340372">
      <w:pPr>
        <w:pStyle w:val="PL"/>
        <w:rPr>
          <w:ins w:id="5774" w:author="ruiyue"/>
        </w:rPr>
      </w:pPr>
      <w:ins w:id="5775" w:author="ruiyue">
        <w:r>
          <w:t xml:space="preserve">        - 30min</w:t>
        </w:r>
      </w:ins>
    </w:p>
    <w:p w14:paraId="5DE2D982" w14:textId="77777777" w:rsidR="00340372" w:rsidRDefault="00340372" w:rsidP="00340372">
      <w:pPr>
        <w:pStyle w:val="PL"/>
        <w:rPr>
          <w:ins w:id="5776" w:author="ruiyue"/>
        </w:rPr>
      </w:pPr>
    </w:p>
    <w:p w14:paraId="62BF2F02" w14:textId="77777777" w:rsidR="00340372" w:rsidRDefault="00340372" w:rsidP="00340372">
      <w:pPr>
        <w:pStyle w:val="PL"/>
        <w:rPr>
          <w:ins w:id="5777" w:author="ruiyue"/>
        </w:rPr>
      </w:pPr>
      <w:ins w:id="5778" w:author="ruiyue">
        <w:r>
          <w:t xml:space="preserve">    collectionPeriodM7Nr-Type:</w:t>
        </w:r>
      </w:ins>
    </w:p>
    <w:p w14:paraId="5B7B5750" w14:textId="77777777" w:rsidR="00340372" w:rsidRDefault="00340372" w:rsidP="00340372">
      <w:pPr>
        <w:pStyle w:val="PL"/>
        <w:rPr>
          <w:ins w:id="5779" w:author="ruiyue"/>
        </w:rPr>
      </w:pPr>
      <w:ins w:id="5780" w:author="ruiyue">
        <w:r>
          <w:t xml:space="preserve">      description: See details in 3GPP TS 32.422 clause 5.10.35.</w:t>
        </w:r>
      </w:ins>
    </w:p>
    <w:p w14:paraId="25D16E02" w14:textId="77777777" w:rsidR="00340372" w:rsidRDefault="00340372" w:rsidP="00340372">
      <w:pPr>
        <w:pStyle w:val="PL"/>
        <w:rPr>
          <w:ins w:id="5781" w:author="ruiyue"/>
        </w:rPr>
      </w:pPr>
      <w:ins w:id="5782" w:author="ruiyue">
        <w:r>
          <w:t xml:space="preserve">      type: integer</w:t>
        </w:r>
      </w:ins>
    </w:p>
    <w:p w14:paraId="6E760350" w14:textId="77777777" w:rsidR="00340372" w:rsidRDefault="00340372" w:rsidP="00340372">
      <w:pPr>
        <w:pStyle w:val="PL"/>
        <w:rPr>
          <w:ins w:id="5783" w:author="ruiyue"/>
        </w:rPr>
      </w:pPr>
      <w:ins w:id="5784" w:author="ruiyue">
        <w:r>
          <w:t xml:space="preserve">      minimum: 1</w:t>
        </w:r>
      </w:ins>
    </w:p>
    <w:p w14:paraId="406A03EE" w14:textId="77777777" w:rsidR="00340372" w:rsidRDefault="00340372" w:rsidP="00340372">
      <w:pPr>
        <w:pStyle w:val="PL"/>
        <w:rPr>
          <w:ins w:id="5785" w:author="ruiyue"/>
        </w:rPr>
      </w:pPr>
      <w:ins w:id="5786" w:author="ruiyue">
        <w:r>
          <w:t xml:space="preserve">      maximum: 60</w:t>
        </w:r>
      </w:ins>
    </w:p>
    <w:p w14:paraId="3E25A2A5" w14:textId="77777777" w:rsidR="00340372" w:rsidRDefault="00340372" w:rsidP="00340372">
      <w:pPr>
        <w:pStyle w:val="PL"/>
        <w:rPr>
          <w:ins w:id="5787" w:author="ruiyue"/>
        </w:rPr>
      </w:pPr>
    </w:p>
    <w:p w14:paraId="44DD5DF8" w14:textId="77777777" w:rsidR="00340372" w:rsidRDefault="00340372" w:rsidP="00340372">
      <w:pPr>
        <w:pStyle w:val="PL"/>
        <w:rPr>
          <w:ins w:id="5788" w:author="ruiyue"/>
        </w:rPr>
      </w:pPr>
      <w:ins w:id="5789" w:author="ruiyue">
        <w:r>
          <w:t xml:space="preserve">    </w:t>
        </w:r>
        <w:proofErr w:type="spellStart"/>
        <w:r>
          <w:t>eventListForEventTriggeredMeasurement</w:t>
        </w:r>
        <w:proofErr w:type="spellEnd"/>
        <w:r>
          <w:t>-Type:</w:t>
        </w:r>
      </w:ins>
    </w:p>
    <w:p w14:paraId="7B6ADE9D" w14:textId="77777777" w:rsidR="00340372" w:rsidRDefault="00340372" w:rsidP="00340372">
      <w:pPr>
        <w:pStyle w:val="PL"/>
        <w:rPr>
          <w:ins w:id="5790" w:author="ruiyue"/>
        </w:rPr>
      </w:pPr>
      <w:ins w:id="5791" w:author="ruiyue">
        <w:r>
          <w:t xml:space="preserve">      description: See details in 3GPP TS 32.422 clause 5.10.28.</w:t>
        </w:r>
      </w:ins>
    </w:p>
    <w:p w14:paraId="4DEB1FFA" w14:textId="77777777" w:rsidR="00340372" w:rsidRDefault="00340372" w:rsidP="00340372">
      <w:pPr>
        <w:pStyle w:val="PL"/>
        <w:rPr>
          <w:ins w:id="5792" w:author="ruiyue"/>
        </w:rPr>
      </w:pPr>
      <w:ins w:id="5793" w:author="ruiyue">
        <w:r>
          <w:t xml:space="preserve">      type: string</w:t>
        </w:r>
      </w:ins>
    </w:p>
    <w:p w14:paraId="503685DF" w14:textId="77777777" w:rsidR="00340372" w:rsidRDefault="00340372" w:rsidP="00340372">
      <w:pPr>
        <w:pStyle w:val="PL"/>
        <w:rPr>
          <w:ins w:id="5794" w:author="ruiyue"/>
        </w:rPr>
      </w:pPr>
      <w:ins w:id="5795" w:author="ruiyue">
        <w:r>
          <w:t xml:space="preserve">      </w:t>
        </w:r>
        <w:proofErr w:type="spellStart"/>
        <w:r>
          <w:t>enum</w:t>
        </w:r>
        <w:proofErr w:type="spellEnd"/>
        <w:r>
          <w:t>:</w:t>
        </w:r>
      </w:ins>
    </w:p>
    <w:p w14:paraId="56BAA3DC" w14:textId="77777777" w:rsidR="00340372" w:rsidRDefault="00340372" w:rsidP="00340372">
      <w:pPr>
        <w:pStyle w:val="PL"/>
        <w:rPr>
          <w:ins w:id="5796" w:author="ruiyue"/>
        </w:rPr>
      </w:pPr>
      <w:ins w:id="5797" w:author="ruiyue">
        <w:r>
          <w:t xml:space="preserve">        - OUT_OF_COVERAGE</w:t>
        </w:r>
      </w:ins>
    </w:p>
    <w:p w14:paraId="512D25AF" w14:textId="77777777" w:rsidR="00340372" w:rsidRDefault="00340372" w:rsidP="00340372">
      <w:pPr>
        <w:pStyle w:val="PL"/>
        <w:rPr>
          <w:ins w:id="5798" w:author="ruiyue"/>
        </w:rPr>
      </w:pPr>
      <w:ins w:id="5799" w:author="ruiyue">
        <w:r>
          <w:t xml:space="preserve">        - A2_EVENT</w:t>
        </w:r>
      </w:ins>
    </w:p>
    <w:p w14:paraId="4C0B8097" w14:textId="77777777" w:rsidR="00340372" w:rsidRDefault="00340372" w:rsidP="00340372">
      <w:pPr>
        <w:pStyle w:val="PL"/>
        <w:rPr>
          <w:ins w:id="5800" w:author="ruiyue"/>
        </w:rPr>
      </w:pPr>
    </w:p>
    <w:p w14:paraId="70510EC6" w14:textId="77777777" w:rsidR="00340372" w:rsidRDefault="00340372" w:rsidP="00340372">
      <w:pPr>
        <w:pStyle w:val="PL"/>
        <w:rPr>
          <w:ins w:id="5801" w:author="ruiyue"/>
        </w:rPr>
      </w:pPr>
      <w:ins w:id="5802" w:author="ruiyue">
        <w:r>
          <w:t xml:space="preserve">    </w:t>
        </w:r>
        <w:proofErr w:type="spellStart"/>
        <w:r>
          <w:t>eventThreshold</w:t>
        </w:r>
        <w:proofErr w:type="spellEnd"/>
        <w:r>
          <w:t>-Type:</w:t>
        </w:r>
      </w:ins>
    </w:p>
    <w:p w14:paraId="70B0ADAD" w14:textId="77777777" w:rsidR="00340372" w:rsidRDefault="00340372" w:rsidP="00340372">
      <w:pPr>
        <w:pStyle w:val="PL"/>
        <w:rPr>
          <w:ins w:id="5803" w:author="ruiyue"/>
        </w:rPr>
      </w:pPr>
      <w:ins w:id="5804" w:author="ruiyue">
        <w:r>
          <w:t xml:space="preserve">      description: See details in 3GPP TS 32.422 clause 5.10.7, 5.10.7a, 5.10.13 and 5.10.14.</w:t>
        </w:r>
      </w:ins>
    </w:p>
    <w:p w14:paraId="4503A77B" w14:textId="77777777" w:rsidR="00340372" w:rsidRDefault="00340372" w:rsidP="00340372">
      <w:pPr>
        <w:pStyle w:val="PL"/>
        <w:rPr>
          <w:ins w:id="5805" w:author="ruiyue"/>
        </w:rPr>
      </w:pPr>
      <w:ins w:id="5806" w:author="ruiyue">
        <w:r>
          <w:t xml:space="preserve">      type: object</w:t>
        </w:r>
      </w:ins>
    </w:p>
    <w:p w14:paraId="383CE73C" w14:textId="77777777" w:rsidR="00340372" w:rsidRDefault="00340372" w:rsidP="00340372">
      <w:pPr>
        <w:pStyle w:val="PL"/>
        <w:rPr>
          <w:ins w:id="5807" w:author="ruiyue"/>
        </w:rPr>
      </w:pPr>
      <w:ins w:id="5808" w:author="ruiyue">
        <w:r>
          <w:t xml:space="preserve">      properties:</w:t>
        </w:r>
      </w:ins>
    </w:p>
    <w:p w14:paraId="137FC290" w14:textId="77777777" w:rsidR="00340372" w:rsidRDefault="00340372" w:rsidP="00340372">
      <w:pPr>
        <w:pStyle w:val="PL"/>
        <w:rPr>
          <w:ins w:id="5809" w:author="ruiyue"/>
        </w:rPr>
      </w:pPr>
      <w:ins w:id="5810" w:author="ruiyue">
        <w:r>
          <w:t xml:space="preserve">        </w:t>
        </w:r>
        <w:proofErr w:type="spellStart"/>
        <w:r>
          <w:t>EventThresholdRSRP</w:t>
        </w:r>
        <w:proofErr w:type="spellEnd"/>
        <w:r>
          <w:t>:</w:t>
        </w:r>
      </w:ins>
    </w:p>
    <w:p w14:paraId="2757D905" w14:textId="77777777" w:rsidR="00340372" w:rsidRDefault="00340372" w:rsidP="00340372">
      <w:pPr>
        <w:pStyle w:val="PL"/>
        <w:rPr>
          <w:ins w:id="5811" w:author="ruiyue"/>
        </w:rPr>
      </w:pPr>
      <w:ins w:id="5812" w:author="ruiyue">
        <w:r>
          <w:t xml:space="preserve">          </w:t>
        </w:r>
        <w:proofErr w:type="spellStart"/>
        <w:r>
          <w:t>oneOf</w:t>
        </w:r>
        <w:proofErr w:type="spellEnd"/>
        <w:r>
          <w:t>:</w:t>
        </w:r>
      </w:ins>
    </w:p>
    <w:p w14:paraId="702D4BF6" w14:textId="77777777" w:rsidR="00340372" w:rsidRDefault="00340372" w:rsidP="00340372">
      <w:pPr>
        <w:pStyle w:val="PL"/>
        <w:rPr>
          <w:ins w:id="5813" w:author="ruiyue"/>
        </w:rPr>
      </w:pPr>
      <w:ins w:id="5814" w:author="ruiyue">
        <w:r>
          <w:t xml:space="preserve">          - type: integer</w:t>
        </w:r>
      </w:ins>
    </w:p>
    <w:p w14:paraId="14C81095" w14:textId="77777777" w:rsidR="00340372" w:rsidRDefault="00340372" w:rsidP="00340372">
      <w:pPr>
        <w:pStyle w:val="PL"/>
        <w:rPr>
          <w:ins w:id="5815" w:author="ruiyue"/>
        </w:rPr>
      </w:pPr>
      <w:ins w:id="5816" w:author="ruiyue">
        <w:r>
          <w:t xml:space="preserve">            minimum: 0</w:t>
        </w:r>
      </w:ins>
    </w:p>
    <w:p w14:paraId="5A30F37A" w14:textId="77777777" w:rsidR="00340372" w:rsidRDefault="00340372" w:rsidP="00340372">
      <w:pPr>
        <w:pStyle w:val="PL"/>
        <w:rPr>
          <w:ins w:id="5817" w:author="ruiyue"/>
        </w:rPr>
      </w:pPr>
      <w:ins w:id="5818" w:author="ruiyue">
        <w:r>
          <w:t xml:space="preserve">            maximum: 97</w:t>
        </w:r>
      </w:ins>
    </w:p>
    <w:p w14:paraId="22F976E0" w14:textId="77777777" w:rsidR="00340372" w:rsidRDefault="00340372" w:rsidP="00340372">
      <w:pPr>
        <w:pStyle w:val="PL"/>
        <w:rPr>
          <w:ins w:id="5819" w:author="ruiyue"/>
        </w:rPr>
      </w:pPr>
      <w:ins w:id="5820" w:author="ruiyue">
        <w:r>
          <w:t xml:space="preserve">          - type: integer</w:t>
        </w:r>
      </w:ins>
    </w:p>
    <w:p w14:paraId="575223E6" w14:textId="77777777" w:rsidR="00340372" w:rsidRDefault="00340372" w:rsidP="00340372">
      <w:pPr>
        <w:pStyle w:val="PL"/>
        <w:rPr>
          <w:ins w:id="5821" w:author="ruiyue"/>
        </w:rPr>
      </w:pPr>
      <w:ins w:id="5822" w:author="ruiyue">
        <w:r>
          <w:t xml:space="preserve">            minimum: 0</w:t>
        </w:r>
      </w:ins>
    </w:p>
    <w:p w14:paraId="0538150F" w14:textId="77777777" w:rsidR="00340372" w:rsidRDefault="00340372" w:rsidP="00340372">
      <w:pPr>
        <w:pStyle w:val="PL"/>
        <w:rPr>
          <w:ins w:id="5823" w:author="ruiyue"/>
        </w:rPr>
      </w:pPr>
      <w:ins w:id="5824" w:author="ruiyue">
        <w:r>
          <w:t xml:space="preserve">            maximum: 127</w:t>
        </w:r>
      </w:ins>
    </w:p>
    <w:p w14:paraId="538CA682" w14:textId="77777777" w:rsidR="00340372" w:rsidRDefault="00340372" w:rsidP="00340372">
      <w:pPr>
        <w:pStyle w:val="PL"/>
        <w:rPr>
          <w:ins w:id="5825" w:author="ruiyue"/>
        </w:rPr>
      </w:pPr>
      <w:ins w:id="5826" w:author="ruiyue">
        <w:r>
          <w:t xml:space="preserve">        </w:t>
        </w:r>
        <w:proofErr w:type="spellStart"/>
        <w:r>
          <w:t>EventThresholdRSRQ</w:t>
        </w:r>
        <w:proofErr w:type="spellEnd"/>
        <w:r>
          <w:t xml:space="preserve">:      </w:t>
        </w:r>
      </w:ins>
    </w:p>
    <w:p w14:paraId="55DC9CB2" w14:textId="77777777" w:rsidR="00340372" w:rsidRDefault="00340372" w:rsidP="00340372">
      <w:pPr>
        <w:pStyle w:val="PL"/>
        <w:rPr>
          <w:ins w:id="5827" w:author="ruiyue"/>
        </w:rPr>
      </w:pPr>
      <w:ins w:id="5828" w:author="ruiyue">
        <w:r>
          <w:t xml:space="preserve">          </w:t>
        </w:r>
        <w:proofErr w:type="spellStart"/>
        <w:r>
          <w:t>oneOf</w:t>
        </w:r>
        <w:proofErr w:type="spellEnd"/>
        <w:r>
          <w:t>:</w:t>
        </w:r>
      </w:ins>
    </w:p>
    <w:p w14:paraId="0B743FD8" w14:textId="77777777" w:rsidR="00340372" w:rsidRDefault="00340372" w:rsidP="00340372">
      <w:pPr>
        <w:pStyle w:val="PL"/>
        <w:rPr>
          <w:ins w:id="5829" w:author="ruiyue"/>
        </w:rPr>
      </w:pPr>
      <w:ins w:id="5830" w:author="ruiyue">
        <w:r>
          <w:t xml:space="preserve">          - type: integer</w:t>
        </w:r>
      </w:ins>
    </w:p>
    <w:p w14:paraId="05C1F985" w14:textId="77777777" w:rsidR="00340372" w:rsidRDefault="00340372" w:rsidP="00340372">
      <w:pPr>
        <w:pStyle w:val="PL"/>
        <w:rPr>
          <w:ins w:id="5831" w:author="ruiyue"/>
        </w:rPr>
      </w:pPr>
      <w:ins w:id="5832" w:author="ruiyue">
        <w:r>
          <w:t xml:space="preserve">            minimum: 0</w:t>
        </w:r>
      </w:ins>
    </w:p>
    <w:p w14:paraId="7D8E11B2" w14:textId="77777777" w:rsidR="00340372" w:rsidRDefault="00340372" w:rsidP="00340372">
      <w:pPr>
        <w:pStyle w:val="PL"/>
        <w:rPr>
          <w:ins w:id="5833" w:author="ruiyue"/>
        </w:rPr>
      </w:pPr>
      <w:ins w:id="5834" w:author="ruiyue">
        <w:r>
          <w:t xml:space="preserve">            maximum: 34</w:t>
        </w:r>
      </w:ins>
    </w:p>
    <w:p w14:paraId="4E49C436" w14:textId="77777777" w:rsidR="00340372" w:rsidRDefault="00340372" w:rsidP="00340372">
      <w:pPr>
        <w:pStyle w:val="PL"/>
        <w:rPr>
          <w:ins w:id="5835" w:author="ruiyue"/>
        </w:rPr>
      </w:pPr>
      <w:ins w:id="5836" w:author="ruiyue">
        <w:r>
          <w:t xml:space="preserve">          - type: integer</w:t>
        </w:r>
      </w:ins>
    </w:p>
    <w:p w14:paraId="7EF930D7" w14:textId="77777777" w:rsidR="00340372" w:rsidRDefault="00340372" w:rsidP="00340372">
      <w:pPr>
        <w:pStyle w:val="PL"/>
        <w:rPr>
          <w:ins w:id="5837" w:author="ruiyue"/>
        </w:rPr>
      </w:pPr>
      <w:ins w:id="5838" w:author="ruiyue">
        <w:r>
          <w:t xml:space="preserve">            minimum: 0</w:t>
        </w:r>
      </w:ins>
    </w:p>
    <w:p w14:paraId="38D3B785" w14:textId="77777777" w:rsidR="00340372" w:rsidRDefault="00340372" w:rsidP="00340372">
      <w:pPr>
        <w:pStyle w:val="PL"/>
        <w:rPr>
          <w:ins w:id="5839" w:author="ruiyue"/>
        </w:rPr>
      </w:pPr>
      <w:ins w:id="5840" w:author="ruiyue">
        <w:r>
          <w:t xml:space="preserve">            maximum: 127</w:t>
        </w:r>
      </w:ins>
    </w:p>
    <w:p w14:paraId="2D343645" w14:textId="77777777" w:rsidR="00340372" w:rsidRDefault="00340372" w:rsidP="00340372">
      <w:pPr>
        <w:pStyle w:val="PL"/>
        <w:rPr>
          <w:ins w:id="5841" w:author="ruiyue"/>
        </w:rPr>
      </w:pPr>
      <w:ins w:id="5842" w:author="ruiyue">
        <w:r>
          <w:t xml:space="preserve">        EventThreshold1F:</w:t>
        </w:r>
      </w:ins>
    </w:p>
    <w:p w14:paraId="4712BD72" w14:textId="77777777" w:rsidR="00340372" w:rsidRDefault="00340372" w:rsidP="00340372">
      <w:pPr>
        <w:pStyle w:val="PL"/>
        <w:rPr>
          <w:ins w:id="5843" w:author="ruiyue"/>
        </w:rPr>
      </w:pPr>
      <w:ins w:id="5844" w:author="ruiyue">
        <w:r>
          <w:t xml:space="preserve">          type: object</w:t>
        </w:r>
      </w:ins>
    </w:p>
    <w:p w14:paraId="34FAAA16" w14:textId="77777777" w:rsidR="00340372" w:rsidRDefault="00340372" w:rsidP="00340372">
      <w:pPr>
        <w:pStyle w:val="PL"/>
        <w:rPr>
          <w:ins w:id="5845" w:author="ruiyue"/>
        </w:rPr>
      </w:pPr>
      <w:ins w:id="5846" w:author="ruiyue">
        <w:r>
          <w:t xml:space="preserve">          properties:</w:t>
        </w:r>
      </w:ins>
    </w:p>
    <w:p w14:paraId="0F5BE882" w14:textId="77777777" w:rsidR="00340372" w:rsidRDefault="00340372" w:rsidP="00340372">
      <w:pPr>
        <w:pStyle w:val="PL"/>
        <w:rPr>
          <w:ins w:id="5847" w:author="ruiyue"/>
        </w:rPr>
      </w:pPr>
      <w:ins w:id="5848" w:author="ruiyue">
        <w:r>
          <w:t xml:space="preserve">            CPICH_RSCP:</w:t>
        </w:r>
      </w:ins>
    </w:p>
    <w:p w14:paraId="53F386E3" w14:textId="77777777" w:rsidR="00340372" w:rsidRDefault="00340372" w:rsidP="00340372">
      <w:pPr>
        <w:pStyle w:val="PL"/>
        <w:rPr>
          <w:ins w:id="5849" w:author="ruiyue"/>
        </w:rPr>
      </w:pPr>
      <w:ins w:id="5850" w:author="ruiyue">
        <w:r>
          <w:t xml:space="preserve">              type: integer</w:t>
        </w:r>
      </w:ins>
    </w:p>
    <w:p w14:paraId="408A8D21" w14:textId="77777777" w:rsidR="00340372" w:rsidRDefault="00340372" w:rsidP="00340372">
      <w:pPr>
        <w:pStyle w:val="PL"/>
        <w:rPr>
          <w:ins w:id="5851" w:author="ruiyue"/>
        </w:rPr>
      </w:pPr>
      <w:ins w:id="5852" w:author="ruiyue">
        <w:r>
          <w:t xml:space="preserve">              minimum: -120</w:t>
        </w:r>
      </w:ins>
    </w:p>
    <w:p w14:paraId="1E54FC96" w14:textId="77777777" w:rsidR="00340372" w:rsidRDefault="00340372" w:rsidP="00340372">
      <w:pPr>
        <w:pStyle w:val="PL"/>
        <w:rPr>
          <w:ins w:id="5853" w:author="ruiyue"/>
        </w:rPr>
      </w:pPr>
      <w:ins w:id="5854" w:author="ruiyue">
        <w:r>
          <w:t xml:space="preserve">              maximum: 25</w:t>
        </w:r>
      </w:ins>
    </w:p>
    <w:p w14:paraId="3D6AD8EA" w14:textId="77777777" w:rsidR="00340372" w:rsidRDefault="00340372" w:rsidP="00340372">
      <w:pPr>
        <w:pStyle w:val="PL"/>
        <w:rPr>
          <w:ins w:id="5855" w:author="ruiyue"/>
        </w:rPr>
      </w:pPr>
      <w:ins w:id="5856" w:author="ruiyue">
        <w:r>
          <w:t xml:space="preserve">            </w:t>
        </w:r>
        <w:proofErr w:type="spellStart"/>
        <w:r>
          <w:t>CPICH_EcNo</w:t>
        </w:r>
        <w:proofErr w:type="spellEnd"/>
        <w:r>
          <w:t>:</w:t>
        </w:r>
      </w:ins>
    </w:p>
    <w:p w14:paraId="47105B5B" w14:textId="77777777" w:rsidR="00340372" w:rsidRDefault="00340372" w:rsidP="00340372">
      <w:pPr>
        <w:pStyle w:val="PL"/>
        <w:rPr>
          <w:ins w:id="5857" w:author="ruiyue"/>
        </w:rPr>
      </w:pPr>
      <w:ins w:id="5858" w:author="ruiyue">
        <w:r>
          <w:t xml:space="preserve">              type: integer</w:t>
        </w:r>
      </w:ins>
    </w:p>
    <w:p w14:paraId="598D7D6F" w14:textId="77777777" w:rsidR="00340372" w:rsidRDefault="00340372" w:rsidP="00340372">
      <w:pPr>
        <w:pStyle w:val="PL"/>
        <w:rPr>
          <w:ins w:id="5859" w:author="ruiyue"/>
        </w:rPr>
      </w:pPr>
      <w:ins w:id="5860" w:author="ruiyue">
        <w:r>
          <w:t xml:space="preserve">              minimum: -24</w:t>
        </w:r>
      </w:ins>
    </w:p>
    <w:p w14:paraId="24120130" w14:textId="77777777" w:rsidR="00340372" w:rsidRDefault="00340372" w:rsidP="00340372">
      <w:pPr>
        <w:pStyle w:val="PL"/>
        <w:rPr>
          <w:ins w:id="5861" w:author="ruiyue"/>
        </w:rPr>
      </w:pPr>
      <w:ins w:id="5862" w:author="ruiyue">
        <w:r>
          <w:t xml:space="preserve">              maximum: 0</w:t>
        </w:r>
      </w:ins>
    </w:p>
    <w:p w14:paraId="61C45D8F" w14:textId="77777777" w:rsidR="00340372" w:rsidRDefault="00340372" w:rsidP="00340372">
      <w:pPr>
        <w:pStyle w:val="PL"/>
        <w:rPr>
          <w:ins w:id="5863" w:author="ruiyue"/>
        </w:rPr>
      </w:pPr>
      <w:ins w:id="5864" w:author="ruiyue">
        <w:r>
          <w:t xml:space="preserve">            </w:t>
        </w:r>
        <w:proofErr w:type="spellStart"/>
        <w:r>
          <w:t>PathLoss</w:t>
        </w:r>
        <w:proofErr w:type="spellEnd"/>
        <w:r>
          <w:t>:</w:t>
        </w:r>
      </w:ins>
    </w:p>
    <w:p w14:paraId="45462FF5" w14:textId="77777777" w:rsidR="00340372" w:rsidRDefault="00340372" w:rsidP="00340372">
      <w:pPr>
        <w:pStyle w:val="PL"/>
        <w:rPr>
          <w:ins w:id="5865" w:author="ruiyue"/>
        </w:rPr>
      </w:pPr>
      <w:ins w:id="5866" w:author="ruiyue">
        <w:r>
          <w:t xml:space="preserve">              type: integer</w:t>
        </w:r>
      </w:ins>
    </w:p>
    <w:p w14:paraId="30AAB142" w14:textId="77777777" w:rsidR="00340372" w:rsidRDefault="00340372" w:rsidP="00340372">
      <w:pPr>
        <w:pStyle w:val="PL"/>
        <w:rPr>
          <w:ins w:id="5867" w:author="ruiyue"/>
        </w:rPr>
      </w:pPr>
      <w:ins w:id="5868" w:author="ruiyue">
        <w:r>
          <w:t xml:space="preserve">              minimum: 30</w:t>
        </w:r>
      </w:ins>
    </w:p>
    <w:p w14:paraId="1F5EEFFE" w14:textId="77777777" w:rsidR="00340372" w:rsidRDefault="00340372" w:rsidP="00340372">
      <w:pPr>
        <w:pStyle w:val="PL"/>
        <w:rPr>
          <w:ins w:id="5869" w:author="ruiyue"/>
        </w:rPr>
      </w:pPr>
      <w:ins w:id="5870" w:author="ruiyue">
        <w:r>
          <w:t xml:space="preserve">              maximum: 165</w:t>
        </w:r>
      </w:ins>
    </w:p>
    <w:p w14:paraId="1829B3E6" w14:textId="77777777" w:rsidR="00340372" w:rsidRDefault="00340372" w:rsidP="00340372">
      <w:pPr>
        <w:pStyle w:val="PL"/>
        <w:rPr>
          <w:ins w:id="5871" w:author="ruiyue"/>
        </w:rPr>
      </w:pPr>
      <w:ins w:id="5872" w:author="ruiyue">
        <w:r>
          <w:lastRenderedPageBreak/>
          <w:t xml:space="preserve">        EventThreshold1I:</w:t>
        </w:r>
      </w:ins>
    </w:p>
    <w:p w14:paraId="12E7431E" w14:textId="77777777" w:rsidR="00340372" w:rsidRDefault="00340372" w:rsidP="00340372">
      <w:pPr>
        <w:pStyle w:val="PL"/>
        <w:rPr>
          <w:ins w:id="5873" w:author="ruiyue"/>
        </w:rPr>
      </w:pPr>
      <w:ins w:id="5874" w:author="ruiyue">
        <w:r>
          <w:t xml:space="preserve">          type: integer</w:t>
        </w:r>
      </w:ins>
    </w:p>
    <w:p w14:paraId="4D069117" w14:textId="77777777" w:rsidR="00340372" w:rsidRDefault="00340372" w:rsidP="00340372">
      <w:pPr>
        <w:pStyle w:val="PL"/>
        <w:rPr>
          <w:ins w:id="5875" w:author="ruiyue"/>
        </w:rPr>
      </w:pPr>
      <w:ins w:id="5876" w:author="ruiyue">
        <w:r>
          <w:t xml:space="preserve">          minimum: -120</w:t>
        </w:r>
      </w:ins>
    </w:p>
    <w:p w14:paraId="0FF90C3B" w14:textId="77777777" w:rsidR="00340372" w:rsidRDefault="00340372" w:rsidP="00340372">
      <w:pPr>
        <w:pStyle w:val="PL"/>
        <w:rPr>
          <w:ins w:id="5877" w:author="ruiyue"/>
        </w:rPr>
      </w:pPr>
      <w:ins w:id="5878" w:author="ruiyue">
        <w:r>
          <w:t xml:space="preserve">          maximum: 25</w:t>
        </w:r>
      </w:ins>
    </w:p>
    <w:p w14:paraId="6056E3FC" w14:textId="77777777" w:rsidR="00340372" w:rsidRDefault="00340372" w:rsidP="00340372">
      <w:pPr>
        <w:pStyle w:val="PL"/>
        <w:rPr>
          <w:ins w:id="5879" w:author="ruiyue"/>
        </w:rPr>
      </w:pPr>
    </w:p>
    <w:p w14:paraId="00752F5D" w14:textId="77777777" w:rsidR="00340372" w:rsidRDefault="00340372" w:rsidP="00340372">
      <w:pPr>
        <w:pStyle w:val="PL"/>
        <w:rPr>
          <w:ins w:id="5880" w:author="ruiyue"/>
        </w:rPr>
      </w:pPr>
      <w:ins w:id="5881" w:author="ruiyue">
        <w:r>
          <w:t xml:space="preserve">    </w:t>
        </w:r>
        <w:proofErr w:type="spellStart"/>
        <w:r>
          <w:t>listOfMeasurements</w:t>
        </w:r>
        <w:proofErr w:type="spellEnd"/>
        <w:r>
          <w:t>-Type:</w:t>
        </w:r>
      </w:ins>
    </w:p>
    <w:p w14:paraId="2AA6BD15" w14:textId="77777777" w:rsidR="00340372" w:rsidRDefault="00340372" w:rsidP="00340372">
      <w:pPr>
        <w:pStyle w:val="PL"/>
        <w:rPr>
          <w:ins w:id="5882" w:author="ruiyue"/>
        </w:rPr>
      </w:pPr>
      <w:ins w:id="5883" w:author="ruiyue">
        <w:r>
          <w:t xml:space="preserve">      description: See details in 3GPP TS 32.422 clause 5.10.3 for details.</w:t>
        </w:r>
      </w:ins>
    </w:p>
    <w:p w14:paraId="59B08E3E" w14:textId="77777777" w:rsidR="00340372" w:rsidRDefault="00340372" w:rsidP="00340372">
      <w:pPr>
        <w:pStyle w:val="PL"/>
        <w:rPr>
          <w:ins w:id="5884" w:author="ruiyue"/>
        </w:rPr>
      </w:pPr>
      <w:ins w:id="5885" w:author="ruiyue">
        <w:r>
          <w:t xml:space="preserve">      type: object</w:t>
        </w:r>
      </w:ins>
    </w:p>
    <w:p w14:paraId="654DCE07" w14:textId="77777777" w:rsidR="00340372" w:rsidRDefault="00340372" w:rsidP="00340372">
      <w:pPr>
        <w:pStyle w:val="PL"/>
        <w:rPr>
          <w:ins w:id="5886" w:author="ruiyue"/>
        </w:rPr>
      </w:pPr>
      <w:ins w:id="5887" w:author="ruiyue">
        <w:r>
          <w:t xml:space="preserve">      properties:</w:t>
        </w:r>
      </w:ins>
    </w:p>
    <w:p w14:paraId="74E5E178" w14:textId="77777777" w:rsidR="00340372" w:rsidRDefault="00340372" w:rsidP="00340372">
      <w:pPr>
        <w:pStyle w:val="PL"/>
        <w:rPr>
          <w:ins w:id="5888" w:author="ruiyue"/>
        </w:rPr>
      </w:pPr>
      <w:ins w:id="5889" w:author="ruiyue">
        <w:r>
          <w:t xml:space="preserve">        UMTS:</w:t>
        </w:r>
      </w:ins>
    </w:p>
    <w:p w14:paraId="3207AD42" w14:textId="77777777" w:rsidR="00340372" w:rsidRDefault="00340372" w:rsidP="00340372">
      <w:pPr>
        <w:pStyle w:val="PL"/>
        <w:rPr>
          <w:ins w:id="5890" w:author="ruiyue"/>
        </w:rPr>
      </w:pPr>
      <w:ins w:id="5891" w:author="ruiyue">
        <w:r>
          <w:t xml:space="preserve">          type: array</w:t>
        </w:r>
      </w:ins>
    </w:p>
    <w:p w14:paraId="6B8E8FC5" w14:textId="77777777" w:rsidR="00340372" w:rsidRDefault="00340372" w:rsidP="00340372">
      <w:pPr>
        <w:pStyle w:val="PL"/>
        <w:rPr>
          <w:ins w:id="5892" w:author="ruiyue"/>
        </w:rPr>
      </w:pPr>
      <w:ins w:id="5893" w:author="ruiyue">
        <w:r>
          <w:t xml:space="preserve">          items:</w:t>
        </w:r>
      </w:ins>
    </w:p>
    <w:p w14:paraId="572E6DC1" w14:textId="77777777" w:rsidR="00340372" w:rsidRDefault="00340372" w:rsidP="00340372">
      <w:pPr>
        <w:pStyle w:val="PL"/>
        <w:rPr>
          <w:ins w:id="5894" w:author="ruiyue"/>
        </w:rPr>
      </w:pPr>
      <w:ins w:id="5895" w:author="ruiyue">
        <w:r>
          <w:t xml:space="preserve">            type: string</w:t>
        </w:r>
      </w:ins>
    </w:p>
    <w:p w14:paraId="2B356240" w14:textId="77777777" w:rsidR="00340372" w:rsidRDefault="00340372" w:rsidP="00340372">
      <w:pPr>
        <w:pStyle w:val="PL"/>
        <w:rPr>
          <w:ins w:id="5896" w:author="ruiyue"/>
        </w:rPr>
      </w:pPr>
      <w:ins w:id="5897" w:author="ruiyue">
        <w:r>
          <w:t xml:space="preserve">            </w:t>
        </w:r>
        <w:proofErr w:type="spellStart"/>
        <w:r>
          <w:t>enum</w:t>
        </w:r>
        <w:proofErr w:type="spellEnd"/>
        <w:r>
          <w:t>:</w:t>
        </w:r>
      </w:ins>
    </w:p>
    <w:p w14:paraId="3A07029F" w14:textId="77777777" w:rsidR="00340372" w:rsidRDefault="00340372" w:rsidP="00340372">
      <w:pPr>
        <w:pStyle w:val="PL"/>
        <w:rPr>
          <w:ins w:id="5898" w:author="ruiyue"/>
        </w:rPr>
      </w:pPr>
      <w:ins w:id="5899" w:author="ruiyue">
        <w:r>
          <w:t xml:space="preserve">              - M1</w:t>
        </w:r>
      </w:ins>
    </w:p>
    <w:p w14:paraId="39FC71A4" w14:textId="77777777" w:rsidR="00340372" w:rsidRDefault="00340372" w:rsidP="00340372">
      <w:pPr>
        <w:pStyle w:val="PL"/>
        <w:rPr>
          <w:ins w:id="5900" w:author="ruiyue"/>
        </w:rPr>
      </w:pPr>
      <w:ins w:id="5901" w:author="ruiyue">
        <w:r>
          <w:t xml:space="preserve">              - M2</w:t>
        </w:r>
      </w:ins>
    </w:p>
    <w:p w14:paraId="24A07F4A" w14:textId="77777777" w:rsidR="00340372" w:rsidRDefault="00340372" w:rsidP="00340372">
      <w:pPr>
        <w:pStyle w:val="PL"/>
        <w:rPr>
          <w:ins w:id="5902" w:author="ruiyue"/>
        </w:rPr>
      </w:pPr>
      <w:ins w:id="5903" w:author="ruiyue">
        <w:r>
          <w:t xml:space="preserve">              - M3</w:t>
        </w:r>
      </w:ins>
    </w:p>
    <w:p w14:paraId="3C400423" w14:textId="77777777" w:rsidR="00340372" w:rsidRDefault="00340372" w:rsidP="00340372">
      <w:pPr>
        <w:pStyle w:val="PL"/>
        <w:rPr>
          <w:ins w:id="5904" w:author="ruiyue"/>
        </w:rPr>
      </w:pPr>
      <w:ins w:id="5905" w:author="ruiyue">
        <w:r>
          <w:t xml:space="preserve">              - M4</w:t>
        </w:r>
      </w:ins>
    </w:p>
    <w:p w14:paraId="7EEB8CC6" w14:textId="77777777" w:rsidR="00340372" w:rsidRDefault="00340372" w:rsidP="00340372">
      <w:pPr>
        <w:pStyle w:val="PL"/>
        <w:rPr>
          <w:ins w:id="5906" w:author="ruiyue"/>
        </w:rPr>
      </w:pPr>
      <w:ins w:id="5907" w:author="ruiyue">
        <w:r>
          <w:t xml:space="preserve">              - M5</w:t>
        </w:r>
      </w:ins>
    </w:p>
    <w:p w14:paraId="2D8494DF" w14:textId="77777777" w:rsidR="00340372" w:rsidRDefault="00340372" w:rsidP="00340372">
      <w:pPr>
        <w:pStyle w:val="PL"/>
        <w:rPr>
          <w:ins w:id="5908" w:author="ruiyue"/>
        </w:rPr>
      </w:pPr>
      <w:ins w:id="5909" w:author="ruiyue">
        <w:r>
          <w:t xml:space="preserve">              - M6_DL</w:t>
        </w:r>
      </w:ins>
    </w:p>
    <w:p w14:paraId="524FFC1D" w14:textId="77777777" w:rsidR="00340372" w:rsidRDefault="00340372" w:rsidP="00340372">
      <w:pPr>
        <w:pStyle w:val="PL"/>
        <w:rPr>
          <w:ins w:id="5910" w:author="ruiyue"/>
        </w:rPr>
      </w:pPr>
      <w:ins w:id="5911" w:author="ruiyue">
        <w:r>
          <w:t xml:space="preserve">              - M6_UL</w:t>
        </w:r>
      </w:ins>
    </w:p>
    <w:p w14:paraId="6187BADA" w14:textId="77777777" w:rsidR="00340372" w:rsidRDefault="00340372" w:rsidP="00340372">
      <w:pPr>
        <w:pStyle w:val="PL"/>
        <w:rPr>
          <w:ins w:id="5912" w:author="ruiyue"/>
        </w:rPr>
      </w:pPr>
      <w:ins w:id="5913" w:author="ruiyue">
        <w:r>
          <w:t xml:space="preserve">              - M7_DL</w:t>
        </w:r>
      </w:ins>
    </w:p>
    <w:p w14:paraId="2F1820A0" w14:textId="77777777" w:rsidR="00340372" w:rsidRDefault="00340372" w:rsidP="00340372">
      <w:pPr>
        <w:pStyle w:val="PL"/>
        <w:rPr>
          <w:ins w:id="5914" w:author="ruiyue"/>
        </w:rPr>
      </w:pPr>
      <w:ins w:id="5915" w:author="ruiyue">
        <w:r>
          <w:t xml:space="preserve">              - M7_UL</w:t>
        </w:r>
      </w:ins>
    </w:p>
    <w:p w14:paraId="4BA87563" w14:textId="77777777" w:rsidR="00340372" w:rsidRDefault="00340372" w:rsidP="00340372">
      <w:pPr>
        <w:pStyle w:val="PL"/>
        <w:rPr>
          <w:ins w:id="5916" w:author="ruiyue"/>
        </w:rPr>
      </w:pPr>
      <w:ins w:id="5917" w:author="ruiyue">
        <w:r>
          <w:t xml:space="preserve">        LTE:</w:t>
        </w:r>
      </w:ins>
    </w:p>
    <w:p w14:paraId="18AC39F3" w14:textId="77777777" w:rsidR="00340372" w:rsidRDefault="00340372" w:rsidP="00340372">
      <w:pPr>
        <w:pStyle w:val="PL"/>
        <w:rPr>
          <w:ins w:id="5918" w:author="ruiyue"/>
        </w:rPr>
      </w:pPr>
      <w:ins w:id="5919" w:author="ruiyue">
        <w:r>
          <w:t xml:space="preserve">          type: array</w:t>
        </w:r>
      </w:ins>
    </w:p>
    <w:p w14:paraId="2237D0BB" w14:textId="77777777" w:rsidR="00340372" w:rsidRDefault="00340372" w:rsidP="00340372">
      <w:pPr>
        <w:pStyle w:val="PL"/>
        <w:rPr>
          <w:ins w:id="5920" w:author="ruiyue"/>
        </w:rPr>
      </w:pPr>
      <w:ins w:id="5921" w:author="ruiyue">
        <w:r>
          <w:t xml:space="preserve">          items:</w:t>
        </w:r>
      </w:ins>
    </w:p>
    <w:p w14:paraId="524F6B47" w14:textId="77777777" w:rsidR="00340372" w:rsidRDefault="00340372" w:rsidP="00340372">
      <w:pPr>
        <w:pStyle w:val="PL"/>
        <w:rPr>
          <w:ins w:id="5922" w:author="ruiyue"/>
        </w:rPr>
      </w:pPr>
      <w:ins w:id="5923" w:author="ruiyue">
        <w:r>
          <w:t xml:space="preserve">            type: string</w:t>
        </w:r>
      </w:ins>
    </w:p>
    <w:p w14:paraId="4BD3585C" w14:textId="77777777" w:rsidR="00340372" w:rsidRDefault="00340372" w:rsidP="00340372">
      <w:pPr>
        <w:pStyle w:val="PL"/>
        <w:rPr>
          <w:ins w:id="5924" w:author="ruiyue"/>
        </w:rPr>
      </w:pPr>
      <w:ins w:id="5925" w:author="ruiyue">
        <w:r>
          <w:t xml:space="preserve">            </w:t>
        </w:r>
        <w:proofErr w:type="spellStart"/>
        <w:r>
          <w:t>enum</w:t>
        </w:r>
        <w:proofErr w:type="spellEnd"/>
        <w:r>
          <w:t>:</w:t>
        </w:r>
      </w:ins>
    </w:p>
    <w:p w14:paraId="05F1ABE6" w14:textId="77777777" w:rsidR="00340372" w:rsidRDefault="00340372" w:rsidP="00340372">
      <w:pPr>
        <w:pStyle w:val="PL"/>
        <w:rPr>
          <w:ins w:id="5926" w:author="ruiyue"/>
        </w:rPr>
      </w:pPr>
      <w:ins w:id="5927" w:author="ruiyue">
        <w:r>
          <w:t xml:space="preserve">              - M1</w:t>
        </w:r>
      </w:ins>
    </w:p>
    <w:p w14:paraId="235C4E4E" w14:textId="77777777" w:rsidR="00340372" w:rsidRDefault="00340372" w:rsidP="00340372">
      <w:pPr>
        <w:pStyle w:val="PL"/>
        <w:rPr>
          <w:ins w:id="5928" w:author="ruiyue"/>
        </w:rPr>
      </w:pPr>
      <w:ins w:id="5929" w:author="ruiyue">
        <w:r>
          <w:t xml:space="preserve">              - M2</w:t>
        </w:r>
      </w:ins>
    </w:p>
    <w:p w14:paraId="2734BF35" w14:textId="77777777" w:rsidR="00340372" w:rsidRDefault="00340372" w:rsidP="00340372">
      <w:pPr>
        <w:pStyle w:val="PL"/>
        <w:rPr>
          <w:ins w:id="5930" w:author="ruiyue"/>
        </w:rPr>
      </w:pPr>
      <w:ins w:id="5931" w:author="ruiyue">
        <w:r>
          <w:t xml:space="preserve">              - M3</w:t>
        </w:r>
      </w:ins>
    </w:p>
    <w:p w14:paraId="2D9828ED" w14:textId="77777777" w:rsidR="00340372" w:rsidRDefault="00340372" w:rsidP="00340372">
      <w:pPr>
        <w:pStyle w:val="PL"/>
        <w:rPr>
          <w:ins w:id="5932" w:author="ruiyue"/>
        </w:rPr>
      </w:pPr>
      <w:ins w:id="5933" w:author="ruiyue">
        <w:r>
          <w:t xml:space="preserve">              - M4</w:t>
        </w:r>
      </w:ins>
    </w:p>
    <w:p w14:paraId="4166C950" w14:textId="77777777" w:rsidR="00340372" w:rsidRDefault="00340372" w:rsidP="00340372">
      <w:pPr>
        <w:pStyle w:val="PL"/>
        <w:rPr>
          <w:ins w:id="5934" w:author="ruiyue"/>
        </w:rPr>
      </w:pPr>
      <w:ins w:id="5935" w:author="ruiyue">
        <w:r>
          <w:t xml:space="preserve">              - M5</w:t>
        </w:r>
      </w:ins>
    </w:p>
    <w:p w14:paraId="1F45EB44" w14:textId="77777777" w:rsidR="00340372" w:rsidRDefault="00340372" w:rsidP="00340372">
      <w:pPr>
        <w:pStyle w:val="PL"/>
        <w:rPr>
          <w:ins w:id="5936" w:author="ruiyue"/>
        </w:rPr>
      </w:pPr>
      <w:ins w:id="5937" w:author="ruiyue">
        <w:r>
          <w:t xml:space="preserve">              - M1_EVENT_TRIGGERED</w:t>
        </w:r>
      </w:ins>
    </w:p>
    <w:p w14:paraId="585F4414" w14:textId="77777777" w:rsidR="00340372" w:rsidRDefault="00340372" w:rsidP="00340372">
      <w:pPr>
        <w:pStyle w:val="PL"/>
        <w:rPr>
          <w:ins w:id="5938" w:author="ruiyue"/>
        </w:rPr>
      </w:pPr>
      <w:ins w:id="5939" w:author="ruiyue">
        <w:r>
          <w:t xml:space="preserve">              - M6</w:t>
        </w:r>
      </w:ins>
    </w:p>
    <w:p w14:paraId="59C38BD4" w14:textId="77777777" w:rsidR="00340372" w:rsidRDefault="00340372" w:rsidP="00340372">
      <w:pPr>
        <w:pStyle w:val="PL"/>
        <w:rPr>
          <w:ins w:id="5940" w:author="ruiyue"/>
        </w:rPr>
      </w:pPr>
      <w:ins w:id="5941" w:author="ruiyue">
        <w:r>
          <w:t xml:space="preserve">              - M7</w:t>
        </w:r>
      </w:ins>
    </w:p>
    <w:p w14:paraId="3DD838AE" w14:textId="77777777" w:rsidR="00340372" w:rsidRDefault="00340372" w:rsidP="00340372">
      <w:pPr>
        <w:pStyle w:val="PL"/>
        <w:rPr>
          <w:ins w:id="5942" w:author="ruiyue"/>
        </w:rPr>
      </w:pPr>
      <w:ins w:id="5943" w:author="ruiyue">
        <w:r>
          <w:t xml:space="preserve">              - M8</w:t>
        </w:r>
      </w:ins>
    </w:p>
    <w:p w14:paraId="2B033DEF" w14:textId="77777777" w:rsidR="00340372" w:rsidRDefault="00340372" w:rsidP="00340372">
      <w:pPr>
        <w:pStyle w:val="PL"/>
        <w:rPr>
          <w:ins w:id="5944" w:author="ruiyue"/>
        </w:rPr>
      </w:pPr>
      <w:ins w:id="5945" w:author="ruiyue">
        <w:r>
          <w:t xml:space="preserve">              - M9</w:t>
        </w:r>
      </w:ins>
    </w:p>
    <w:p w14:paraId="366BC1AE" w14:textId="77777777" w:rsidR="00340372" w:rsidRDefault="00340372" w:rsidP="00340372">
      <w:pPr>
        <w:pStyle w:val="PL"/>
        <w:rPr>
          <w:ins w:id="5946" w:author="ruiyue"/>
        </w:rPr>
      </w:pPr>
      <w:ins w:id="5947" w:author="ruiyue">
        <w:r>
          <w:t xml:space="preserve">        NR:</w:t>
        </w:r>
      </w:ins>
    </w:p>
    <w:p w14:paraId="5EF21177" w14:textId="77777777" w:rsidR="00340372" w:rsidRDefault="00340372" w:rsidP="00340372">
      <w:pPr>
        <w:pStyle w:val="PL"/>
        <w:rPr>
          <w:ins w:id="5948" w:author="ruiyue"/>
        </w:rPr>
      </w:pPr>
      <w:ins w:id="5949" w:author="ruiyue">
        <w:r>
          <w:t xml:space="preserve">          type: array</w:t>
        </w:r>
      </w:ins>
    </w:p>
    <w:p w14:paraId="0794F998" w14:textId="77777777" w:rsidR="00340372" w:rsidRDefault="00340372" w:rsidP="00340372">
      <w:pPr>
        <w:pStyle w:val="PL"/>
        <w:rPr>
          <w:ins w:id="5950" w:author="ruiyue"/>
        </w:rPr>
      </w:pPr>
      <w:ins w:id="5951" w:author="ruiyue">
        <w:r>
          <w:t xml:space="preserve">          items:</w:t>
        </w:r>
      </w:ins>
    </w:p>
    <w:p w14:paraId="7937FD41" w14:textId="77777777" w:rsidR="00340372" w:rsidRDefault="00340372" w:rsidP="00340372">
      <w:pPr>
        <w:pStyle w:val="PL"/>
        <w:rPr>
          <w:ins w:id="5952" w:author="ruiyue"/>
        </w:rPr>
      </w:pPr>
      <w:ins w:id="5953" w:author="ruiyue">
        <w:r>
          <w:t xml:space="preserve">            type: string</w:t>
        </w:r>
      </w:ins>
    </w:p>
    <w:p w14:paraId="73FB99ED" w14:textId="77777777" w:rsidR="00340372" w:rsidRDefault="00340372" w:rsidP="00340372">
      <w:pPr>
        <w:pStyle w:val="PL"/>
        <w:rPr>
          <w:ins w:id="5954" w:author="ruiyue"/>
        </w:rPr>
      </w:pPr>
      <w:ins w:id="5955" w:author="ruiyue">
        <w:r>
          <w:t xml:space="preserve">            </w:t>
        </w:r>
        <w:proofErr w:type="spellStart"/>
        <w:r>
          <w:t>enum</w:t>
        </w:r>
        <w:proofErr w:type="spellEnd"/>
        <w:r>
          <w:t>:</w:t>
        </w:r>
      </w:ins>
    </w:p>
    <w:p w14:paraId="164D07EB" w14:textId="77777777" w:rsidR="00340372" w:rsidRDefault="00340372" w:rsidP="00340372">
      <w:pPr>
        <w:pStyle w:val="PL"/>
        <w:rPr>
          <w:ins w:id="5956" w:author="ruiyue"/>
        </w:rPr>
      </w:pPr>
      <w:ins w:id="5957" w:author="ruiyue">
        <w:r>
          <w:t xml:space="preserve">              - M1</w:t>
        </w:r>
      </w:ins>
    </w:p>
    <w:p w14:paraId="24358EBA" w14:textId="77777777" w:rsidR="00340372" w:rsidRDefault="00340372" w:rsidP="00340372">
      <w:pPr>
        <w:pStyle w:val="PL"/>
        <w:rPr>
          <w:ins w:id="5958" w:author="ruiyue"/>
        </w:rPr>
      </w:pPr>
      <w:ins w:id="5959" w:author="ruiyue">
        <w:r>
          <w:t xml:space="preserve">              - M2</w:t>
        </w:r>
      </w:ins>
    </w:p>
    <w:p w14:paraId="35B12C92" w14:textId="77777777" w:rsidR="00340372" w:rsidRDefault="00340372" w:rsidP="00340372">
      <w:pPr>
        <w:pStyle w:val="PL"/>
        <w:rPr>
          <w:ins w:id="5960" w:author="ruiyue"/>
        </w:rPr>
      </w:pPr>
      <w:ins w:id="5961" w:author="ruiyue">
        <w:r>
          <w:t xml:space="preserve">              - M3</w:t>
        </w:r>
      </w:ins>
    </w:p>
    <w:p w14:paraId="69079CF3" w14:textId="77777777" w:rsidR="00340372" w:rsidRDefault="00340372" w:rsidP="00340372">
      <w:pPr>
        <w:pStyle w:val="PL"/>
        <w:rPr>
          <w:ins w:id="5962" w:author="ruiyue"/>
        </w:rPr>
      </w:pPr>
      <w:ins w:id="5963" w:author="ruiyue">
        <w:r>
          <w:t xml:space="preserve">              - M4</w:t>
        </w:r>
      </w:ins>
    </w:p>
    <w:p w14:paraId="641D1428" w14:textId="77777777" w:rsidR="00340372" w:rsidRDefault="00340372" w:rsidP="00340372">
      <w:pPr>
        <w:pStyle w:val="PL"/>
        <w:rPr>
          <w:ins w:id="5964" w:author="ruiyue"/>
        </w:rPr>
      </w:pPr>
      <w:ins w:id="5965" w:author="ruiyue">
        <w:r>
          <w:t xml:space="preserve">              - M5</w:t>
        </w:r>
      </w:ins>
    </w:p>
    <w:p w14:paraId="4A9B225D" w14:textId="77777777" w:rsidR="00340372" w:rsidRDefault="00340372" w:rsidP="00340372">
      <w:pPr>
        <w:pStyle w:val="PL"/>
        <w:rPr>
          <w:ins w:id="5966" w:author="ruiyue"/>
        </w:rPr>
      </w:pPr>
      <w:ins w:id="5967" w:author="ruiyue">
        <w:r>
          <w:t xml:space="preserve">              - M6</w:t>
        </w:r>
      </w:ins>
    </w:p>
    <w:p w14:paraId="3C822FD7" w14:textId="77777777" w:rsidR="00340372" w:rsidRDefault="00340372" w:rsidP="00340372">
      <w:pPr>
        <w:pStyle w:val="PL"/>
        <w:rPr>
          <w:ins w:id="5968" w:author="ruiyue"/>
        </w:rPr>
      </w:pPr>
      <w:ins w:id="5969" w:author="ruiyue">
        <w:r>
          <w:t xml:space="preserve">              - M7</w:t>
        </w:r>
      </w:ins>
    </w:p>
    <w:p w14:paraId="69720DB7" w14:textId="77777777" w:rsidR="00340372" w:rsidRDefault="00340372" w:rsidP="00340372">
      <w:pPr>
        <w:pStyle w:val="PL"/>
        <w:rPr>
          <w:ins w:id="5970" w:author="ruiyue"/>
        </w:rPr>
      </w:pPr>
      <w:ins w:id="5971" w:author="ruiyue">
        <w:r>
          <w:t xml:space="preserve">              - M1_EVENT_TRIGGERED</w:t>
        </w:r>
      </w:ins>
    </w:p>
    <w:p w14:paraId="578511AD" w14:textId="77777777" w:rsidR="00340372" w:rsidRDefault="00340372" w:rsidP="00340372">
      <w:pPr>
        <w:pStyle w:val="PL"/>
        <w:rPr>
          <w:ins w:id="5972" w:author="ruiyue"/>
        </w:rPr>
      </w:pPr>
      <w:ins w:id="5973" w:author="ruiyue">
        <w:r>
          <w:t xml:space="preserve">              - M8</w:t>
        </w:r>
      </w:ins>
    </w:p>
    <w:p w14:paraId="2703FEC7" w14:textId="77777777" w:rsidR="00340372" w:rsidRDefault="00340372" w:rsidP="00340372">
      <w:pPr>
        <w:pStyle w:val="PL"/>
        <w:rPr>
          <w:ins w:id="5974" w:author="ruiyue"/>
        </w:rPr>
      </w:pPr>
      <w:ins w:id="5975" w:author="ruiyue">
        <w:r>
          <w:t xml:space="preserve">              - M9</w:t>
        </w:r>
      </w:ins>
    </w:p>
    <w:p w14:paraId="5F51E578" w14:textId="77777777" w:rsidR="00340372" w:rsidRDefault="00340372" w:rsidP="00340372">
      <w:pPr>
        <w:pStyle w:val="PL"/>
        <w:rPr>
          <w:ins w:id="5976" w:author="ruiyue"/>
        </w:rPr>
      </w:pPr>
    </w:p>
    <w:p w14:paraId="63DD09E1" w14:textId="77777777" w:rsidR="00340372" w:rsidRDefault="00340372" w:rsidP="00340372">
      <w:pPr>
        <w:pStyle w:val="PL"/>
        <w:rPr>
          <w:ins w:id="5977" w:author="ruiyue"/>
        </w:rPr>
      </w:pPr>
      <w:ins w:id="5978" w:author="ruiyue">
        <w:r>
          <w:t xml:space="preserve">    </w:t>
        </w:r>
        <w:proofErr w:type="spellStart"/>
        <w:r>
          <w:t>loggingDuration</w:t>
        </w:r>
        <w:proofErr w:type="spellEnd"/>
        <w:r>
          <w:t>-Type:</w:t>
        </w:r>
      </w:ins>
    </w:p>
    <w:p w14:paraId="31D0DC0C" w14:textId="77777777" w:rsidR="00340372" w:rsidRDefault="00340372" w:rsidP="00340372">
      <w:pPr>
        <w:pStyle w:val="PL"/>
        <w:rPr>
          <w:ins w:id="5979" w:author="ruiyue"/>
        </w:rPr>
      </w:pPr>
      <w:ins w:id="5980" w:author="ruiyue">
        <w:r>
          <w:t xml:space="preserve">      description: See details in 3GPP TS 32.422 clause 5.10.9.</w:t>
        </w:r>
      </w:ins>
    </w:p>
    <w:p w14:paraId="349693FF" w14:textId="77777777" w:rsidR="00340372" w:rsidRDefault="00340372" w:rsidP="00340372">
      <w:pPr>
        <w:pStyle w:val="PL"/>
        <w:rPr>
          <w:ins w:id="5981" w:author="ruiyue"/>
        </w:rPr>
      </w:pPr>
      <w:ins w:id="5982" w:author="ruiyue">
        <w:r>
          <w:t xml:space="preserve">      type: string</w:t>
        </w:r>
      </w:ins>
    </w:p>
    <w:p w14:paraId="0FB87D19" w14:textId="77777777" w:rsidR="00340372" w:rsidRDefault="00340372" w:rsidP="00340372">
      <w:pPr>
        <w:pStyle w:val="PL"/>
        <w:rPr>
          <w:ins w:id="5983" w:author="ruiyue"/>
        </w:rPr>
      </w:pPr>
      <w:ins w:id="5984" w:author="ruiyue">
        <w:r>
          <w:t xml:space="preserve">      </w:t>
        </w:r>
        <w:proofErr w:type="spellStart"/>
        <w:r>
          <w:t>enum</w:t>
        </w:r>
        <w:proofErr w:type="spellEnd"/>
        <w:r>
          <w:t>:</w:t>
        </w:r>
      </w:ins>
    </w:p>
    <w:p w14:paraId="33A3EB4B" w14:textId="77777777" w:rsidR="00340372" w:rsidRDefault="00340372" w:rsidP="00340372">
      <w:pPr>
        <w:pStyle w:val="PL"/>
        <w:rPr>
          <w:ins w:id="5985" w:author="ruiyue"/>
        </w:rPr>
      </w:pPr>
      <w:ins w:id="5986" w:author="ruiyue">
        <w:r>
          <w:t xml:space="preserve">        - 600s</w:t>
        </w:r>
      </w:ins>
    </w:p>
    <w:p w14:paraId="32867377" w14:textId="77777777" w:rsidR="00340372" w:rsidRDefault="00340372" w:rsidP="00340372">
      <w:pPr>
        <w:pStyle w:val="PL"/>
        <w:rPr>
          <w:ins w:id="5987" w:author="ruiyue"/>
        </w:rPr>
      </w:pPr>
      <w:ins w:id="5988" w:author="ruiyue">
        <w:r>
          <w:t xml:space="preserve">        - 1200s</w:t>
        </w:r>
      </w:ins>
    </w:p>
    <w:p w14:paraId="6B086030" w14:textId="77777777" w:rsidR="00340372" w:rsidRDefault="00340372" w:rsidP="00340372">
      <w:pPr>
        <w:pStyle w:val="PL"/>
        <w:rPr>
          <w:ins w:id="5989" w:author="ruiyue"/>
        </w:rPr>
      </w:pPr>
      <w:ins w:id="5990" w:author="ruiyue">
        <w:r>
          <w:t xml:space="preserve">        - 2400s</w:t>
        </w:r>
      </w:ins>
    </w:p>
    <w:p w14:paraId="3B5F07FA" w14:textId="77777777" w:rsidR="00340372" w:rsidRDefault="00340372" w:rsidP="00340372">
      <w:pPr>
        <w:pStyle w:val="PL"/>
        <w:rPr>
          <w:ins w:id="5991" w:author="ruiyue"/>
        </w:rPr>
      </w:pPr>
      <w:ins w:id="5992" w:author="ruiyue">
        <w:r>
          <w:t xml:space="preserve">        - 3600s</w:t>
        </w:r>
      </w:ins>
    </w:p>
    <w:p w14:paraId="47C1C315" w14:textId="77777777" w:rsidR="00340372" w:rsidRDefault="00340372" w:rsidP="00340372">
      <w:pPr>
        <w:pStyle w:val="PL"/>
        <w:rPr>
          <w:ins w:id="5993" w:author="ruiyue"/>
        </w:rPr>
      </w:pPr>
      <w:ins w:id="5994" w:author="ruiyue">
        <w:r>
          <w:t xml:space="preserve">        - 5400s</w:t>
        </w:r>
      </w:ins>
    </w:p>
    <w:p w14:paraId="6F65DE7C" w14:textId="77777777" w:rsidR="00340372" w:rsidRDefault="00340372" w:rsidP="00340372">
      <w:pPr>
        <w:pStyle w:val="PL"/>
        <w:rPr>
          <w:ins w:id="5995" w:author="ruiyue"/>
        </w:rPr>
      </w:pPr>
      <w:ins w:id="5996" w:author="ruiyue">
        <w:r>
          <w:t xml:space="preserve">        - 7200s</w:t>
        </w:r>
      </w:ins>
    </w:p>
    <w:p w14:paraId="32151D6E" w14:textId="77777777" w:rsidR="00340372" w:rsidRDefault="00340372" w:rsidP="00340372">
      <w:pPr>
        <w:pStyle w:val="PL"/>
        <w:rPr>
          <w:ins w:id="5997" w:author="ruiyue"/>
        </w:rPr>
      </w:pPr>
      <w:ins w:id="5998" w:author="ruiyue">
        <w:r>
          <w:t xml:space="preserve">    </w:t>
        </w:r>
      </w:ins>
    </w:p>
    <w:p w14:paraId="6F16CB77" w14:textId="77777777" w:rsidR="00340372" w:rsidRDefault="00340372" w:rsidP="00340372">
      <w:pPr>
        <w:pStyle w:val="PL"/>
        <w:rPr>
          <w:ins w:id="5999" w:author="ruiyue"/>
        </w:rPr>
      </w:pPr>
      <w:ins w:id="6000" w:author="ruiyue">
        <w:r>
          <w:t xml:space="preserve">    </w:t>
        </w:r>
        <w:proofErr w:type="spellStart"/>
        <w:r>
          <w:t>loggingInterval</w:t>
        </w:r>
        <w:proofErr w:type="spellEnd"/>
        <w:r>
          <w:t>-Type:</w:t>
        </w:r>
      </w:ins>
    </w:p>
    <w:p w14:paraId="58889182" w14:textId="77777777" w:rsidR="00340372" w:rsidRDefault="00340372" w:rsidP="00340372">
      <w:pPr>
        <w:pStyle w:val="PL"/>
        <w:rPr>
          <w:ins w:id="6001" w:author="ruiyue"/>
        </w:rPr>
      </w:pPr>
      <w:ins w:id="6002" w:author="ruiyue">
        <w:r>
          <w:t xml:space="preserve">      description: See details in 3GPP TS 32.422 clause 5.10.8.</w:t>
        </w:r>
      </w:ins>
    </w:p>
    <w:p w14:paraId="0A431D0B" w14:textId="77777777" w:rsidR="00340372" w:rsidRDefault="00340372" w:rsidP="00340372">
      <w:pPr>
        <w:pStyle w:val="PL"/>
        <w:rPr>
          <w:ins w:id="6003" w:author="ruiyue"/>
        </w:rPr>
      </w:pPr>
      <w:ins w:id="6004" w:author="ruiyue">
        <w:r>
          <w:t xml:space="preserve">      type: object</w:t>
        </w:r>
      </w:ins>
    </w:p>
    <w:p w14:paraId="4BBDE94A" w14:textId="77777777" w:rsidR="00340372" w:rsidRDefault="00340372" w:rsidP="00340372">
      <w:pPr>
        <w:pStyle w:val="PL"/>
        <w:rPr>
          <w:ins w:id="6005" w:author="ruiyue"/>
        </w:rPr>
      </w:pPr>
      <w:ins w:id="6006" w:author="ruiyue">
        <w:r>
          <w:t xml:space="preserve">      properties:</w:t>
        </w:r>
      </w:ins>
    </w:p>
    <w:p w14:paraId="4FABA1DC" w14:textId="77777777" w:rsidR="00340372" w:rsidRDefault="00340372" w:rsidP="00340372">
      <w:pPr>
        <w:pStyle w:val="PL"/>
        <w:rPr>
          <w:ins w:id="6007" w:author="ruiyue"/>
        </w:rPr>
      </w:pPr>
      <w:ins w:id="6008" w:author="ruiyue">
        <w:r>
          <w:t xml:space="preserve">        UMTS:</w:t>
        </w:r>
      </w:ins>
    </w:p>
    <w:p w14:paraId="066D56EF" w14:textId="77777777" w:rsidR="00340372" w:rsidRDefault="00340372" w:rsidP="00340372">
      <w:pPr>
        <w:pStyle w:val="PL"/>
        <w:rPr>
          <w:ins w:id="6009" w:author="ruiyue"/>
        </w:rPr>
      </w:pPr>
      <w:ins w:id="6010" w:author="ruiyue">
        <w:r>
          <w:t xml:space="preserve">          type: array</w:t>
        </w:r>
      </w:ins>
    </w:p>
    <w:p w14:paraId="2BACB26B" w14:textId="77777777" w:rsidR="00340372" w:rsidRDefault="00340372" w:rsidP="00340372">
      <w:pPr>
        <w:pStyle w:val="PL"/>
        <w:rPr>
          <w:ins w:id="6011" w:author="ruiyue"/>
        </w:rPr>
      </w:pPr>
      <w:ins w:id="6012" w:author="ruiyue">
        <w:r>
          <w:t xml:space="preserve">          items:</w:t>
        </w:r>
      </w:ins>
    </w:p>
    <w:p w14:paraId="1B457110" w14:textId="77777777" w:rsidR="00340372" w:rsidRDefault="00340372" w:rsidP="00340372">
      <w:pPr>
        <w:pStyle w:val="PL"/>
        <w:rPr>
          <w:ins w:id="6013" w:author="ruiyue"/>
        </w:rPr>
      </w:pPr>
      <w:ins w:id="6014" w:author="ruiyue">
        <w:r>
          <w:t xml:space="preserve">            type: string</w:t>
        </w:r>
      </w:ins>
    </w:p>
    <w:p w14:paraId="520F4382" w14:textId="77777777" w:rsidR="00340372" w:rsidRDefault="00340372" w:rsidP="00340372">
      <w:pPr>
        <w:pStyle w:val="PL"/>
        <w:rPr>
          <w:ins w:id="6015" w:author="ruiyue"/>
        </w:rPr>
      </w:pPr>
      <w:ins w:id="6016" w:author="ruiyue">
        <w:r>
          <w:t xml:space="preserve">            </w:t>
        </w:r>
        <w:proofErr w:type="spellStart"/>
        <w:r>
          <w:t>enum</w:t>
        </w:r>
        <w:proofErr w:type="spellEnd"/>
        <w:r>
          <w:t>:</w:t>
        </w:r>
      </w:ins>
    </w:p>
    <w:p w14:paraId="2E9DC41E" w14:textId="77777777" w:rsidR="00340372" w:rsidRDefault="00340372" w:rsidP="00340372">
      <w:pPr>
        <w:pStyle w:val="PL"/>
        <w:rPr>
          <w:ins w:id="6017" w:author="ruiyue"/>
        </w:rPr>
      </w:pPr>
      <w:ins w:id="6018" w:author="ruiyue">
        <w:r>
          <w:t xml:space="preserve">              - 1.28s</w:t>
        </w:r>
      </w:ins>
    </w:p>
    <w:p w14:paraId="75799055" w14:textId="77777777" w:rsidR="00340372" w:rsidRDefault="00340372" w:rsidP="00340372">
      <w:pPr>
        <w:pStyle w:val="PL"/>
        <w:rPr>
          <w:ins w:id="6019" w:author="ruiyue"/>
        </w:rPr>
      </w:pPr>
      <w:ins w:id="6020" w:author="ruiyue">
        <w:r>
          <w:t xml:space="preserve">              - 2.56s</w:t>
        </w:r>
      </w:ins>
    </w:p>
    <w:p w14:paraId="53A2FA20" w14:textId="77777777" w:rsidR="00340372" w:rsidRDefault="00340372" w:rsidP="00340372">
      <w:pPr>
        <w:pStyle w:val="PL"/>
        <w:rPr>
          <w:ins w:id="6021" w:author="ruiyue"/>
        </w:rPr>
      </w:pPr>
      <w:ins w:id="6022" w:author="ruiyue">
        <w:r>
          <w:t xml:space="preserve">              - 5.12s</w:t>
        </w:r>
      </w:ins>
    </w:p>
    <w:p w14:paraId="2E62712C" w14:textId="77777777" w:rsidR="00340372" w:rsidRDefault="00340372" w:rsidP="00340372">
      <w:pPr>
        <w:pStyle w:val="PL"/>
        <w:rPr>
          <w:ins w:id="6023" w:author="ruiyue"/>
        </w:rPr>
      </w:pPr>
      <w:ins w:id="6024" w:author="ruiyue">
        <w:r>
          <w:t xml:space="preserve">              - 10.24s</w:t>
        </w:r>
      </w:ins>
    </w:p>
    <w:p w14:paraId="119C6CC5" w14:textId="77777777" w:rsidR="00340372" w:rsidRDefault="00340372" w:rsidP="00340372">
      <w:pPr>
        <w:pStyle w:val="PL"/>
        <w:rPr>
          <w:ins w:id="6025" w:author="ruiyue"/>
        </w:rPr>
      </w:pPr>
      <w:ins w:id="6026" w:author="ruiyue">
        <w:r>
          <w:lastRenderedPageBreak/>
          <w:t xml:space="preserve">              - 20.48s</w:t>
        </w:r>
      </w:ins>
    </w:p>
    <w:p w14:paraId="3905757E" w14:textId="77777777" w:rsidR="00340372" w:rsidRDefault="00340372" w:rsidP="00340372">
      <w:pPr>
        <w:pStyle w:val="PL"/>
        <w:rPr>
          <w:ins w:id="6027" w:author="ruiyue"/>
        </w:rPr>
      </w:pPr>
      <w:ins w:id="6028" w:author="ruiyue">
        <w:r>
          <w:t xml:space="preserve">              - 30.72s</w:t>
        </w:r>
      </w:ins>
    </w:p>
    <w:p w14:paraId="217937E5" w14:textId="77777777" w:rsidR="00340372" w:rsidRDefault="00340372" w:rsidP="00340372">
      <w:pPr>
        <w:pStyle w:val="PL"/>
        <w:rPr>
          <w:ins w:id="6029" w:author="ruiyue"/>
        </w:rPr>
      </w:pPr>
      <w:ins w:id="6030" w:author="ruiyue">
        <w:r>
          <w:t xml:space="preserve">              - 40.96s</w:t>
        </w:r>
      </w:ins>
    </w:p>
    <w:p w14:paraId="42620CDB" w14:textId="77777777" w:rsidR="00340372" w:rsidRDefault="00340372" w:rsidP="00340372">
      <w:pPr>
        <w:pStyle w:val="PL"/>
        <w:rPr>
          <w:ins w:id="6031" w:author="ruiyue"/>
        </w:rPr>
      </w:pPr>
      <w:ins w:id="6032" w:author="ruiyue">
        <w:r>
          <w:t xml:space="preserve">              - 61.44s</w:t>
        </w:r>
      </w:ins>
    </w:p>
    <w:p w14:paraId="4693FE08" w14:textId="77777777" w:rsidR="00340372" w:rsidRDefault="00340372" w:rsidP="00340372">
      <w:pPr>
        <w:pStyle w:val="PL"/>
        <w:rPr>
          <w:ins w:id="6033" w:author="ruiyue"/>
        </w:rPr>
      </w:pPr>
      <w:ins w:id="6034" w:author="ruiyue">
        <w:r>
          <w:t xml:space="preserve">        LTE:</w:t>
        </w:r>
      </w:ins>
    </w:p>
    <w:p w14:paraId="368555E5" w14:textId="77777777" w:rsidR="00340372" w:rsidRDefault="00340372" w:rsidP="00340372">
      <w:pPr>
        <w:pStyle w:val="PL"/>
        <w:rPr>
          <w:ins w:id="6035" w:author="ruiyue"/>
        </w:rPr>
      </w:pPr>
      <w:ins w:id="6036" w:author="ruiyue">
        <w:r>
          <w:t xml:space="preserve">          type: array</w:t>
        </w:r>
      </w:ins>
    </w:p>
    <w:p w14:paraId="343CF5A1" w14:textId="77777777" w:rsidR="00340372" w:rsidRDefault="00340372" w:rsidP="00340372">
      <w:pPr>
        <w:pStyle w:val="PL"/>
        <w:rPr>
          <w:ins w:id="6037" w:author="ruiyue"/>
        </w:rPr>
      </w:pPr>
      <w:ins w:id="6038" w:author="ruiyue">
        <w:r>
          <w:t xml:space="preserve">          items:</w:t>
        </w:r>
      </w:ins>
    </w:p>
    <w:p w14:paraId="21A7E740" w14:textId="77777777" w:rsidR="00340372" w:rsidRDefault="00340372" w:rsidP="00340372">
      <w:pPr>
        <w:pStyle w:val="PL"/>
        <w:rPr>
          <w:ins w:id="6039" w:author="ruiyue"/>
        </w:rPr>
      </w:pPr>
      <w:ins w:id="6040" w:author="ruiyue">
        <w:r>
          <w:t xml:space="preserve">            type: string</w:t>
        </w:r>
      </w:ins>
    </w:p>
    <w:p w14:paraId="415F39D9" w14:textId="77777777" w:rsidR="00340372" w:rsidRDefault="00340372" w:rsidP="00340372">
      <w:pPr>
        <w:pStyle w:val="PL"/>
        <w:rPr>
          <w:ins w:id="6041" w:author="ruiyue"/>
        </w:rPr>
      </w:pPr>
      <w:ins w:id="6042" w:author="ruiyue">
        <w:r>
          <w:t xml:space="preserve">            </w:t>
        </w:r>
        <w:proofErr w:type="spellStart"/>
        <w:r>
          <w:t>enum</w:t>
        </w:r>
        <w:proofErr w:type="spellEnd"/>
        <w:r>
          <w:t>:</w:t>
        </w:r>
      </w:ins>
    </w:p>
    <w:p w14:paraId="7D3B0B20" w14:textId="77777777" w:rsidR="00340372" w:rsidRDefault="00340372" w:rsidP="00340372">
      <w:pPr>
        <w:pStyle w:val="PL"/>
        <w:rPr>
          <w:ins w:id="6043" w:author="ruiyue"/>
        </w:rPr>
      </w:pPr>
      <w:ins w:id="6044" w:author="ruiyue">
        <w:r>
          <w:t xml:space="preserve">              - 1.28s</w:t>
        </w:r>
      </w:ins>
    </w:p>
    <w:p w14:paraId="5D26CDE6" w14:textId="77777777" w:rsidR="00340372" w:rsidRDefault="00340372" w:rsidP="00340372">
      <w:pPr>
        <w:pStyle w:val="PL"/>
        <w:rPr>
          <w:ins w:id="6045" w:author="ruiyue"/>
        </w:rPr>
      </w:pPr>
      <w:ins w:id="6046" w:author="ruiyue">
        <w:r>
          <w:t xml:space="preserve">              - 2.56s</w:t>
        </w:r>
      </w:ins>
    </w:p>
    <w:p w14:paraId="34B5D363" w14:textId="77777777" w:rsidR="00340372" w:rsidRDefault="00340372" w:rsidP="00340372">
      <w:pPr>
        <w:pStyle w:val="PL"/>
        <w:rPr>
          <w:ins w:id="6047" w:author="ruiyue"/>
        </w:rPr>
      </w:pPr>
      <w:ins w:id="6048" w:author="ruiyue">
        <w:r>
          <w:t xml:space="preserve">              - 5.12s</w:t>
        </w:r>
      </w:ins>
    </w:p>
    <w:p w14:paraId="3E7B46D8" w14:textId="77777777" w:rsidR="00340372" w:rsidRDefault="00340372" w:rsidP="00340372">
      <w:pPr>
        <w:pStyle w:val="PL"/>
        <w:rPr>
          <w:ins w:id="6049" w:author="ruiyue"/>
        </w:rPr>
      </w:pPr>
      <w:ins w:id="6050" w:author="ruiyue">
        <w:r>
          <w:t xml:space="preserve">              - 10.24s</w:t>
        </w:r>
      </w:ins>
    </w:p>
    <w:p w14:paraId="1A59AA0F" w14:textId="77777777" w:rsidR="00340372" w:rsidRDefault="00340372" w:rsidP="00340372">
      <w:pPr>
        <w:pStyle w:val="PL"/>
        <w:rPr>
          <w:ins w:id="6051" w:author="ruiyue"/>
        </w:rPr>
      </w:pPr>
      <w:ins w:id="6052" w:author="ruiyue">
        <w:r>
          <w:t xml:space="preserve">              - 20.48s</w:t>
        </w:r>
      </w:ins>
    </w:p>
    <w:p w14:paraId="7CDDAFE7" w14:textId="77777777" w:rsidR="00340372" w:rsidRDefault="00340372" w:rsidP="00340372">
      <w:pPr>
        <w:pStyle w:val="PL"/>
        <w:rPr>
          <w:ins w:id="6053" w:author="ruiyue"/>
        </w:rPr>
      </w:pPr>
      <w:ins w:id="6054" w:author="ruiyue">
        <w:r>
          <w:t xml:space="preserve">              - 30.72s</w:t>
        </w:r>
      </w:ins>
    </w:p>
    <w:p w14:paraId="5FB2226F" w14:textId="77777777" w:rsidR="00340372" w:rsidRDefault="00340372" w:rsidP="00340372">
      <w:pPr>
        <w:pStyle w:val="PL"/>
        <w:rPr>
          <w:ins w:id="6055" w:author="ruiyue"/>
        </w:rPr>
      </w:pPr>
      <w:ins w:id="6056" w:author="ruiyue">
        <w:r>
          <w:t xml:space="preserve">              - 40.96s</w:t>
        </w:r>
      </w:ins>
    </w:p>
    <w:p w14:paraId="4FDFDD5B" w14:textId="77777777" w:rsidR="00340372" w:rsidRDefault="00340372" w:rsidP="00340372">
      <w:pPr>
        <w:pStyle w:val="PL"/>
        <w:rPr>
          <w:ins w:id="6057" w:author="ruiyue"/>
        </w:rPr>
      </w:pPr>
      <w:ins w:id="6058" w:author="ruiyue">
        <w:r>
          <w:t xml:space="preserve">              - 61.44s</w:t>
        </w:r>
      </w:ins>
    </w:p>
    <w:p w14:paraId="5A3BCE83" w14:textId="77777777" w:rsidR="00340372" w:rsidRDefault="00340372" w:rsidP="00340372">
      <w:pPr>
        <w:pStyle w:val="PL"/>
        <w:rPr>
          <w:ins w:id="6059" w:author="ruiyue"/>
        </w:rPr>
      </w:pPr>
      <w:ins w:id="6060" w:author="ruiyue">
        <w:r>
          <w:t xml:space="preserve">        NR:</w:t>
        </w:r>
      </w:ins>
    </w:p>
    <w:p w14:paraId="436E6B5B" w14:textId="77777777" w:rsidR="00340372" w:rsidRDefault="00340372" w:rsidP="00340372">
      <w:pPr>
        <w:pStyle w:val="PL"/>
        <w:rPr>
          <w:ins w:id="6061" w:author="ruiyue"/>
        </w:rPr>
      </w:pPr>
      <w:ins w:id="6062" w:author="ruiyue">
        <w:r>
          <w:t xml:space="preserve">          type: array</w:t>
        </w:r>
      </w:ins>
    </w:p>
    <w:p w14:paraId="7E194DE2" w14:textId="77777777" w:rsidR="00340372" w:rsidRDefault="00340372" w:rsidP="00340372">
      <w:pPr>
        <w:pStyle w:val="PL"/>
        <w:rPr>
          <w:ins w:id="6063" w:author="ruiyue"/>
        </w:rPr>
      </w:pPr>
      <w:ins w:id="6064" w:author="ruiyue">
        <w:r>
          <w:t xml:space="preserve">          items:</w:t>
        </w:r>
      </w:ins>
    </w:p>
    <w:p w14:paraId="2BCDD069" w14:textId="77777777" w:rsidR="00340372" w:rsidRDefault="00340372" w:rsidP="00340372">
      <w:pPr>
        <w:pStyle w:val="PL"/>
        <w:rPr>
          <w:ins w:id="6065" w:author="ruiyue"/>
        </w:rPr>
      </w:pPr>
      <w:ins w:id="6066" w:author="ruiyue">
        <w:r>
          <w:t xml:space="preserve">            type: string</w:t>
        </w:r>
      </w:ins>
    </w:p>
    <w:p w14:paraId="11C128FC" w14:textId="77777777" w:rsidR="00340372" w:rsidRDefault="00340372" w:rsidP="00340372">
      <w:pPr>
        <w:pStyle w:val="PL"/>
        <w:rPr>
          <w:ins w:id="6067" w:author="ruiyue"/>
        </w:rPr>
      </w:pPr>
      <w:ins w:id="6068" w:author="ruiyue">
        <w:r>
          <w:t xml:space="preserve">            </w:t>
        </w:r>
        <w:proofErr w:type="spellStart"/>
        <w:r>
          <w:t>enum</w:t>
        </w:r>
        <w:proofErr w:type="spellEnd"/>
        <w:r>
          <w:t>:</w:t>
        </w:r>
      </w:ins>
    </w:p>
    <w:p w14:paraId="3A4E010C" w14:textId="77777777" w:rsidR="00340372" w:rsidRDefault="00340372" w:rsidP="00340372">
      <w:pPr>
        <w:pStyle w:val="PL"/>
        <w:rPr>
          <w:ins w:id="6069" w:author="ruiyue"/>
        </w:rPr>
      </w:pPr>
      <w:ins w:id="6070" w:author="ruiyue">
        <w:r>
          <w:t xml:space="preserve">              - 0.32s</w:t>
        </w:r>
      </w:ins>
    </w:p>
    <w:p w14:paraId="5D8AF75C" w14:textId="77777777" w:rsidR="00340372" w:rsidRDefault="00340372" w:rsidP="00340372">
      <w:pPr>
        <w:pStyle w:val="PL"/>
        <w:rPr>
          <w:ins w:id="6071" w:author="ruiyue"/>
        </w:rPr>
      </w:pPr>
      <w:ins w:id="6072" w:author="ruiyue">
        <w:r>
          <w:t xml:space="preserve">              - 0.64s</w:t>
        </w:r>
      </w:ins>
    </w:p>
    <w:p w14:paraId="374061A2" w14:textId="77777777" w:rsidR="00340372" w:rsidRDefault="00340372" w:rsidP="00340372">
      <w:pPr>
        <w:pStyle w:val="PL"/>
        <w:rPr>
          <w:ins w:id="6073" w:author="ruiyue"/>
        </w:rPr>
      </w:pPr>
      <w:ins w:id="6074" w:author="ruiyue">
        <w:r>
          <w:t xml:space="preserve">              - 1.28s</w:t>
        </w:r>
      </w:ins>
    </w:p>
    <w:p w14:paraId="3BEE5C31" w14:textId="77777777" w:rsidR="00340372" w:rsidRDefault="00340372" w:rsidP="00340372">
      <w:pPr>
        <w:pStyle w:val="PL"/>
        <w:rPr>
          <w:ins w:id="6075" w:author="ruiyue"/>
        </w:rPr>
      </w:pPr>
      <w:ins w:id="6076" w:author="ruiyue">
        <w:r>
          <w:t xml:space="preserve">              - 2.56s</w:t>
        </w:r>
      </w:ins>
    </w:p>
    <w:p w14:paraId="4253A38F" w14:textId="77777777" w:rsidR="00340372" w:rsidRDefault="00340372" w:rsidP="00340372">
      <w:pPr>
        <w:pStyle w:val="PL"/>
        <w:rPr>
          <w:ins w:id="6077" w:author="ruiyue"/>
        </w:rPr>
      </w:pPr>
      <w:ins w:id="6078" w:author="ruiyue">
        <w:r>
          <w:t xml:space="preserve">              - 5.12s</w:t>
        </w:r>
      </w:ins>
    </w:p>
    <w:p w14:paraId="1DB68409" w14:textId="77777777" w:rsidR="00340372" w:rsidRDefault="00340372" w:rsidP="00340372">
      <w:pPr>
        <w:pStyle w:val="PL"/>
        <w:rPr>
          <w:ins w:id="6079" w:author="ruiyue"/>
        </w:rPr>
      </w:pPr>
      <w:ins w:id="6080" w:author="ruiyue">
        <w:r>
          <w:t xml:space="preserve">              - 10.24s</w:t>
        </w:r>
      </w:ins>
    </w:p>
    <w:p w14:paraId="7DF41400" w14:textId="77777777" w:rsidR="00340372" w:rsidRDefault="00340372" w:rsidP="00340372">
      <w:pPr>
        <w:pStyle w:val="PL"/>
        <w:rPr>
          <w:ins w:id="6081" w:author="ruiyue"/>
        </w:rPr>
      </w:pPr>
      <w:ins w:id="6082" w:author="ruiyue">
        <w:r>
          <w:t xml:space="preserve">              - 20.48s</w:t>
        </w:r>
      </w:ins>
    </w:p>
    <w:p w14:paraId="17B02FD3" w14:textId="77777777" w:rsidR="00340372" w:rsidRDefault="00340372" w:rsidP="00340372">
      <w:pPr>
        <w:pStyle w:val="PL"/>
        <w:rPr>
          <w:ins w:id="6083" w:author="ruiyue"/>
        </w:rPr>
      </w:pPr>
      <w:ins w:id="6084" w:author="ruiyue">
        <w:r>
          <w:t xml:space="preserve">              - 30.72s</w:t>
        </w:r>
      </w:ins>
    </w:p>
    <w:p w14:paraId="5D2773D0" w14:textId="77777777" w:rsidR="00340372" w:rsidRDefault="00340372" w:rsidP="00340372">
      <w:pPr>
        <w:pStyle w:val="PL"/>
        <w:rPr>
          <w:ins w:id="6085" w:author="ruiyue"/>
        </w:rPr>
      </w:pPr>
      <w:ins w:id="6086" w:author="ruiyue">
        <w:r>
          <w:t xml:space="preserve">              - 40.96s</w:t>
        </w:r>
      </w:ins>
    </w:p>
    <w:p w14:paraId="4D92DB50" w14:textId="77777777" w:rsidR="00340372" w:rsidRDefault="00340372" w:rsidP="00340372">
      <w:pPr>
        <w:pStyle w:val="PL"/>
        <w:rPr>
          <w:ins w:id="6087" w:author="ruiyue"/>
        </w:rPr>
      </w:pPr>
      <w:ins w:id="6088" w:author="ruiyue">
        <w:r>
          <w:t xml:space="preserve">              - 61.44s</w:t>
        </w:r>
      </w:ins>
    </w:p>
    <w:p w14:paraId="15F4635B" w14:textId="77777777" w:rsidR="00340372" w:rsidRDefault="00340372" w:rsidP="00340372">
      <w:pPr>
        <w:pStyle w:val="PL"/>
        <w:rPr>
          <w:ins w:id="6089" w:author="ruiyue"/>
        </w:rPr>
      </w:pPr>
      <w:ins w:id="6090" w:author="ruiyue">
        <w:r>
          <w:t xml:space="preserve">              - INFINITY</w:t>
        </w:r>
      </w:ins>
    </w:p>
    <w:p w14:paraId="5B9464FC" w14:textId="77777777" w:rsidR="00340372" w:rsidRDefault="00340372" w:rsidP="00340372">
      <w:pPr>
        <w:pStyle w:val="PL"/>
        <w:rPr>
          <w:ins w:id="6091" w:author="ruiyue"/>
        </w:rPr>
      </w:pPr>
    </w:p>
    <w:p w14:paraId="66F309F6" w14:textId="77777777" w:rsidR="00340372" w:rsidRDefault="00340372" w:rsidP="00340372">
      <w:pPr>
        <w:pStyle w:val="PL"/>
        <w:rPr>
          <w:ins w:id="6092" w:author="ruiyue"/>
        </w:rPr>
      </w:pPr>
      <w:ins w:id="6093" w:author="ruiyue">
        <w:r>
          <w:t xml:space="preserve">    eventThresholdL1-Type:</w:t>
        </w:r>
      </w:ins>
    </w:p>
    <w:p w14:paraId="14D20A39" w14:textId="77777777" w:rsidR="00340372" w:rsidRDefault="00340372" w:rsidP="00340372">
      <w:pPr>
        <w:pStyle w:val="PL"/>
        <w:rPr>
          <w:ins w:id="6094" w:author="ruiyue"/>
        </w:rPr>
      </w:pPr>
      <w:ins w:id="6095" w:author="ruiyue">
        <w:r>
          <w:t xml:space="preserve">      description: See details in 3GPP TS 32.422 clause 5.10.X.</w:t>
        </w:r>
      </w:ins>
    </w:p>
    <w:p w14:paraId="58DED6BE" w14:textId="77777777" w:rsidR="00340372" w:rsidRDefault="00340372" w:rsidP="00340372">
      <w:pPr>
        <w:pStyle w:val="PL"/>
        <w:rPr>
          <w:ins w:id="6096" w:author="ruiyue"/>
        </w:rPr>
      </w:pPr>
      <w:ins w:id="6097" w:author="ruiyue">
        <w:r>
          <w:t xml:space="preserve">      type: object</w:t>
        </w:r>
      </w:ins>
    </w:p>
    <w:p w14:paraId="77E10D0A" w14:textId="77777777" w:rsidR="00340372" w:rsidRDefault="00340372" w:rsidP="00340372">
      <w:pPr>
        <w:pStyle w:val="PL"/>
        <w:rPr>
          <w:ins w:id="6098" w:author="ruiyue"/>
        </w:rPr>
      </w:pPr>
      <w:ins w:id="6099" w:author="ruiyue">
        <w:r>
          <w:t xml:space="preserve">      properties:</w:t>
        </w:r>
      </w:ins>
    </w:p>
    <w:p w14:paraId="0FBE268E" w14:textId="77777777" w:rsidR="00340372" w:rsidRDefault="00340372" w:rsidP="00340372">
      <w:pPr>
        <w:pStyle w:val="PL"/>
        <w:rPr>
          <w:ins w:id="6100" w:author="ruiyue"/>
        </w:rPr>
      </w:pPr>
      <w:ins w:id="6101" w:author="ruiyue">
        <w:r>
          <w:t xml:space="preserve">            RSRP:</w:t>
        </w:r>
      </w:ins>
    </w:p>
    <w:p w14:paraId="0CD9DB0C" w14:textId="77777777" w:rsidR="00340372" w:rsidRDefault="00340372" w:rsidP="00340372">
      <w:pPr>
        <w:pStyle w:val="PL"/>
        <w:rPr>
          <w:ins w:id="6102" w:author="ruiyue"/>
        </w:rPr>
      </w:pPr>
      <w:ins w:id="6103" w:author="ruiyue">
        <w:r>
          <w:t xml:space="preserve">              type: integer</w:t>
        </w:r>
      </w:ins>
    </w:p>
    <w:p w14:paraId="1CB51D73" w14:textId="77777777" w:rsidR="00340372" w:rsidRDefault="00340372" w:rsidP="00340372">
      <w:pPr>
        <w:pStyle w:val="PL"/>
        <w:rPr>
          <w:ins w:id="6104" w:author="ruiyue"/>
        </w:rPr>
      </w:pPr>
      <w:ins w:id="6105" w:author="ruiyue">
        <w:r>
          <w:t xml:space="preserve">              minimum: 0</w:t>
        </w:r>
      </w:ins>
    </w:p>
    <w:p w14:paraId="6B378031" w14:textId="77777777" w:rsidR="00340372" w:rsidRDefault="00340372" w:rsidP="00340372">
      <w:pPr>
        <w:pStyle w:val="PL"/>
        <w:rPr>
          <w:ins w:id="6106" w:author="ruiyue"/>
        </w:rPr>
      </w:pPr>
      <w:ins w:id="6107" w:author="ruiyue">
        <w:r>
          <w:t xml:space="preserve">              maximum: 127</w:t>
        </w:r>
      </w:ins>
    </w:p>
    <w:p w14:paraId="4B3DD994" w14:textId="77777777" w:rsidR="00340372" w:rsidRDefault="00340372" w:rsidP="00340372">
      <w:pPr>
        <w:pStyle w:val="PL"/>
        <w:rPr>
          <w:ins w:id="6108" w:author="ruiyue"/>
        </w:rPr>
      </w:pPr>
      <w:ins w:id="6109" w:author="ruiyue">
        <w:r>
          <w:t xml:space="preserve">            RSRQ:</w:t>
        </w:r>
      </w:ins>
    </w:p>
    <w:p w14:paraId="1ED0CD52" w14:textId="77777777" w:rsidR="00340372" w:rsidRDefault="00340372" w:rsidP="00340372">
      <w:pPr>
        <w:pStyle w:val="PL"/>
        <w:rPr>
          <w:ins w:id="6110" w:author="ruiyue"/>
        </w:rPr>
      </w:pPr>
      <w:ins w:id="6111" w:author="ruiyue">
        <w:r>
          <w:t xml:space="preserve">              type: integer</w:t>
        </w:r>
      </w:ins>
    </w:p>
    <w:p w14:paraId="4B61925D" w14:textId="77777777" w:rsidR="00340372" w:rsidRDefault="00340372" w:rsidP="00340372">
      <w:pPr>
        <w:pStyle w:val="PL"/>
        <w:rPr>
          <w:ins w:id="6112" w:author="ruiyue"/>
        </w:rPr>
      </w:pPr>
      <w:ins w:id="6113" w:author="ruiyue">
        <w:r>
          <w:t xml:space="preserve">              minimum: 0</w:t>
        </w:r>
      </w:ins>
    </w:p>
    <w:p w14:paraId="7938CFE0" w14:textId="77777777" w:rsidR="00340372" w:rsidRDefault="00340372" w:rsidP="00340372">
      <w:pPr>
        <w:pStyle w:val="PL"/>
        <w:rPr>
          <w:ins w:id="6114" w:author="ruiyue"/>
        </w:rPr>
      </w:pPr>
      <w:ins w:id="6115" w:author="ruiyue">
        <w:r>
          <w:t xml:space="preserve">              maximum: 127</w:t>
        </w:r>
      </w:ins>
    </w:p>
    <w:p w14:paraId="138BB944" w14:textId="77777777" w:rsidR="00340372" w:rsidRDefault="00340372" w:rsidP="00340372">
      <w:pPr>
        <w:pStyle w:val="PL"/>
        <w:rPr>
          <w:ins w:id="6116" w:author="ruiyue"/>
        </w:rPr>
      </w:pPr>
      <w:ins w:id="6117" w:author="ruiyue">
        <w:r>
          <w:t xml:space="preserve">    </w:t>
        </w:r>
      </w:ins>
    </w:p>
    <w:p w14:paraId="724F26F7" w14:textId="77777777" w:rsidR="00340372" w:rsidRDefault="00340372" w:rsidP="00340372">
      <w:pPr>
        <w:pStyle w:val="PL"/>
        <w:rPr>
          <w:ins w:id="6118" w:author="ruiyue"/>
        </w:rPr>
      </w:pPr>
      <w:ins w:id="6119" w:author="ruiyue">
        <w:r>
          <w:t xml:space="preserve">    hysteresisL1-Type:</w:t>
        </w:r>
      </w:ins>
    </w:p>
    <w:p w14:paraId="6196B396" w14:textId="77777777" w:rsidR="00340372" w:rsidRDefault="00340372" w:rsidP="00340372">
      <w:pPr>
        <w:pStyle w:val="PL"/>
        <w:rPr>
          <w:ins w:id="6120" w:author="ruiyue"/>
        </w:rPr>
      </w:pPr>
      <w:ins w:id="6121" w:author="ruiyue">
        <w:r>
          <w:t xml:space="preserve">      description: See details in 3GPP TS 32.422 clause 5.10.Y.</w:t>
        </w:r>
      </w:ins>
    </w:p>
    <w:p w14:paraId="6D746405" w14:textId="77777777" w:rsidR="00340372" w:rsidRDefault="00340372" w:rsidP="00340372">
      <w:pPr>
        <w:pStyle w:val="PL"/>
        <w:rPr>
          <w:ins w:id="6122" w:author="ruiyue"/>
        </w:rPr>
      </w:pPr>
      <w:ins w:id="6123" w:author="ruiyue">
        <w:r>
          <w:t xml:space="preserve">      type: integer</w:t>
        </w:r>
      </w:ins>
    </w:p>
    <w:p w14:paraId="252E0E8D" w14:textId="77777777" w:rsidR="00340372" w:rsidRDefault="00340372" w:rsidP="00340372">
      <w:pPr>
        <w:pStyle w:val="PL"/>
        <w:rPr>
          <w:ins w:id="6124" w:author="ruiyue"/>
        </w:rPr>
      </w:pPr>
      <w:ins w:id="6125" w:author="ruiyue">
        <w:r>
          <w:t xml:space="preserve">      minimum: 0</w:t>
        </w:r>
      </w:ins>
    </w:p>
    <w:p w14:paraId="72F0FF13" w14:textId="77777777" w:rsidR="00340372" w:rsidRDefault="00340372" w:rsidP="00340372">
      <w:pPr>
        <w:pStyle w:val="PL"/>
        <w:rPr>
          <w:ins w:id="6126" w:author="ruiyue"/>
        </w:rPr>
      </w:pPr>
      <w:ins w:id="6127" w:author="ruiyue">
        <w:r>
          <w:t xml:space="preserve">      maximum: 30</w:t>
        </w:r>
      </w:ins>
    </w:p>
    <w:p w14:paraId="22768386" w14:textId="77777777" w:rsidR="00340372" w:rsidRDefault="00340372" w:rsidP="00340372">
      <w:pPr>
        <w:pStyle w:val="PL"/>
        <w:rPr>
          <w:ins w:id="6128" w:author="ruiyue"/>
        </w:rPr>
      </w:pPr>
      <w:ins w:id="6129" w:author="ruiyue">
        <w:r>
          <w:t xml:space="preserve">    </w:t>
        </w:r>
      </w:ins>
    </w:p>
    <w:p w14:paraId="37A07CD4" w14:textId="77777777" w:rsidR="00340372" w:rsidRDefault="00340372" w:rsidP="00340372">
      <w:pPr>
        <w:pStyle w:val="PL"/>
        <w:rPr>
          <w:ins w:id="6130" w:author="ruiyue"/>
        </w:rPr>
      </w:pPr>
      <w:ins w:id="6131" w:author="ruiyue">
        <w:r>
          <w:t xml:space="preserve">    timeToTriggerL1-Type:</w:t>
        </w:r>
      </w:ins>
    </w:p>
    <w:p w14:paraId="22E19FFE" w14:textId="77777777" w:rsidR="00340372" w:rsidRDefault="00340372" w:rsidP="00340372">
      <w:pPr>
        <w:pStyle w:val="PL"/>
        <w:rPr>
          <w:ins w:id="6132" w:author="ruiyue"/>
        </w:rPr>
      </w:pPr>
      <w:ins w:id="6133" w:author="ruiyue">
        <w:r>
          <w:t xml:space="preserve">      description: See details in 3GPP TS 32.422 clause 5.10.Z.</w:t>
        </w:r>
      </w:ins>
    </w:p>
    <w:p w14:paraId="44C397FC" w14:textId="77777777" w:rsidR="00340372" w:rsidRDefault="00340372" w:rsidP="00340372">
      <w:pPr>
        <w:pStyle w:val="PL"/>
        <w:rPr>
          <w:ins w:id="6134" w:author="ruiyue"/>
        </w:rPr>
      </w:pPr>
      <w:ins w:id="6135" w:author="ruiyue">
        <w:r>
          <w:t xml:space="preserve">      type: string</w:t>
        </w:r>
      </w:ins>
    </w:p>
    <w:p w14:paraId="1EAA67AE" w14:textId="77777777" w:rsidR="00340372" w:rsidRDefault="00340372" w:rsidP="00340372">
      <w:pPr>
        <w:pStyle w:val="PL"/>
        <w:rPr>
          <w:ins w:id="6136" w:author="ruiyue"/>
        </w:rPr>
      </w:pPr>
      <w:ins w:id="6137" w:author="ruiyue">
        <w:r>
          <w:t xml:space="preserve">      </w:t>
        </w:r>
        <w:proofErr w:type="spellStart"/>
        <w:r>
          <w:t>enum</w:t>
        </w:r>
        <w:proofErr w:type="spellEnd"/>
        <w:r>
          <w:t>:</w:t>
        </w:r>
      </w:ins>
    </w:p>
    <w:p w14:paraId="0A583C7B" w14:textId="77777777" w:rsidR="00340372" w:rsidRDefault="00340372" w:rsidP="00340372">
      <w:pPr>
        <w:pStyle w:val="PL"/>
        <w:rPr>
          <w:ins w:id="6138" w:author="ruiyue"/>
        </w:rPr>
      </w:pPr>
      <w:ins w:id="6139" w:author="ruiyue">
        <w:r>
          <w:t xml:space="preserve">        - 0ms</w:t>
        </w:r>
      </w:ins>
    </w:p>
    <w:p w14:paraId="7614EBFC" w14:textId="77777777" w:rsidR="00340372" w:rsidRDefault="00340372" w:rsidP="00340372">
      <w:pPr>
        <w:pStyle w:val="PL"/>
        <w:rPr>
          <w:ins w:id="6140" w:author="ruiyue"/>
        </w:rPr>
      </w:pPr>
      <w:ins w:id="6141" w:author="ruiyue">
        <w:r>
          <w:t xml:space="preserve">        - 40ms</w:t>
        </w:r>
      </w:ins>
    </w:p>
    <w:p w14:paraId="1BAE1052" w14:textId="77777777" w:rsidR="00340372" w:rsidRDefault="00340372" w:rsidP="00340372">
      <w:pPr>
        <w:pStyle w:val="PL"/>
        <w:rPr>
          <w:ins w:id="6142" w:author="ruiyue"/>
        </w:rPr>
      </w:pPr>
      <w:ins w:id="6143" w:author="ruiyue">
        <w:r>
          <w:t xml:space="preserve">        - 64ms</w:t>
        </w:r>
      </w:ins>
    </w:p>
    <w:p w14:paraId="7FB4D14F" w14:textId="77777777" w:rsidR="00340372" w:rsidRDefault="00340372" w:rsidP="00340372">
      <w:pPr>
        <w:pStyle w:val="PL"/>
        <w:rPr>
          <w:ins w:id="6144" w:author="ruiyue"/>
        </w:rPr>
      </w:pPr>
      <w:ins w:id="6145" w:author="ruiyue">
        <w:r>
          <w:t xml:space="preserve">        - 80ms</w:t>
        </w:r>
      </w:ins>
    </w:p>
    <w:p w14:paraId="56CEB464" w14:textId="77777777" w:rsidR="00340372" w:rsidRDefault="00340372" w:rsidP="00340372">
      <w:pPr>
        <w:pStyle w:val="PL"/>
        <w:rPr>
          <w:ins w:id="6146" w:author="ruiyue"/>
        </w:rPr>
      </w:pPr>
      <w:ins w:id="6147" w:author="ruiyue">
        <w:r>
          <w:t xml:space="preserve">        - 100ms</w:t>
        </w:r>
      </w:ins>
    </w:p>
    <w:p w14:paraId="52EB415C" w14:textId="77777777" w:rsidR="00340372" w:rsidRDefault="00340372" w:rsidP="00340372">
      <w:pPr>
        <w:pStyle w:val="PL"/>
        <w:rPr>
          <w:ins w:id="6148" w:author="ruiyue"/>
        </w:rPr>
      </w:pPr>
      <w:ins w:id="6149" w:author="ruiyue">
        <w:r>
          <w:t xml:space="preserve">        - 128ms</w:t>
        </w:r>
      </w:ins>
    </w:p>
    <w:p w14:paraId="263748E1" w14:textId="77777777" w:rsidR="00340372" w:rsidRDefault="00340372" w:rsidP="00340372">
      <w:pPr>
        <w:pStyle w:val="PL"/>
        <w:rPr>
          <w:ins w:id="6150" w:author="ruiyue"/>
        </w:rPr>
      </w:pPr>
      <w:ins w:id="6151" w:author="ruiyue">
        <w:r>
          <w:t xml:space="preserve">        - 160ms</w:t>
        </w:r>
      </w:ins>
    </w:p>
    <w:p w14:paraId="31F3AD24" w14:textId="77777777" w:rsidR="00340372" w:rsidRDefault="00340372" w:rsidP="00340372">
      <w:pPr>
        <w:pStyle w:val="PL"/>
        <w:rPr>
          <w:ins w:id="6152" w:author="ruiyue"/>
        </w:rPr>
      </w:pPr>
      <w:ins w:id="6153" w:author="ruiyue">
        <w:r>
          <w:t xml:space="preserve">        - 256ms</w:t>
        </w:r>
      </w:ins>
    </w:p>
    <w:p w14:paraId="6C4609E7" w14:textId="77777777" w:rsidR="00340372" w:rsidRDefault="00340372" w:rsidP="00340372">
      <w:pPr>
        <w:pStyle w:val="PL"/>
        <w:rPr>
          <w:ins w:id="6154" w:author="ruiyue"/>
        </w:rPr>
      </w:pPr>
      <w:ins w:id="6155" w:author="ruiyue">
        <w:r>
          <w:t xml:space="preserve">        - 320ms</w:t>
        </w:r>
      </w:ins>
    </w:p>
    <w:p w14:paraId="55F6DC3A" w14:textId="77777777" w:rsidR="00340372" w:rsidRDefault="00340372" w:rsidP="00340372">
      <w:pPr>
        <w:pStyle w:val="PL"/>
        <w:rPr>
          <w:ins w:id="6156" w:author="ruiyue"/>
        </w:rPr>
      </w:pPr>
      <w:ins w:id="6157" w:author="ruiyue">
        <w:r>
          <w:t xml:space="preserve">        - 480ms</w:t>
        </w:r>
      </w:ins>
    </w:p>
    <w:p w14:paraId="7A6B79E7" w14:textId="77777777" w:rsidR="00340372" w:rsidRDefault="00340372" w:rsidP="00340372">
      <w:pPr>
        <w:pStyle w:val="PL"/>
        <w:rPr>
          <w:ins w:id="6158" w:author="ruiyue"/>
        </w:rPr>
      </w:pPr>
      <w:ins w:id="6159" w:author="ruiyue">
        <w:r>
          <w:t xml:space="preserve">        - 512ms</w:t>
        </w:r>
      </w:ins>
    </w:p>
    <w:p w14:paraId="08309526" w14:textId="77777777" w:rsidR="00340372" w:rsidRDefault="00340372" w:rsidP="00340372">
      <w:pPr>
        <w:pStyle w:val="PL"/>
        <w:rPr>
          <w:ins w:id="6160" w:author="ruiyue"/>
        </w:rPr>
      </w:pPr>
      <w:ins w:id="6161" w:author="ruiyue">
        <w:r>
          <w:t xml:space="preserve">        - 640ms</w:t>
        </w:r>
      </w:ins>
    </w:p>
    <w:p w14:paraId="4AD67A97" w14:textId="77777777" w:rsidR="00340372" w:rsidRDefault="00340372" w:rsidP="00340372">
      <w:pPr>
        <w:pStyle w:val="PL"/>
        <w:rPr>
          <w:ins w:id="6162" w:author="ruiyue"/>
        </w:rPr>
      </w:pPr>
      <w:ins w:id="6163" w:author="ruiyue">
        <w:r>
          <w:t xml:space="preserve">        - 1024ms</w:t>
        </w:r>
      </w:ins>
    </w:p>
    <w:p w14:paraId="2129DE01" w14:textId="77777777" w:rsidR="00340372" w:rsidRDefault="00340372" w:rsidP="00340372">
      <w:pPr>
        <w:pStyle w:val="PL"/>
        <w:rPr>
          <w:ins w:id="6164" w:author="ruiyue"/>
        </w:rPr>
      </w:pPr>
      <w:ins w:id="6165" w:author="ruiyue">
        <w:r>
          <w:t xml:space="preserve">        - 1280ms</w:t>
        </w:r>
      </w:ins>
    </w:p>
    <w:p w14:paraId="5E369C76" w14:textId="77777777" w:rsidR="00340372" w:rsidRDefault="00340372" w:rsidP="00340372">
      <w:pPr>
        <w:pStyle w:val="PL"/>
        <w:rPr>
          <w:ins w:id="6166" w:author="ruiyue"/>
        </w:rPr>
      </w:pPr>
      <w:ins w:id="6167" w:author="ruiyue">
        <w:r>
          <w:t xml:space="preserve">        - 2560ms</w:t>
        </w:r>
      </w:ins>
    </w:p>
    <w:p w14:paraId="701D3B5F" w14:textId="77777777" w:rsidR="00340372" w:rsidRDefault="00340372" w:rsidP="00340372">
      <w:pPr>
        <w:pStyle w:val="PL"/>
        <w:rPr>
          <w:ins w:id="6168" w:author="ruiyue"/>
        </w:rPr>
      </w:pPr>
      <w:ins w:id="6169" w:author="ruiyue">
        <w:r>
          <w:t xml:space="preserve">        - 5120ms</w:t>
        </w:r>
      </w:ins>
    </w:p>
    <w:p w14:paraId="2C7BA9EB" w14:textId="77777777" w:rsidR="00340372" w:rsidRDefault="00340372" w:rsidP="00340372">
      <w:pPr>
        <w:pStyle w:val="PL"/>
        <w:rPr>
          <w:ins w:id="6170" w:author="ruiyue"/>
        </w:rPr>
      </w:pPr>
    </w:p>
    <w:p w14:paraId="1F326055" w14:textId="77777777" w:rsidR="00340372" w:rsidRDefault="00340372" w:rsidP="00340372">
      <w:pPr>
        <w:pStyle w:val="PL"/>
        <w:rPr>
          <w:ins w:id="6171" w:author="ruiyue"/>
        </w:rPr>
      </w:pPr>
      <w:ins w:id="6172" w:author="ruiyue">
        <w:r>
          <w:t xml:space="preserve">    </w:t>
        </w:r>
        <w:proofErr w:type="spellStart"/>
        <w:r>
          <w:t>measurementPeriodLte</w:t>
        </w:r>
        <w:proofErr w:type="spellEnd"/>
        <w:r>
          <w:t>-Type:</w:t>
        </w:r>
      </w:ins>
    </w:p>
    <w:p w14:paraId="6AA66D0D" w14:textId="77777777" w:rsidR="00340372" w:rsidRDefault="00340372" w:rsidP="00340372">
      <w:pPr>
        <w:pStyle w:val="PL"/>
        <w:rPr>
          <w:ins w:id="6173" w:author="ruiyue"/>
        </w:rPr>
      </w:pPr>
      <w:ins w:id="6174" w:author="ruiyue">
        <w:r>
          <w:t xml:space="preserve">      description: See details in 3GPP TS 32.422 clause 5.10.23.</w:t>
        </w:r>
      </w:ins>
    </w:p>
    <w:p w14:paraId="0DB27334" w14:textId="77777777" w:rsidR="00340372" w:rsidRDefault="00340372" w:rsidP="00340372">
      <w:pPr>
        <w:pStyle w:val="PL"/>
        <w:rPr>
          <w:ins w:id="6175" w:author="ruiyue"/>
        </w:rPr>
      </w:pPr>
      <w:ins w:id="6176" w:author="ruiyue">
        <w:r>
          <w:t xml:space="preserve">      type: string</w:t>
        </w:r>
      </w:ins>
    </w:p>
    <w:p w14:paraId="11FA3F73" w14:textId="77777777" w:rsidR="00340372" w:rsidRDefault="00340372" w:rsidP="00340372">
      <w:pPr>
        <w:pStyle w:val="PL"/>
        <w:rPr>
          <w:ins w:id="6177" w:author="ruiyue"/>
        </w:rPr>
      </w:pPr>
      <w:ins w:id="6178" w:author="ruiyue">
        <w:r>
          <w:t xml:space="preserve">      </w:t>
        </w:r>
        <w:proofErr w:type="spellStart"/>
        <w:r>
          <w:t>enum</w:t>
        </w:r>
        <w:proofErr w:type="spellEnd"/>
        <w:r>
          <w:t>:</w:t>
        </w:r>
      </w:ins>
    </w:p>
    <w:p w14:paraId="4860E309" w14:textId="77777777" w:rsidR="00340372" w:rsidRDefault="00340372" w:rsidP="00340372">
      <w:pPr>
        <w:pStyle w:val="PL"/>
        <w:rPr>
          <w:ins w:id="6179" w:author="ruiyue"/>
        </w:rPr>
      </w:pPr>
      <w:ins w:id="6180" w:author="ruiyue">
        <w:r>
          <w:lastRenderedPageBreak/>
          <w:t xml:space="preserve">        - 1024ms</w:t>
        </w:r>
      </w:ins>
    </w:p>
    <w:p w14:paraId="47F2BC51" w14:textId="77777777" w:rsidR="00340372" w:rsidRDefault="00340372" w:rsidP="00340372">
      <w:pPr>
        <w:pStyle w:val="PL"/>
        <w:rPr>
          <w:ins w:id="6181" w:author="ruiyue"/>
        </w:rPr>
      </w:pPr>
      <w:ins w:id="6182" w:author="ruiyue">
        <w:r>
          <w:t xml:space="preserve">        - 2048ms</w:t>
        </w:r>
      </w:ins>
    </w:p>
    <w:p w14:paraId="462F466B" w14:textId="77777777" w:rsidR="00340372" w:rsidRDefault="00340372" w:rsidP="00340372">
      <w:pPr>
        <w:pStyle w:val="PL"/>
        <w:rPr>
          <w:ins w:id="6183" w:author="ruiyue"/>
        </w:rPr>
      </w:pPr>
      <w:ins w:id="6184" w:author="ruiyue">
        <w:r>
          <w:t xml:space="preserve">        - 5120ms</w:t>
        </w:r>
      </w:ins>
    </w:p>
    <w:p w14:paraId="1EAD4C4B" w14:textId="77777777" w:rsidR="00340372" w:rsidRDefault="00340372" w:rsidP="00340372">
      <w:pPr>
        <w:pStyle w:val="PL"/>
        <w:rPr>
          <w:ins w:id="6185" w:author="ruiyue"/>
        </w:rPr>
      </w:pPr>
      <w:ins w:id="6186" w:author="ruiyue">
        <w:r>
          <w:t xml:space="preserve">        - 10240ms</w:t>
        </w:r>
      </w:ins>
    </w:p>
    <w:p w14:paraId="79548F6B" w14:textId="77777777" w:rsidR="00340372" w:rsidRDefault="00340372" w:rsidP="00340372">
      <w:pPr>
        <w:pStyle w:val="PL"/>
        <w:rPr>
          <w:ins w:id="6187" w:author="ruiyue"/>
        </w:rPr>
      </w:pPr>
      <w:ins w:id="6188" w:author="ruiyue">
        <w:r>
          <w:t xml:space="preserve">        - 1min</w:t>
        </w:r>
      </w:ins>
    </w:p>
    <w:p w14:paraId="3C0EE239" w14:textId="77777777" w:rsidR="00340372" w:rsidRDefault="00340372" w:rsidP="00340372">
      <w:pPr>
        <w:pStyle w:val="PL"/>
        <w:rPr>
          <w:ins w:id="6189" w:author="ruiyue"/>
        </w:rPr>
      </w:pPr>
    </w:p>
    <w:p w14:paraId="22098358" w14:textId="77777777" w:rsidR="00340372" w:rsidRDefault="00340372" w:rsidP="00340372">
      <w:pPr>
        <w:pStyle w:val="PL"/>
        <w:rPr>
          <w:ins w:id="6190" w:author="ruiyue"/>
        </w:rPr>
      </w:pPr>
      <w:ins w:id="6191" w:author="ruiyue">
        <w:r>
          <w:t xml:space="preserve">    </w:t>
        </w:r>
        <w:proofErr w:type="spellStart"/>
        <w:r>
          <w:t>measurementPeriodUmts</w:t>
        </w:r>
        <w:proofErr w:type="spellEnd"/>
        <w:r>
          <w:t>-Type:</w:t>
        </w:r>
      </w:ins>
    </w:p>
    <w:p w14:paraId="62008A41" w14:textId="77777777" w:rsidR="00340372" w:rsidRDefault="00340372" w:rsidP="00340372">
      <w:pPr>
        <w:pStyle w:val="PL"/>
        <w:rPr>
          <w:ins w:id="6192" w:author="ruiyue"/>
        </w:rPr>
      </w:pPr>
      <w:ins w:id="6193" w:author="ruiyue">
        <w:r>
          <w:t xml:space="preserve">      description: See details in 3GPP TS 32.422 clause 5.10.22.</w:t>
        </w:r>
      </w:ins>
    </w:p>
    <w:p w14:paraId="49C4BDCC" w14:textId="77777777" w:rsidR="00340372" w:rsidRDefault="00340372" w:rsidP="00340372">
      <w:pPr>
        <w:pStyle w:val="PL"/>
        <w:rPr>
          <w:ins w:id="6194" w:author="ruiyue"/>
        </w:rPr>
      </w:pPr>
      <w:ins w:id="6195" w:author="ruiyue">
        <w:r>
          <w:t xml:space="preserve">      type: string</w:t>
        </w:r>
      </w:ins>
    </w:p>
    <w:p w14:paraId="1BB22150" w14:textId="77777777" w:rsidR="00340372" w:rsidRDefault="00340372" w:rsidP="00340372">
      <w:pPr>
        <w:pStyle w:val="PL"/>
        <w:rPr>
          <w:ins w:id="6196" w:author="ruiyue"/>
        </w:rPr>
      </w:pPr>
      <w:ins w:id="6197" w:author="ruiyue">
        <w:r>
          <w:t xml:space="preserve">      </w:t>
        </w:r>
        <w:proofErr w:type="spellStart"/>
        <w:r>
          <w:t>enum</w:t>
        </w:r>
        <w:proofErr w:type="spellEnd"/>
        <w:r>
          <w:t>:</w:t>
        </w:r>
      </w:ins>
    </w:p>
    <w:p w14:paraId="1BB4CA9D" w14:textId="77777777" w:rsidR="00340372" w:rsidRDefault="00340372" w:rsidP="00340372">
      <w:pPr>
        <w:pStyle w:val="PL"/>
        <w:rPr>
          <w:ins w:id="6198" w:author="ruiyue"/>
        </w:rPr>
      </w:pPr>
      <w:ins w:id="6199" w:author="ruiyue">
        <w:r>
          <w:t xml:space="preserve">        - 1000ms</w:t>
        </w:r>
      </w:ins>
    </w:p>
    <w:p w14:paraId="01CDA6A1" w14:textId="77777777" w:rsidR="00340372" w:rsidRDefault="00340372" w:rsidP="00340372">
      <w:pPr>
        <w:pStyle w:val="PL"/>
        <w:rPr>
          <w:ins w:id="6200" w:author="ruiyue"/>
        </w:rPr>
      </w:pPr>
      <w:ins w:id="6201" w:author="ruiyue">
        <w:r>
          <w:t xml:space="preserve">        - 2000ms</w:t>
        </w:r>
      </w:ins>
    </w:p>
    <w:p w14:paraId="497E2DCD" w14:textId="77777777" w:rsidR="00340372" w:rsidRDefault="00340372" w:rsidP="00340372">
      <w:pPr>
        <w:pStyle w:val="PL"/>
        <w:rPr>
          <w:ins w:id="6202" w:author="ruiyue"/>
        </w:rPr>
      </w:pPr>
      <w:ins w:id="6203" w:author="ruiyue">
        <w:r>
          <w:t xml:space="preserve">        - 3000ms</w:t>
        </w:r>
      </w:ins>
    </w:p>
    <w:p w14:paraId="08AFFDFA" w14:textId="77777777" w:rsidR="00340372" w:rsidRDefault="00340372" w:rsidP="00340372">
      <w:pPr>
        <w:pStyle w:val="PL"/>
        <w:rPr>
          <w:ins w:id="6204" w:author="ruiyue"/>
        </w:rPr>
      </w:pPr>
      <w:ins w:id="6205" w:author="ruiyue">
        <w:r>
          <w:t xml:space="preserve">        - 4000ms</w:t>
        </w:r>
      </w:ins>
    </w:p>
    <w:p w14:paraId="62AF0489" w14:textId="77777777" w:rsidR="00340372" w:rsidRDefault="00340372" w:rsidP="00340372">
      <w:pPr>
        <w:pStyle w:val="PL"/>
        <w:rPr>
          <w:ins w:id="6206" w:author="ruiyue"/>
        </w:rPr>
      </w:pPr>
      <w:ins w:id="6207" w:author="ruiyue">
        <w:r>
          <w:t xml:space="preserve">        - 6000ms</w:t>
        </w:r>
      </w:ins>
    </w:p>
    <w:p w14:paraId="6F4DD5C1" w14:textId="77777777" w:rsidR="00340372" w:rsidRDefault="00340372" w:rsidP="00340372">
      <w:pPr>
        <w:pStyle w:val="PL"/>
        <w:rPr>
          <w:ins w:id="6208" w:author="ruiyue"/>
        </w:rPr>
      </w:pPr>
      <w:ins w:id="6209" w:author="ruiyue">
        <w:r>
          <w:t xml:space="preserve">        - 8000ms</w:t>
        </w:r>
      </w:ins>
    </w:p>
    <w:p w14:paraId="180E5316" w14:textId="77777777" w:rsidR="00340372" w:rsidRDefault="00340372" w:rsidP="00340372">
      <w:pPr>
        <w:pStyle w:val="PL"/>
        <w:rPr>
          <w:ins w:id="6210" w:author="ruiyue"/>
        </w:rPr>
      </w:pPr>
      <w:ins w:id="6211" w:author="ruiyue">
        <w:r>
          <w:t xml:space="preserve">        - 12000ms</w:t>
        </w:r>
      </w:ins>
    </w:p>
    <w:p w14:paraId="78964423" w14:textId="77777777" w:rsidR="00340372" w:rsidRDefault="00340372" w:rsidP="00340372">
      <w:pPr>
        <w:pStyle w:val="PL"/>
        <w:rPr>
          <w:ins w:id="6212" w:author="ruiyue"/>
        </w:rPr>
      </w:pPr>
      <w:ins w:id="6213" w:author="ruiyue">
        <w:r>
          <w:t xml:space="preserve">        - 16000ms</w:t>
        </w:r>
      </w:ins>
    </w:p>
    <w:p w14:paraId="37C0E80E" w14:textId="77777777" w:rsidR="00340372" w:rsidRDefault="00340372" w:rsidP="00340372">
      <w:pPr>
        <w:pStyle w:val="PL"/>
        <w:rPr>
          <w:ins w:id="6214" w:author="ruiyue"/>
        </w:rPr>
      </w:pPr>
      <w:ins w:id="6215" w:author="ruiyue">
        <w:r>
          <w:t xml:space="preserve">        - 20000ms</w:t>
        </w:r>
      </w:ins>
    </w:p>
    <w:p w14:paraId="7E9325F1" w14:textId="77777777" w:rsidR="00340372" w:rsidRDefault="00340372" w:rsidP="00340372">
      <w:pPr>
        <w:pStyle w:val="PL"/>
        <w:rPr>
          <w:ins w:id="6216" w:author="ruiyue"/>
        </w:rPr>
      </w:pPr>
      <w:ins w:id="6217" w:author="ruiyue">
        <w:r>
          <w:t xml:space="preserve">        - 24000ms</w:t>
        </w:r>
      </w:ins>
    </w:p>
    <w:p w14:paraId="6E238BFA" w14:textId="77777777" w:rsidR="00340372" w:rsidRDefault="00340372" w:rsidP="00340372">
      <w:pPr>
        <w:pStyle w:val="PL"/>
        <w:rPr>
          <w:ins w:id="6218" w:author="ruiyue"/>
        </w:rPr>
      </w:pPr>
      <w:ins w:id="6219" w:author="ruiyue">
        <w:r>
          <w:t xml:space="preserve">        - 28000ms</w:t>
        </w:r>
      </w:ins>
    </w:p>
    <w:p w14:paraId="64BDF8B8" w14:textId="77777777" w:rsidR="00340372" w:rsidRDefault="00340372" w:rsidP="00340372">
      <w:pPr>
        <w:pStyle w:val="PL"/>
        <w:rPr>
          <w:ins w:id="6220" w:author="ruiyue"/>
        </w:rPr>
      </w:pPr>
      <w:ins w:id="6221" w:author="ruiyue">
        <w:r>
          <w:t xml:space="preserve">        - 32000ms</w:t>
        </w:r>
      </w:ins>
    </w:p>
    <w:p w14:paraId="66FB9145" w14:textId="77777777" w:rsidR="00340372" w:rsidRDefault="00340372" w:rsidP="00340372">
      <w:pPr>
        <w:pStyle w:val="PL"/>
        <w:rPr>
          <w:ins w:id="6222" w:author="ruiyue"/>
        </w:rPr>
      </w:pPr>
      <w:ins w:id="6223" w:author="ruiyue">
        <w:r>
          <w:t xml:space="preserve">        - 64000ms</w:t>
        </w:r>
      </w:ins>
    </w:p>
    <w:p w14:paraId="5C00E985" w14:textId="77777777" w:rsidR="00340372" w:rsidRDefault="00340372" w:rsidP="00340372">
      <w:pPr>
        <w:pStyle w:val="PL"/>
        <w:rPr>
          <w:ins w:id="6224" w:author="ruiyue"/>
        </w:rPr>
      </w:pPr>
    </w:p>
    <w:p w14:paraId="2A0B6AE9" w14:textId="77777777" w:rsidR="00340372" w:rsidRDefault="00340372" w:rsidP="00340372">
      <w:pPr>
        <w:pStyle w:val="PL"/>
        <w:rPr>
          <w:ins w:id="6225" w:author="ruiyue"/>
        </w:rPr>
      </w:pPr>
      <w:ins w:id="6226" w:author="ruiyue">
        <w:r>
          <w:t xml:space="preserve">    </w:t>
        </w:r>
        <w:proofErr w:type="spellStart"/>
        <w:r>
          <w:t>measurementQuantity</w:t>
        </w:r>
        <w:proofErr w:type="spellEnd"/>
        <w:r>
          <w:t>-Type:</w:t>
        </w:r>
      </w:ins>
    </w:p>
    <w:p w14:paraId="13112D16" w14:textId="77777777" w:rsidR="00340372" w:rsidRDefault="00340372" w:rsidP="00340372">
      <w:pPr>
        <w:pStyle w:val="PL"/>
        <w:rPr>
          <w:ins w:id="6227" w:author="ruiyue"/>
        </w:rPr>
      </w:pPr>
      <w:ins w:id="6228" w:author="ruiyue">
        <w:r>
          <w:t xml:space="preserve">      description: See details in 3GPP TS 32.422 clause 5.10.15.</w:t>
        </w:r>
      </w:ins>
    </w:p>
    <w:p w14:paraId="14FB6090" w14:textId="77777777" w:rsidR="00340372" w:rsidRDefault="00340372" w:rsidP="00340372">
      <w:pPr>
        <w:pStyle w:val="PL"/>
        <w:rPr>
          <w:ins w:id="6229" w:author="ruiyue"/>
        </w:rPr>
      </w:pPr>
      <w:ins w:id="6230" w:author="ruiyue">
        <w:r>
          <w:t xml:space="preserve">      type: string</w:t>
        </w:r>
      </w:ins>
    </w:p>
    <w:p w14:paraId="0AB4374D" w14:textId="77777777" w:rsidR="00340372" w:rsidRDefault="00340372" w:rsidP="00340372">
      <w:pPr>
        <w:pStyle w:val="PL"/>
        <w:rPr>
          <w:ins w:id="6231" w:author="ruiyue"/>
        </w:rPr>
      </w:pPr>
      <w:ins w:id="6232" w:author="ruiyue">
        <w:r>
          <w:t xml:space="preserve">      </w:t>
        </w:r>
        <w:proofErr w:type="spellStart"/>
        <w:r>
          <w:t>enum</w:t>
        </w:r>
        <w:proofErr w:type="spellEnd"/>
        <w:r>
          <w:t>:</w:t>
        </w:r>
      </w:ins>
    </w:p>
    <w:p w14:paraId="3EBA4749" w14:textId="77777777" w:rsidR="00340372" w:rsidRDefault="00340372" w:rsidP="00340372">
      <w:pPr>
        <w:pStyle w:val="PL"/>
        <w:rPr>
          <w:ins w:id="6233" w:author="ruiyue"/>
        </w:rPr>
      </w:pPr>
      <w:ins w:id="6234" w:author="ruiyue">
        <w:r>
          <w:t xml:space="preserve">        - </w:t>
        </w:r>
        <w:proofErr w:type="spellStart"/>
        <w:r>
          <w:t>CPICH_EcNo</w:t>
        </w:r>
        <w:proofErr w:type="spellEnd"/>
      </w:ins>
    </w:p>
    <w:p w14:paraId="0B4D8BD9" w14:textId="77777777" w:rsidR="00340372" w:rsidRDefault="00340372" w:rsidP="00340372">
      <w:pPr>
        <w:pStyle w:val="PL"/>
        <w:rPr>
          <w:ins w:id="6235" w:author="ruiyue"/>
        </w:rPr>
      </w:pPr>
      <w:ins w:id="6236" w:author="ruiyue">
        <w:r>
          <w:t xml:space="preserve">        - CPICH_RSCP</w:t>
        </w:r>
      </w:ins>
    </w:p>
    <w:p w14:paraId="38FAAC85" w14:textId="77777777" w:rsidR="00340372" w:rsidRDefault="00340372" w:rsidP="00340372">
      <w:pPr>
        <w:pStyle w:val="PL"/>
        <w:rPr>
          <w:ins w:id="6237" w:author="ruiyue"/>
        </w:rPr>
      </w:pPr>
      <w:ins w:id="6238" w:author="ruiyue">
        <w:r>
          <w:t xml:space="preserve">        - </w:t>
        </w:r>
        <w:proofErr w:type="spellStart"/>
        <w:r>
          <w:t>PathLoss</w:t>
        </w:r>
        <w:proofErr w:type="spellEnd"/>
      </w:ins>
    </w:p>
    <w:p w14:paraId="03B935FF" w14:textId="77777777" w:rsidR="00340372" w:rsidRDefault="00340372" w:rsidP="00340372">
      <w:pPr>
        <w:pStyle w:val="PL"/>
        <w:rPr>
          <w:ins w:id="6239" w:author="ruiyue"/>
        </w:rPr>
      </w:pPr>
    </w:p>
    <w:p w14:paraId="73593CA5" w14:textId="77777777" w:rsidR="00340372" w:rsidRDefault="00340372" w:rsidP="00340372">
      <w:pPr>
        <w:pStyle w:val="PL"/>
        <w:rPr>
          <w:ins w:id="6240" w:author="ruiyue"/>
        </w:rPr>
      </w:pPr>
      <w:ins w:id="6241" w:author="ruiyue">
        <w:r>
          <w:t xml:space="preserve">    </w:t>
        </w:r>
        <w:proofErr w:type="spellStart"/>
        <w:r>
          <w:t>eventThresholdUphUmts</w:t>
        </w:r>
        <w:proofErr w:type="spellEnd"/>
        <w:r>
          <w:t>-Type:</w:t>
        </w:r>
      </w:ins>
    </w:p>
    <w:p w14:paraId="41786AF2" w14:textId="77777777" w:rsidR="00340372" w:rsidRDefault="00340372" w:rsidP="00340372">
      <w:pPr>
        <w:pStyle w:val="PL"/>
        <w:rPr>
          <w:ins w:id="6242" w:author="ruiyue"/>
        </w:rPr>
      </w:pPr>
      <w:ins w:id="6243" w:author="ruiyue">
        <w:r>
          <w:t xml:space="preserve">      description: See details in 3GPP TS 32.422 clause 5.10.A.</w:t>
        </w:r>
      </w:ins>
    </w:p>
    <w:p w14:paraId="43AB9A0F" w14:textId="77777777" w:rsidR="00340372" w:rsidRDefault="00340372" w:rsidP="00340372">
      <w:pPr>
        <w:pStyle w:val="PL"/>
        <w:rPr>
          <w:ins w:id="6244" w:author="ruiyue"/>
        </w:rPr>
      </w:pPr>
      <w:ins w:id="6245" w:author="ruiyue">
        <w:r>
          <w:t xml:space="preserve">      type: integer</w:t>
        </w:r>
      </w:ins>
    </w:p>
    <w:p w14:paraId="29420A9E" w14:textId="77777777" w:rsidR="00340372" w:rsidRDefault="00340372" w:rsidP="00340372">
      <w:pPr>
        <w:pStyle w:val="PL"/>
        <w:rPr>
          <w:ins w:id="6246" w:author="ruiyue"/>
        </w:rPr>
      </w:pPr>
      <w:ins w:id="6247" w:author="ruiyue">
        <w:r>
          <w:t xml:space="preserve">      minimum: 0</w:t>
        </w:r>
      </w:ins>
    </w:p>
    <w:p w14:paraId="659E08B7" w14:textId="77777777" w:rsidR="00340372" w:rsidRDefault="00340372" w:rsidP="00340372">
      <w:pPr>
        <w:pStyle w:val="PL"/>
        <w:rPr>
          <w:ins w:id="6248" w:author="ruiyue"/>
        </w:rPr>
      </w:pPr>
      <w:ins w:id="6249" w:author="ruiyue">
        <w:r>
          <w:t xml:space="preserve">      maximum: 31</w:t>
        </w:r>
      </w:ins>
    </w:p>
    <w:p w14:paraId="7AC152F5" w14:textId="77777777" w:rsidR="00340372" w:rsidRDefault="00340372" w:rsidP="00340372">
      <w:pPr>
        <w:pStyle w:val="PL"/>
        <w:rPr>
          <w:ins w:id="6250" w:author="ruiyue"/>
        </w:rPr>
      </w:pPr>
    </w:p>
    <w:p w14:paraId="65987238" w14:textId="77777777" w:rsidR="00340372" w:rsidRDefault="00340372" w:rsidP="00340372">
      <w:pPr>
        <w:pStyle w:val="PL"/>
        <w:rPr>
          <w:ins w:id="6251" w:author="ruiyue"/>
        </w:rPr>
      </w:pPr>
      <w:ins w:id="6252" w:author="ruiyue">
        <w:r>
          <w:t xml:space="preserve">    </w:t>
        </w:r>
        <w:proofErr w:type="spellStart"/>
        <w:r>
          <w:t>plmnList</w:t>
        </w:r>
        <w:proofErr w:type="spellEnd"/>
        <w:r>
          <w:t>-Type:</w:t>
        </w:r>
      </w:ins>
    </w:p>
    <w:p w14:paraId="2462B9DE" w14:textId="77777777" w:rsidR="00340372" w:rsidRDefault="00340372" w:rsidP="00340372">
      <w:pPr>
        <w:pStyle w:val="PL"/>
        <w:rPr>
          <w:ins w:id="6253" w:author="ruiyue"/>
        </w:rPr>
      </w:pPr>
      <w:ins w:id="6254" w:author="ruiyue">
        <w:r>
          <w:t xml:space="preserve">      description: See details in 3GPP TS 32.422 clause 5.10.24.</w:t>
        </w:r>
      </w:ins>
    </w:p>
    <w:p w14:paraId="7A814639" w14:textId="77777777" w:rsidR="00340372" w:rsidRDefault="00340372" w:rsidP="00340372">
      <w:pPr>
        <w:pStyle w:val="PL"/>
        <w:rPr>
          <w:ins w:id="6255" w:author="ruiyue"/>
        </w:rPr>
      </w:pPr>
      <w:ins w:id="6256" w:author="ruiyue">
        <w:r>
          <w:t xml:space="preserve">      type: array</w:t>
        </w:r>
      </w:ins>
    </w:p>
    <w:p w14:paraId="4C6FEAF9" w14:textId="77777777" w:rsidR="00340372" w:rsidRDefault="00340372" w:rsidP="00340372">
      <w:pPr>
        <w:pStyle w:val="PL"/>
        <w:rPr>
          <w:ins w:id="6257" w:author="ruiyue"/>
        </w:rPr>
      </w:pPr>
      <w:ins w:id="6258" w:author="ruiyue">
        <w:r>
          <w:t xml:space="preserve">      items:</w:t>
        </w:r>
      </w:ins>
    </w:p>
    <w:p w14:paraId="7C962C71" w14:textId="77777777" w:rsidR="00340372" w:rsidRDefault="00340372" w:rsidP="00340372">
      <w:pPr>
        <w:pStyle w:val="PL"/>
        <w:rPr>
          <w:ins w:id="6259" w:author="ruiyue"/>
        </w:rPr>
      </w:pPr>
      <w:ins w:id="6260" w:author="ruiyue">
        <w:r>
          <w:t xml:space="preserve">        type: object</w:t>
        </w:r>
      </w:ins>
    </w:p>
    <w:p w14:paraId="2833F106" w14:textId="77777777" w:rsidR="00340372" w:rsidRDefault="00340372" w:rsidP="00340372">
      <w:pPr>
        <w:pStyle w:val="PL"/>
        <w:rPr>
          <w:ins w:id="6261" w:author="ruiyue"/>
        </w:rPr>
      </w:pPr>
      <w:ins w:id="6262" w:author="ruiyue">
        <w:r>
          <w:t xml:space="preserve">        properties:</w:t>
        </w:r>
      </w:ins>
    </w:p>
    <w:p w14:paraId="6BB24453" w14:textId="77777777" w:rsidR="00340372" w:rsidRDefault="00340372" w:rsidP="00340372">
      <w:pPr>
        <w:pStyle w:val="PL"/>
        <w:rPr>
          <w:ins w:id="6263" w:author="ruiyue"/>
        </w:rPr>
      </w:pPr>
      <w:ins w:id="6264" w:author="ruiyue">
        <w:r>
          <w:t xml:space="preserve">          mcc:</w:t>
        </w:r>
      </w:ins>
    </w:p>
    <w:p w14:paraId="30F4197E" w14:textId="77777777" w:rsidR="00340372" w:rsidRDefault="00340372" w:rsidP="00340372">
      <w:pPr>
        <w:pStyle w:val="PL"/>
        <w:rPr>
          <w:ins w:id="6265" w:author="ruiyue"/>
        </w:rPr>
      </w:pPr>
      <w:ins w:id="6266" w:author="ruiyue">
        <w:r>
          <w:t xml:space="preserve">            $ref: 'TS28623_ComDefs.yaml#/components/schemas/</w:t>
        </w:r>
        <w:proofErr w:type="spellStart"/>
        <w:r>
          <w:t>Mcc</w:t>
        </w:r>
        <w:proofErr w:type="spellEnd"/>
        <w:r>
          <w:t>'</w:t>
        </w:r>
      </w:ins>
    </w:p>
    <w:p w14:paraId="1F82BBA3" w14:textId="77777777" w:rsidR="00340372" w:rsidRDefault="00340372" w:rsidP="00340372">
      <w:pPr>
        <w:pStyle w:val="PL"/>
        <w:rPr>
          <w:ins w:id="6267" w:author="ruiyue"/>
        </w:rPr>
      </w:pPr>
      <w:ins w:id="6268" w:author="ruiyue">
        <w:r>
          <w:t xml:space="preserve">          </w:t>
        </w:r>
        <w:proofErr w:type="spellStart"/>
        <w:r>
          <w:t>mnc</w:t>
        </w:r>
        <w:proofErr w:type="spellEnd"/>
        <w:r>
          <w:t>:</w:t>
        </w:r>
      </w:ins>
    </w:p>
    <w:p w14:paraId="75650CEA" w14:textId="77777777" w:rsidR="00340372" w:rsidRDefault="00340372" w:rsidP="00340372">
      <w:pPr>
        <w:pStyle w:val="PL"/>
        <w:rPr>
          <w:ins w:id="6269" w:author="ruiyue"/>
        </w:rPr>
      </w:pPr>
      <w:ins w:id="6270" w:author="ruiyue">
        <w:r>
          <w:t xml:space="preserve">            $ref: 'TS28623_ComDefs.yaml#/components/schemas/</w:t>
        </w:r>
        <w:proofErr w:type="spellStart"/>
        <w:r>
          <w:t>Mnc</w:t>
        </w:r>
        <w:proofErr w:type="spellEnd"/>
        <w:r>
          <w:t>'</w:t>
        </w:r>
      </w:ins>
    </w:p>
    <w:p w14:paraId="40AD6FC2" w14:textId="77777777" w:rsidR="00340372" w:rsidRDefault="00340372" w:rsidP="00340372">
      <w:pPr>
        <w:pStyle w:val="PL"/>
        <w:rPr>
          <w:ins w:id="6271" w:author="ruiyue"/>
        </w:rPr>
      </w:pPr>
      <w:ins w:id="6272" w:author="ruiyue">
        <w:r>
          <w:t xml:space="preserve">        required:</w:t>
        </w:r>
      </w:ins>
    </w:p>
    <w:p w14:paraId="58A53DF7" w14:textId="77777777" w:rsidR="00340372" w:rsidRDefault="00340372" w:rsidP="00340372">
      <w:pPr>
        <w:pStyle w:val="PL"/>
        <w:rPr>
          <w:ins w:id="6273" w:author="ruiyue"/>
        </w:rPr>
      </w:pPr>
      <w:ins w:id="6274" w:author="ruiyue">
        <w:r>
          <w:t xml:space="preserve">          - mcc</w:t>
        </w:r>
      </w:ins>
    </w:p>
    <w:p w14:paraId="56471A6D" w14:textId="77777777" w:rsidR="00340372" w:rsidRDefault="00340372" w:rsidP="00340372">
      <w:pPr>
        <w:pStyle w:val="PL"/>
        <w:rPr>
          <w:ins w:id="6275" w:author="ruiyue"/>
        </w:rPr>
      </w:pPr>
      <w:ins w:id="6276" w:author="ruiyue">
        <w:r>
          <w:t xml:space="preserve">          - </w:t>
        </w:r>
        <w:proofErr w:type="spellStart"/>
        <w:r>
          <w:t>mnc</w:t>
        </w:r>
        <w:proofErr w:type="spellEnd"/>
      </w:ins>
    </w:p>
    <w:p w14:paraId="00CD9E72" w14:textId="77777777" w:rsidR="00340372" w:rsidRDefault="00340372" w:rsidP="00340372">
      <w:pPr>
        <w:pStyle w:val="PL"/>
        <w:rPr>
          <w:ins w:id="6277" w:author="ruiyue"/>
        </w:rPr>
      </w:pPr>
      <w:ins w:id="6278" w:author="ruiyue">
        <w:r>
          <w:t xml:space="preserve">      </w:t>
        </w:r>
        <w:proofErr w:type="spellStart"/>
        <w:r>
          <w:t>maxItems</w:t>
        </w:r>
        <w:proofErr w:type="spellEnd"/>
        <w:r>
          <w:t>: 16</w:t>
        </w:r>
      </w:ins>
    </w:p>
    <w:p w14:paraId="6B441C88" w14:textId="77777777" w:rsidR="00340372" w:rsidRDefault="00340372" w:rsidP="00340372">
      <w:pPr>
        <w:pStyle w:val="PL"/>
        <w:rPr>
          <w:ins w:id="6279" w:author="ruiyue"/>
        </w:rPr>
      </w:pPr>
    </w:p>
    <w:p w14:paraId="2F077230" w14:textId="77777777" w:rsidR="00340372" w:rsidRDefault="00340372" w:rsidP="00340372">
      <w:pPr>
        <w:pStyle w:val="PL"/>
        <w:rPr>
          <w:ins w:id="6280" w:author="ruiyue"/>
        </w:rPr>
      </w:pPr>
      <w:ins w:id="6281" w:author="ruiyue">
        <w:r>
          <w:t xml:space="preserve">    </w:t>
        </w:r>
        <w:proofErr w:type="spellStart"/>
        <w:r>
          <w:t>positioningMethod</w:t>
        </w:r>
        <w:proofErr w:type="spellEnd"/>
        <w:r>
          <w:t>-Type:</w:t>
        </w:r>
      </w:ins>
    </w:p>
    <w:p w14:paraId="4BB4664A" w14:textId="77777777" w:rsidR="00340372" w:rsidRDefault="00340372" w:rsidP="00340372">
      <w:pPr>
        <w:pStyle w:val="PL"/>
        <w:rPr>
          <w:ins w:id="6282" w:author="ruiyue"/>
        </w:rPr>
      </w:pPr>
      <w:ins w:id="6283" w:author="ruiyue">
        <w:r>
          <w:t xml:space="preserve">      description: See details in 3GPP TS 32.422 clause 5.10.19.</w:t>
        </w:r>
      </w:ins>
    </w:p>
    <w:p w14:paraId="62C51054" w14:textId="77777777" w:rsidR="00340372" w:rsidRDefault="00340372" w:rsidP="00340372">
      <w:pPr>
        <w:pStyle w:val="PL"/>
        <w:rPr>
          <w:ins w:id="6284" w:author="ruiyue"/>
        </w:rPr>
      </w:pPr>
      <w:ins w:id="6285" w:author="ruiyue">
        <w:r>
          <w:t xml:space="preserve">      type: string</w:t>
        </w:r>
      </w:ins>
    </w:p>
    <w:p w14:paraId="3D10527D" w14:textId="77777777" w:rsidR="00340372" w:rsidRDefault="00340372" w:rsidP="00340372">
      <w:pPr>
        <w:pStyle w:val="PL"/>
        <w:rPr>
          <w:ins w:id="6286" w:author="ruiyue"/>
        </w:rPr>
      </w:pPr>
      <w:ins w:id="6287" w:author="ruiyue">
        <w:r>
          <w:t xml:space="preserve">      </w:t>
        </w:r>
        <w:proofErr w:type="spellStart"/>
        <w:r>
          <w:t>enum</w:t>
        </w:r>
        <w:proofErr w:type="spellEnd"/>
        <w:r>
          <w:t>:</w:t>
        </w:r>
      </w:ins>
    </w:p>
    <w:p w14:paraId="3639556F" w14:textId="77777777" w:rsidR="00340372" w:rsidRDefault="00340372" w:rsidP="00340372">
      <w:pPr>
        <w:pStyle w:val="PL"/>
        <w:rPr>
          <w:ins w:id="6288" w:author="ruiyue"/>
        </w:rPr>
      </w:pPr>
      <w:ins w:id="6289" w:author="ruiyue">
        <w:r>
          <w:t xml:space="preserve">        - GNSS</w:t>
        </w:r>
      </w:ins>
    </w:p>
    <w:p w14:paraId="508F5CDD" w14:textId="77777777" w:rsidR="00340372" w:rsidRDefault="00340372" w:rsidP="00340372">
      <w:pPr>
        <w:pStyle w:val="PL"/>
        <w:rPr>
          <w:ins w:id="6290" w:author="ruiyue"/>
        </w:rPr>
      </w:pPr>
      <w:ins w:id="6291" w:author="ruiyue">
        <w:r>
          <w:t xml:space="preserve">        - E-CELL_ID</w:t>
        </w:r>
      </w:ins>
    </w:p>
    <w:p w14:paraId="26EA6673" w14:textId="77777777" w:rsidR="00340372" w:rsidRDefault="00340372" w:rsidP="00340372">
      <w:pPr>
        <w:pStyle w:val="PL"/>
        <w:rPr>
          <w:ins w:id="6292" w:author="ruiyue"/>
        </w:rPr>
      </w:pPr>
    </w:p>
    <w:p w14:paraId="09690D4B" w14:textId="77777777" w:rsidR="00340372" w:rsidRDefault="00340372" w:rsidP="00340372">
      <w:pPr>
        <w:pStyle w:val="PL"/>
        <w:rPr>
          <w:ins w:id="6293" w:author="ruiyue"/>
        </w:rPr>
      </w:pPr>
      <w:ins w:id="6294" w:author="ruiyue">
        <w:r>
          <w:t xml:space="preserve">    </w:t>
        </w:r>
        <w:proofErr w:type="spellStart"/>
        <w:r>
          <w:t>reportAmount</w:t>
        </w:r>
        <w:proofErr w:type="spellEnd"/>
        <w:r>
          <w:t>-Type:</w:t>
        </w:r>
      </w:ins>
    </w:p>
    <w:p w14:paraId="1E2F9C9D" w14:textId="77777777" w:rsidR="00340372" w:rsidRDefault="00340372" w:rsidP="00340372">
      <w:pPr>
        <w:pStyle w:val="PL"/>
        <w:rPr>
          <w:ins w:id="6295" w:author="ruiyue"/>
        </w:rPr>
      </w:pPr>
      <w:ins w:id="6296" w:author="ruiyue">
        <w:r>
          <w:t xml:space="preserve">      description: See details in 3GPP TS 32.422 clause 5.10.6.</w:t>
        </w:r>
      </w:ins>
    </w:p>
    <w:p w14:paraId="2397E683" w14:textId="77777777" w:rsidR="00340372" w:rsidRDefault="00340372" w:rsidP="00340372">
      <w:pPr>
        <w:pStyle w:val="PL"/>
        <w:rPr>
          <w:ins w:id="6297" w:author="ruiyue"/>
        </w:rPr>
      </w:pPr>
      <w:ins w:id="6298" w:author="ruiyue">
        <w:r>
          <w:t xml:space="preserve">      type: string</w:t>
        </w:r>
      </w:ins>
    </w:p>
    <w:p w14:paraId="15730144" w14:textId="77777777" w:rsidR="00340372" w:rsidRDefault="00340372" w:rsidP="00340372">
      <w:pPr>
        <w:pStyle w:val="PL"/>
        <w:rPr>
          <w:ins w:id="6299" w:author="ruiyue"/>
        </w:rPr>
      </w:pPr>
      <w:ins w:id="6300" w:author="ruiyue">
        <w:r>
          <w:t xml:space="preserve">      </w:t>
        </w:r>
        <w:proofErr w:type="spellStart"/>
        <w:r>
          <w:t>enum</w:t>
        </w:r>
        <w:proofErr w:type="spellEnd"/>
        <w:r>
          <w:t>:</w:t>
        </w:r>
      </w:ins>
    </w:p>
    <w:p w14:paraId="780440BA" w14:textId="77777777" w:rsidR="00340372" w:rsidRDefault="00340372" w:rsidP="00340372">
      <w:pPr>
        <w:pStyle w:val="PL"/>
        <w:rPr>
          <w:ins w:id="6301" w:author="ruiyue"/>
        </w:rPr>
      </w:pPr>
      <w:ins w:id="6302" w:author="ruiyue">
        <w:r>
          <w:t xml:space="preserve">        - 1</w:t>
        </w:r>
      </w:ins>
    </w:p>
    <w:p w14:paraId="56341428" w14:textId="77777777" w:rsidR="00340372" w:rsidRDefault="00340372" w:rsidP="00340372">
      <w:pPr>
        <w:pStyle w:val="PL"/>
        <w:rPr>
          <w:ins w:id="6303" w:author="ruiyue"/>
        </w:rPr>
      </w:pPr>
      <w:ins w:id="6304" w:author="ruiyue">
        <w:r>
          <w:t xml:space="preserve">        - 2</w:t>
        </w:r>
      </w:ins>
    </w:p>
    <w:p w14:paraId="26F634A6" w14:textId="77777777" w:rsidR="00340372" w:rsidRDefault="00340372" w:rsidP="00340372">
      <w:pPr>
        <w:pStyle w:val="PL"/>
        <w:rPr>
          <w:ins w:id="6305" w:author="ruiyue"/>
        </w:rPr>
      </w:pPr>
      <w:ins w:id="6306" w:author="ruiyue">
        <w:r>
          <w:t xml:space="preserve">        - 4</w:t>
        </w:r>
      </w:ins>
    </w:p>
    <w:p w14:paraId="4E4E9048" w14:textId="77777777" w:rsidR="00340372" w:rsidRDefault="00340372" w:rsidP="00340372">
      <w:pPr>
        <w:pStyle w:val="PL"/>
        <w:rPr>
          <w:ins w:id="6307" w:author="ruiyue"/>
        </w:rPr>
      </w:pPr>
      <w:ins w:id="6308" w:author="ruiyue">
        <w:r>
          <w:t xml:space="preserve">        - 8</w:t>
        </w:r>
      </w:ins>
    </w:p>
    <w:p w14:paraId="3701FB0A" w14:textId="77777777" w:rsidR="00340372" w:rsidRDefault="00340372" w:rsidP="00340372">
      <w:pPr>
        <w:pStyle w:val="PL"/>
        <w:rPr>
          <w:ins w:id="6309" w:author="ruiyue"/>
        </w:rPr>
      </w:pPr>
      <w:ins w:id="6310" w:author="ruiyue">
        <w:r>
          <w:t xml:space="preserve">        - 16</w:t>
        </w:r>
      </w:ins>
    </w:p>
    <w:p w14:paraId="62088326" w14:textId="77777777" w:rsidR="00340372" w:rsidRDefault="00340372" w:rsidP="00340372">
      <w:pPr>
        <w:pStyle w:val="PL"/>
        <w:rPr>
          <w:ins w:id="6311" w:author="ruiyue"/>
        </w:rPr>
      </w:pPr>
      <w:ins w:id="6312" w:author="ruiyue">
        <w:r>
          <w:t xml:space="preserve">        - 32</w:t>
        </w:r>
      </w:ins>
    </w:p>
    <w:p w14:paraId="7B9C44CF" w14:textId="77777777" w:rsidR="00340372" w:rsidRDefault="00340372" w:rsidP="00340372">
      <w:pPr>
        <w:pStyle w:val="PL"/>
        <w:rPr>
          <w:ins w:id="6313" w:author="ruiyue"/>
        </w:rPr>
      </w:pPr>
      <w:ins w:id="6314" w:author="ruiyue">
        <w:r>
          <w:t xml:space="preserve">        - 64</w:t>
        </w:r>
      </w:ins>
    </w:p>
    <w:p w14:paraId="3508AAA4" w14:textId="77777777" w:rsidR="00340372" w:rsidRDefault="00340372" w:rsidP="00340372">
      <w:pPr>
        <w:pStyle w:val="PL"/>
        <w:rPr>
          <w:ins w:id="6315" w:author="ruiyue"/>
        </w:rPr>
      </w:pPr>
      <w:ins w:id="6316" w:author="ruiyue">
        <w:r>
          <w:t xml:space="preserve">        - INFINITY</w:t>
        </w:r>
      </w:ins>
    </w:p>
    <w:p w14:paraId="28872FB8" w14:textId="77777777" w:rsidR="00340372" w:rsidRDefault="00340372" w:rsidP="00340372">
      <w:pPr>
        <w:pStyle w:val="PL"/>
        <w:rPr>
          <w:ins w:id="6317" w:author="ruiyue"/>
        </w:rPr>
      </w:pPr>
      <w:ins w:id="6318" w:author="ruiyue">
        <w:r>
          <w:t xml:space="preserve">    reportAmountM1LTE-Type:</w:t>
        </w:r>
      </w:ins>
    </w:p>
    <w:p w14:paraId="653E6D06" w14:textId="77777777" w:rsidR="00340372" w:rsidRDefault="00340372" w:rsidP="00340372">
      <w:pPr>
        <w:pStyle w:val="PL"/>
        <w:rPr>
          <w:ins w:id="6319" w:author="ruiyue"/>
        </w:rPr>
      </w:pPr>
      <w:ins w:id="6320" w:author="ruiyue">
        <w:r>
          <w:t xml:space="preserve">      description: See details in 3GPP TS 32.422 clause 5.10.x.</w:t>
        </w:r>
      </w:ins>
    </w:p>
    <w:p w14:paraId="26E96E73" w14:textId="77777777" w:rsidR="00340372" w:rsidRDefault="00340372" w:rsidP="00340372">
      <w:pPr>
        <w:pStyle w:val="PL"/>
        <w:rPr>
          <w:ins w:id="6321" w:author="ruiyue"/>
        </w:rPr>
      </w:pPr>
      <w:ins w:id="6322" w:author="ruiyue">
        <w:r>
          <w:t xml:space="preserve">      type: string</w:t>
        </w:r>
      </w:ins>
    </w:p>
    <w:p w14:paraId="643F0180" w14:textId="77777777" w:rsidR="00340372" w:rsidRDefault="00340372" w:rsidP="00340372">
      <w:pPr>
        <w:pStyle w:val="PL"/>
        <w:rPr>
          <w:ins w:id="6323" w:author="ruiyue"/>
        </w:rPr>
      </w:pPr>
      <w:ins w:id="6324" w:author="ruiyue">
        <w:r>
          <w:t xml:space="preserve">      </w:t>
        </w:r>
        <w:proofErr w:type="spellStart"/>
        <w:r>
          <w:t>enum</w:t>
        </w:r>
        <w:proofErr w:type="spellEnd"/>
        <w:r>
          <w:t>:</w:t>
        </w:r>
      </w:ins>
    </w:p>
    <w:p w14:paraId="60296F87" w14:textId="77777777" w:rsidR="00340372" w:rsidRDefault="00340372" w:rsidP="00340372">
      <w:pPr>
        <w:pStyle w:val="PL"/>
        <w:rPr>
          <w:ins w:id="6325" w:author="ruiyue"/>
        </w:rPr>
      </w:pPr>
      <w:ins w:id="6326" w:author="ruiyue">
        <w:r>
          <w:t xml:space="preserve">        - 1</w:t>
        </w:r>
      </w:ins>
    </w:p>
    <w:p w14:paraId="30A87AB1" w14:textId="77777777" w:rsidR="00340372" w:rsidRDefault="00340372" w:rsidP="00340372">
      <w:pPr>
        <w:pStyle w:val="PL"/>
        <w:rPr>
          <w:ins w:id="6327" w:author="ruiyue"/>
        </w:rPr>
      </w:pPr>
      <w:ins w:id="6328" w:author="ruiyue">
        <w:r>
          <w:t xml:space="preserve">        - 2</w:t>
        </w:r>
      </w:ins>
    </w:p>
    <w:p w14:paraId="4A779A50" w14:textId="77777777" w:rsidR="00340372" w:rsidRDefault="00340372" w:rsidP="00340372">
      <w:pPr>
        <w:pStyle w:val="PL"/>
        <w:rPr>
          <w:ins w:id="6329" w:author="ruiyue"/>
        </w:rPr>
      </w:pPr>
      <w:ins w:id="6330" w:author="ruiyue">
        <w:r>
          <w:lastRenderedPageBreak/>
          <w:t xml:space="preserve">        - 4</w:t>
        </w:r>
      </w:ins>
    </w:p>
    <w:p w14:paraId="6967C9E0" w14:textId="77777777" w:rsidR="00340372" w:rsidRDefault="00340372" w:rsidP="00340372">
      <w:pPr>
        <w:pStyle w:val="PL"/>
        <w:rPr>
          <w:ins w:id="6331" w:author="ruiyue"/>
        </w:rPr>
      </w:pPr>
      <w:ins w:id="6332" w:author="ruiyue">
        <w:r>
          <w:t xml:space="preserve">        - 8</w:t>
        </w:r>
      </w:ins>
    </w:p>
    <w:p w14:paraId="4DB875E8" w14:textId="77777777" w:rsidR="00340372" w:rsidRDefault="00340372" w:rsidP="00340372">
      <w:pPr>
        <w:pStyle w:val="PL"/>
        <w:rPr>
          <w:ins w:id="6333" w:author="ruiyue"/>
        </w:rPr>
      </w:pPr>
      <w:ins w:id="6334" w:author="ruiyue">
        <w:r>
          <w:t xml:space="preserve">        - 16</w:t>
        </w:r>
      </w:ins>
    </w:p>
    <w:p w14:paraId="389035D3" w14:textId="77777777" w:rsidR="00340372" w:rsidRDefault="00340372" w:rsidP="00340372">
      <w:pPr>
        <w:pStyle w:val="PL"/>
        <w:rPr>
          <w:ins w:id="6335" w:author="ruiyue"/>
        </w:rPr>
      </w:pPr>
      <w:ins w:id="6336" w:author="ruiyue">
        <w:r>
          <w:t xml:space="preserve">        - 32</w:t>
        </w:r>
      </w:ins>
    </w:p>
    <w:p w14:paraId="0F6DB2C0" w14:textId="77777777" w:rsidR="00340372" w:rsidRDefault="00340372" w:rsidP="00340372">
      <w:pPr>
        <w:pStyle w:val="PL"/>
        <w:rPr>
          <w:ins w:id="6337" w:author="ruiyue"/>
        </w:rPr>
      </w:pPr>
      <w:ins w:id="6338" w:author="ruiyue">
        <w:r>
          <w:t xml:space="preserve">        - 64</w:t>
        </w:r>
      </w:ins>
    </w:p>
    <w:p w14:paraId="7E6F3415" w14:textId="77777777" w:rsidR="00340372" w:rsidRDefault="00340372" w:rsidP="00340372">
      <w:pPr>
        <w:pStyle w:val="PL"/>
        <w:rPr>
          <w:ins w:id="6339" w:author="ruiyue"/>
        </w:rPr>
      </w:pPr>
      <w:ins w:id="6340" w:author="ruiyue">
        <w:r>
          <w:t xml:space="preserve">        - INFINITY</w:t>
        </w:r>
      </w:ins>
    </w:p>
    <w:p w14:paraId="0B2DFCA6" w14:textId="77777777" w:rsidR="00340372" w:rsidRDefault="00340372" w:rsidP="00340372">
      <w:pPr>
        <w:pStyle w:val="PL"/>
        <w:rPr>
          <w:ins w:id="6341" w:author="ruiyue"/>
        </w:rPr>
      </w:pPr>
    </w:p>
    <w:p w14:paraId="7E4218E2" w14:textId="77777777" w:rsidR="00340372" w:rsidRDefault="00340372" w:rsidP="00340372">
      <w:pPr>
        <w:pStyle w:val="PL"/>
        <w:rPr>
          <w:ins w:id="6342" w:author="ruiyue"/>
        </w:rPr>
      </w:pPr>
      <w:ins w:id="6343" w:author="ruiyue">
        <w:r>
          <w:t xml:space="preserve">    reportAmountM4LTE-Type:</w:t>
        </w:r>
      </w:ins>
    </w:p>
    <w:p w14:paraId="48C1993A" w14:textId="77777777" w:rsidR="00340372" w:rsidRDefault="00340372" w:rsidP="00340372">
      <w:pPr>
        <w:pStyle w:val="PL"/>
        <w:rPr>
          <w:ins w:id="6344" w:author="ruiyue"/>
        </w:rPr>
      </w:pPr>
      <w:ins w:id="6345" w:author="ruiyue">
        <w:r>
          <w:t xml:space="preserve">      description: See details in 3GPP TS 32.422 clause 5.10.y.</w:t>
        </w:r>
      </w:ins>
    </w:p>
    <w:p w14:paraId="46201B1D" w14:textId="77777777" w:rsidR="00340372" w:rsidRDefault="00340372" w:rsidP="00340372">
      <w:pPr>
        <w:pStyle w:val="PL"/>
        <w:rPr>
          <w:ins w:id="6346" w:author="ruiyue"/>
        </w:rPr>
      </w:pPr>
      <w:ins w:id="6347" w:author="ruiyue">
        <w:r>
          <w:t xml:space="preserve">      type: string</w:t>
        </w:r>
      </w:ins>
    </w:p>
    <w:p w14:paraId="58BD0798" w14:textId="77777777" w:rsidR="00340372" w:rsidRDefault="00340372" w:rsidP="00340372">
      <w:pPr>
        <w:pStyle w:val="PL"/>
        <w:rPr>
          <w:ins w:id="6348" w:author="ruiyue"/>
        </w:rPr>
      </w:pPr>
      <w:ins w:id="6349" w:author="ruiyue">
        <w:r>
          <w:t xml:space="preserve">      </w:t>
        </w:r>
        <w:proofErr w:type="spellStart"/>
        <w:r>
          <w:t>enum</w:t>
        </w:r>
        <w:proofErr w:type="spellEnd"/>
        <w:r>
          <w:t>:</w:t>
        </w:r>
      </w:ins>
    </w:p>
    <w:p w14:paraId="66D926D0" w14:textId="77777777" w:rsidR="00340372" w:rsidRDefault="00340372" w:rsidP="00340372">
      <w:pPr>
        <w:pStyle w:val="PL"/>
        <w:rPr>
          <w:ins w:id="6350" w:author="ruiyue"/>
        </w:rPr>
      </w:pPr>
      <w:ins w:id="6351" w:author="ruiyue">
        <w:r>
          <w:t xml:space="preserve">        - 1</w:t>
        </w:r>
      </w:ins>
    </w:p>
    <w:p w14:paraId="33B2D62D" w14:textId="77777777" w:rsidR="00340372" w:rsidRDefault="00340372" w:rsidP="00340372">
      <w:pPr>
        <w:pStyle w:val="PL"/>
        <w:rPr>
          <w:ins w:id="6352" w:author="ruiyue"/>
        </w:rPr>
      </w:pPr>
      <w:ins w:id="6353" w:author="ruiyue">
        <w:r>
          <w:t xml:space="preserve">        - 2</w:t>
        </w:r>
      </w:ins>
    </w:p>
    <w:p w14:paraId="6ECF434D" w14:textId="77777777" w:rsidR="00340372" w:rsidRDefault="00340372" w:rsidP="00340372">
      <w:pPr>
        <w:pStyle w:val="PL"/>
        <w:rPr>
          <w:ins w:id="6354" w:author="ruiyue"/>
        </w:rPr>
      </w:pPr>
      <w:ins w:id="6355" w:author="ruiyue">
        <w:r>
          <w:t xml:space="preserve">        - 4</w:t>
        </w:r>
      </w:ins>
    </w:p>
    <w:p w14:paraId="2055E1B4" w14:textId="77777777" w:rsidR="00340372" w:rsidRDefault="00340372" w:rsidP="00340372">
      <w:pPr>
        <w:pStyle w:val="PL"/>
        <w:rPr>
          <w:ins w:id="6356" w:author="ruiyue"/>
        </w:rPr>
      </w:pPr>
      <w:ins w:id="6357" w:author="ruiyue">
        <w:r>
          <w:t xml:space="preserve">        - 8</w:t>
        </w:r>
      </w:ins>
    </w:p>
    <w:p w14:paraId="19C06C44" w14:textId="77777777" w:rsidR="00340372" w:rsidRDefault="00340372" w:rsidP="00340372">
      <w:pPr>
        <w:pStyle w:val="PL"/>
        <w:rPr>
          <w:ins w:id="6358" w:author="ruiyue"/>
        </w:rPr>
      </w:pPr>
      <w:ins w:id="6359" w:author="ruiyue">
        <w:r>
          <w:t xml:space="preserve">        - 16</w:t>
        </w:r>
      </w:ins>
    </w:p>
    <w:p w14:paraId="06063730" w14:textId="77777777" w:rsidR="00340372" w:rsidRDefault="00340372" w:rsidP="00340372">
      <w:pPr>
        <w:pStyle w:val="PL"/>
        <w:rPr>
          <w:ins w:id="6360" w:author="ruiyue"/>
        </w:rPr>
      </w:pPr>
      <w:ins w:id="6361" w:author="ruiyue">
        <w:r>
          <w:t xml:space="preserve">        - 32</w:t>
        </w:r>
      </w:ins>
    </w:p>
    <w:p w14:paraId="377FCEAE" w14:textId="77777777" w:rsidR="00340372" w:rsidRDefault="00340372" w:rsidP="00340372">
      <w:pPr>
        <w:pStyle w:val="PL"/>
        <w:rPr>
          <w:ins w:id="6362" w:author="ruiyue"/>
        </w:rPr>
      </w:pPr>
      <w:ins w:id="6363" w:author="ruiyue">
        <w:r>
          <w:t xml:space="preserve">        - 64</w:t>
        </w:r>
      </w:ins>
    </w:p>
    <w:p w14:paraId="3D28C36D" w14:textId="77777777" w:rsidR="00340372" w:rsidRDefault="00340372" w:rsidP="00340372">
      <w:pPr>
        <w:pStyle w:val="PL"/>
        <w:rPr>
          <w:ins w:id="6364" w:author="ruiyue"/>
        </w:rPr>
      </w:pPr>
      <w:ins w:id="6365" w:author="ruiyue">
        <w:r>
          <w:t xml:space="preserve">        - INFINITY</w:t>
        </w:r>
      </w:ins>
    </w:p>
    <w:p w14:paraId="5FDDFABF" w14:textId="77777777" w:rsidR="00340372" w:rsidRDefault="00340372" w:rsidP="00340372">
      <w:pPr>
        <w:pStyle w:val="PL"/>
        <w:rPr>
          <w:ins w:id="6366" w:author="ruiyue"/>
        </w:rPr>
      </w:pPr>
    </w:p>
    <w:p w14:paraId="61E95C88" w14:textId="77777777" w:rsidR="00340372" w:rsidRDefault="00340372" w:rsidP="00340372">
      <w:pPr>
        <w:pStyle w:val="PL"/>
        <w:rPr>
          <w:ins w:id="6367" w:author="ruiyue"/>
        </w:rPr>
      </w:pPr>
      <w:ins w:id="6368" w:author="ruiyue">
        <w:r>
          <w:t xml:space="preserve">    reportAmountM5LTE-Type:</w:t>
        </w:r>
      </w:ins>
    </w:p>
    <w:p w14:paraId="508FC3DE" w14:textId="77777777" w:rsidR="00340372" w:rsidRDefault="00340372" w:rsidP="00340372">
      <w:pPr>
        <w:pStyle w:val="PL"/>
        <w:rPr>
          <w:ins w:id="6369" w:author="ruiyue"/>
        </w:rPr>
      </w:pPr>
      <w:ins w:id="6370" w:author="ruiyue">
        <w:r>
          <w:t xml:space="preserve">      description: See details in 3GPP TS 32.422 clause 5.10.z.</w:t>
        </w:r>
      </w:ins>
    </w:p>
    <w:p w14:paraId="3659FC28" w14:textId="77777777" w:rsidR="00340372" w:rsidRDefault="00340372" w:rsidP="00340372">
      <w:pPr>
        <w:pStyle w:val="PL"/>
        <w:rPr>
          <w:ins w:id="6371" w:author="ruiyue"/>
        </w:rPr>
      </w:pPr>
      <w:ins w:id="6372" w:author="ruiyue">
        <w:r>
          <w:t xml:space="preserve">      type: string</w:t>
        </w:r>
      </w:ins>
    </w:p>
    <w:p w14:paraId="352B6293" w14:textId="77777777" w:rsidR="00340372" w:rsidRDefault="00340372" w:rsidP="00340372">
      <w:pPr>
        <w:pStyle w:val="PL"/>
        <w:rPr>
          <w:ins w:id="6373" w:author="ruiyue"/>
        </w:rPr>
      </w:pPr>
      <w:ins w:id="6374" w:author="ruiyue">
        <w:r>
          <w:t xml:space="preserve">      </w:t>
        </w:r>
        <w:proofErr w:type="spellStart"/>
        <w:r>
          <w:t>enum</w:t>
        </w:r>
        <w:proofErr w:type="spellEnd"/>
        <w:r>
          <w:t>:</w:t>
        </w:r>
      </w:ins>
    </w:p>
    <w:p w14:paraId="5C716549" w14:textId="77777777" w:rsidR="00340372" w:rsidRDefault="00340372" w:rsidP="00340372">
      <w:pPr>
        <w:pStyle w:val="PL"/>
        <w:rPr>
          <w:ins w:id="6375" w:author="ruiyue"/>
        </w:rPr>
      </w:pPr>
      <w:ins w:id="6376" w:author="ruiyue">
        <w:r>
          <w:t xml:space="preserve">        - 1</w:t>
        </w:r>
      </w:ins>
    </w:p>
    <w:p w14:paraId="05479117" w14:textId="77777777" w:rsidR="00340372" w:rsidRDefault="00340372" w:rsidP="00340372">
      <w:pPr>
        <w:pStyle w:val="PL"/>
        <w:rPr>
          <w:ins w:id="6377" w:author="ruiyue"/>
        </w:rPr>
      </w:pPr>
      <w:ins w:id="6378" w:author="ruiyue">
        <w:r>
          <w:t xml:space="preserve">        - 2</w:t>
        </w:r>
      </w:ins>
    </w:p>
    <w:p w14:paraId="2595E497" w14:textId="77777777" w:rsidR="00340372" w:rsidRDefault="00340372" w:rsidP="00340372">
      <w:pPr>
        <w:pStyle w:val="PL"/>
        <w:rPr>
          <w:ins w:id="6379" w:author="ruiyue"/>
        </w:rPr>
      </w:pPr>
      <w:ins w:id="6380" w:author="ruiyue">
        <w:r>
          <w:t xml:space="preserve">        - 4</w:t>
        </w:r>
      </w:ins>
    </w:p>
    <w:p w14:paraId="026F4868" w14:textId="77777777" w:rsidR="00340372" w:rsidRDefault="00340372" w:rsidP="00340372">
      <w:pPr>
        <w:pStyle w:val="PL"/>
        <w:rPr>
          <w:ins w:id="6381" w:author="ruiyue"/>
        </w:rPr>
      </w:pPr>
      <w:ins w:id="6382" w:author="ruiyue">
        <w:r>
          <w:t xml:space="preserve">        - 8</w:t>
        </w:r>
      </w:ins>
    </w:p>
    <w:p w14:paraId="02395F34" w14:textId="77777777" w:rsidR="00340372" w:rsidRDefault="00340372" w:rsidP="00340372">
      <w:pPr>
        <w:pStyle w:val="PL"/>
        <w:rPr>
          <w:ins w:id="6383" w:author="ruiyue"/>
        </w:rPr>
      </w:pPr>
      <w:ins w:id="6384" w:author="ruiyue">
        <w:r>
          <w:t xml:space="preserve">        - 16</w:t>
        </w:r>
      </w:ins>
    </w:p>
    <w:p w14:paraId="6E0601D1" w14:textId="77777777" w:rsidR="00340372" w:rsidRDefault="00340372" w:rsidP="00340372">
      <w:pPr>
        <w:pStyle w:val="PL"/>
        <w:rPr>
          <w:ins w:id="6385" w:author="ruiyue"/>
        </w:rPr>
      </w:pPr>
      <w:ins w:id="6386" w:author="ruiyue">
        <w:r>
          <w:t xml:space="preserve">        - 32</w:t>
        </w:r>
      </w:ins>
    </w:p>
    <w:p w14:paraId="77809B0A" w14:textId="77777777" w:rsidR="00340372" w:rsidRDefault="00340372" w:rsidP="00340372">
      <w:pPr>
        <w:pStyle w:val="PL"/>
        <w:rPr>
          <w:ins w:id="6387" w:author="ruiyue"/>
        </w:rPr>
      </w:pPr>
      <w:ins w:id="6388" w:author="ruiyue">
        <w:r>
          <w:t xml:space="preserve">        - 64</w:t>
        </w:r>
      </w:ins>
    </w:p>
    <w:p w14:paraId="1BC8CB64" w14:textId="77777777" w:rsidR="00340372" w:rsidRDefault="00340372" w:rsidP="00340372">
      <w:pPr>
        <w:pStyle w:val="PL"/>
        <w:rPr>
          <w:ins w:id="6389" w:author="ruiyue"/>
        </w:rPr>
      </w:pPr>
      <w:ins w:id="6390" w:author="ruiyue">
        <w:r>
          <w:t xml:space="preserve">        - INFINITY</w:t>
        </w:r>
      </w:ins>
    </w:p>
    <w:p w14:paraId="012F7F71" w14:textId="77777777" w:rsidR="00340372" w:rsidRDefault="00340372" w:rsidP="00340372">
      <w:pPr>
        <w:pStyle w:val="PL"/>
        <w:rPr>
          <w:ins w:id="6391" w:author="ruiyue"/>
        </w:rPr>
      </w:pPr>
    </w:p>
    <w:p w14:paraId="1638C9CD" w14:textId="77777777" w:rsidR="00340372" w:rsidRDefault="00340372" w:rsidP="00340372">
      <w:pPr>
        <w:pStyle w:val="PL"/>
        <w:rPr>
          <w:ins w:id="6392" w:author="ruiyue"/>
        </w:rPr>
      </w:pPr>
      <w:ins w:id="6393" w:author="ruiyue">
        <w:r>
          <w:t xml:space="preserve">    reportAmountM6LTE-Type:</w:t>
        </w:r>
      </w:ins>
    </w:p>
    <w:p w14:paraId="1BA27659" w14:textId="77777777" w:rsidR="00340372" w:rsidRDefault="00340372" w:rsidP="00340372">
      <w:pPr>
        <w:pStyle w:val="PL"/>
        <w:rPr>
          <w:ins w:id="6394" w:author="ruiyue"/>
        </w:rPr>
      </w:pPr>
      <w:ins w:id="6395" w:author="ruiyue">
        <w:r>
          <w:t xml:space="preserve">      description: See details in 3GPP TS 32.422 clause 5.10.a.</w:t>
        </w:r>
      </w:ins>
    </w:p>
    <w:p w14:paraId="42A2EE24" w14:textId="77777777" w:rsidR="00340372" w:rsidRDefault="00340372" w:rsidP="00340372">
      <w:pPr>
        <w:pStyle w:val="PL"/>
        <w:rPr>
          <w:ins w:id="6396" w:author="ruiyue"/>
        </w:rPr>
      </w:pPr>
      <w:ins w:id="6397" w:author="ruiyue">
        <w:r>
          <w:t xml:space="preserve">      type: string</w:t>
        </w:r>
      </w:ins>
    </w:p>
    <w:p w14:paraId="7F96A6F1" w14:textId="77777777" w:rsidR="00340372" w:rsidRDefault="00340372" w:rsidP="00340372">
      <w:pPr>
        <w:pStyle w:val="PL"/>
        <w:rPr>
          <w:ins w:id="6398" w:author="ruiyue"/>
        </w:rPr>
      </w:pPr>
      <w:ins w:id="6399" w:author="ruiyue">
        <w:r>
          <w:t xml:space="preserve">      </w:t>
        </w:r>
        <w:proofErr w:type="spellStart"/>
        <w:r>
          <w:t>enum</w:t>
        </w:r>
        <w:proofErr w:type="spellEnd"/>
        <w:r>
          <w:t>:</w:t>
        </w:r>
      </w:ins>
    </w:p>
    <w:p w14:paraId="518F5533" w14:textId="77777777" w:rsidR="00340372" w:rsidRDefault="00340372" w:rsidP="00340372">
      <w:pPr>
        <w:pStyle w:val="PL"/>
        <w:rPr>
          <w:ins w:id="6400" w:author="ruiyue"/>
        </w:rPr>
      </w:pPr>
      <w:ins w:id="6401" w:author="ruiyue">
        <w:r>
          <w:t xml:space="preserve">        - 1</w:t>
        </w:r>
      </w:ins>
    </w:p>
    <w:p w14:paraId="02C463DE" w14:textId="77777777" w:rsidR="00340372" w:rsidRDefault="00340372" w:rsidP="00340372">
      <w:pPr>
        <w:pStyle w:val="PL"/>
        <w:rPr>
          <w:ins w:id="6402" w:author="ruiyue"/>
        </w:rPr>
      </w:pPr>
      <w:ins w:id="6403" w:author="ruiyue">
        <w:r>
          <w:t xml:space="preserve">        - 2</w:t>
        </w:r>
      </w:ins>
    </w:p>
    <w:p w14:paraId="4337E310" w14:textId="77777777" w:rsidR="00340372" w:rsidRDefault="00340372" w:rsidP="00340372">
      <w:pPr>
        <w:pStyle w:val="PL"/>
        <w:rPr>
          <w:ins w:id="6404" w:author="ruiyue"/>
        </w:rPr>
      </w:pPr>
      <w:ins w:id="6405" w:author="ruiyue">
        <w:r>
          <w:t xml:space="preserve">        - 4</w:t>
        </w:r>
      </w:ins>
    </w:p>
    <w:p w14:paraId="520EA51F" w14:textId="77777777" w:rsidR="00340372" w:rsidRDefault="00340372" w:rsidP="00340372">
      <w:pPr>
        <w:pStyle w:val="PL"/>
        <w:rPr>
          <w:ins w:id="6406" w:author="ruiyue"/>
        </w:rPr>
      </w:pPr>
      <w:ins w:id="6407" w:author="ruiyue">
        <w:r>
          <w:t xml:space="preserve">        - 8</w:t>
        </w:r>
      </w:ins>
    </w:p>
    <w:p w14:paraId="16E16B9C" w14:textId="77777777" w:rsidR="00340372" w:rsidRDefault="00340372" w:rsidP="00340372">
      <w:pPr>
        <w:pStyle w:val="PL"/>
        <w:rPr>
          <w:ins w:id="6408" w:author="ruiyue"/>
        </w:rPr>
      </w:pPr>
      <w:ins w:id="6409" w:author="ruiyue">
        <w:r>
          <w:t xml:space="preserve">        - 16</w:t>
        </w:r>
      </w:ins>
    </w:p>
    <w:p w14:paraId="60E9EEE0" w14:textId="77777777" w:rsidR="00340372" w:rsidRDefault="00340372" w:rsidP="00340372">
      <w:pPr>
        <w:pStyle w:val="PL"/>
        <w:rPr>
          <w:ins w:id="6410" w:author="ruiyue"/>
        </w:rPr>
      </w:pPr>
      <w:ins w:id="6411" w:author="ruiyue">
        <w:r>
          <w:t xml:space="preserve">        - 32</w:t>
        </w:r>
      </w:ins>
    </w:p>
    <w:p w14:paraId="097DF1DA" w14:textId="77777777" w:rsidR="00340372" w:rsidRDefault="00340372" w:rsidP="00340372">
      <w:pPr>
        <w:pStyle w:val="PL"/>
        <w:rPr>
          <w:ins w:id="6412" w:author="ruiyue"/>
        </w:rPr>
      </w:pPr>
      <w:ins w:id="6413" w:author="ruiyue">
        <w:r>
          <w:t xml:space="preserve">        - 64</w:t>
        </w:r>
      </w:ins>
    </w:p>
    <w:p w14:paraId="3FB3EFF1" w14:textId="77777777" w:rsidR="00340372" w:rsidRDefault="00340372" w:rsidP="00340372">
      <w:pPr>
        <w:pStyle w:val="PL"/>
        <w:rPr>
          <w:ins w:id="6414" w:author="ruiyue"/>
        </w:rPr>
      </w:pPr>
      <w:ins w:id="6415" w:author="ruiyue">
        <w:r>
          <w:t xml:space="preserve">        - INFINITY</w:t>
        </w:r>
      </w:ins>
    </w:p>
    <w:p w14:paraId="7508CFC8" w14:textId="77777777" w:rsidR="00340372" w:rsidRDefault="00340372" w:rsidP="00340372">
      <w:pPr>
        <w:pStyle w:val="PL"/>
        <w:rPr>
          <w:ins w:id="6416" w:author="ruiyue"/>
        </w:rPr>
      </w:pPr>
    </w:p>
    <w:p w14:paraId="6E1826B0" w14:textId="77777777" w:rsidR="00340372" w:rsidRDefault="00340372" w:rsidP="00340372">
      <w:pPr>
        <w:pStyle w:val="PL"/>
        <w:rPr>
          <w:ins w:id="6417" w:author="ruiyue"/>
        </w:rPr>
      </w:pPr>
      <w:ins w:id="6418" w:author="ruiyue">
        <w:r>
          <w:t xml:space="preserve">    reportAmountM7LTE-Type:</w:t>
        </w:r>
      </w:ins>
    </w:p>
    <w:p w14:paraId="2F9111AB" w14:textId="77777777" w:rsidR="00340372" w:rsidRDefault="00340372" w:rsidP="00340372">
      <w:pPr>
        <w:pStyle w:val="PL"/>
        <w:rPr>
          <w:ins w:id="6419" w:author="ruiyue"/>
        </w:rPr>
      </w:pPr>
      <w:ins w:id="6420" w:author="ruiyue">
        <w:r>
          <w:t xml:space="preserve">      description: See details in 3GPP TS 32.422 clause 5.10.b.</w:t>
        </w:r>
      </w:ins>
    </w:p>
    <w:p w14:paraId="6B5F9DF7" w14:textId="77777777" w:rsidR="00340372" w:rsidRDefault="00340372" w:rsidP="00340372">
      <w:pPr>
        <w:pStyle w:val="PL"/>
        <w:rPr>
          <w:ins w:id="6421" w:author="ruiyue"/>
        </w:rPr>
      </w:pPr>
      <w:ins w:id="6422" w:author="ruiyue">
        <w:r>
          <w:t xml:space="preserve">      type: string</w:t>
        </w:r>
      </w:ins>
    </w:p>
    <w:p w14:paraId="4E3C0C8F" w14:textId="77777777" w:rsidR="00340372" w:rsidRDefault="00340372" w:rsidP="00340372">
      <w:pPr>
        <w:pStyle w:val="PL"/>
        <w:rPr>
          <w:ins w:id="6423" w:author="ruiyue"/>
        </w:rPr>
      </w:pPr>
      <w:ins w:id="6424" w:author="ruiyue">
        <w:r>
          <w:t xml:space="preserve">      </w:t>
        </w:r>
        <w:proofErr w:type="spellStart"/>
        <w:r>
          <w:t>enum</w:t>
        </w:r>
        <w:proofErr w:type="spellEnd"/>
        <w:r>
          <w:t>:</w:t>
        </w:r>
      </w:ins>
    </w:p>
    <w:p w14:paraId="70BA9F4A" w14:textId="77777777" w:rsidR="00340372" w:rsidRDefault="00340372" w:rsidP="00340372">
      <w:pPr>
        <w:pStyle w:val="PL"/>
        <w:rPr>
          <w:ins w:id="6425" w:author="ruiyue"/>
        </w:rPr>
      </w:pPr>
      <w:ins w:id="6426" w:author="ruiyue">
        <w:r>
          <w:t xml:space="preserve">        - 1</w:t>
        </w:r>
      </w:ins>
    </w:p>
    <w:p w14:paraId="427DD5D0" w14:textId="77777777" w:rsidR="00340372" w:rsidRDefault="00340372" w:rsidP="00340372">
      <w:pPr>
        <w:pStyle w:val="PL"/>
        <w:rPr>
          <w:ins w:id="6427" w:author="ruiyue"/>
        </w:rPr>
      </w:pPr>
      <w:ins w:id="6428" w:author="ruiyue">
        <w:r>
          <w:t xml:space="preserve">        - 2</w:t>
        </w:r>
      </w:ins>
    </w:p>
    <w:p w14:paraId="7080772F" w14:textId="77777777" w:rsidR="00340372" w:rsidRDefault="00340372" w:rsidP="00340372">
      <w:pPr>
        <w:pStyle w:val="PL"/>
        <w:rPr>
          <w:ins w:id="6429" w:author="ruiyue"/>
        </w:rPr>
      </w:pPr>
      <w:ins w:id="6430" w:author="ruiyue">
        <w:r>
          <w:t xml:space="preserve">        - 4</w:t>
        </w:r>
      </w:ins>
    </w:p>
    <w:p w14:paraId="0B693220" w14:textId="77777777" w:rsidR="00340372" w:rsidRDefault="00340372" w:rsidP="00340372">
      <w:pPr>
        <w:pStyle w:val="PL"/>
        <w:rPr>
          <w:ins w:id="6431" w:author="ruiyue"/>
        </w:rPr>
      </w:pPr>
      <w:ins w:id="6432" w:author="ruiyue">
        <w:r>
          <w:t xml:space="preserve">        - 8</w:t>
        </w:r>
      </w:ins>
    </w:p>
    <w:p w14:paraId="5DB4A667" w14:textId="77777777" w:rsidR="00340372" w:rsidRDefault="00340372" w:rsidP="00340372">
      <w:pPr>
        <w:pStyle w:val="PL"/>
        <w:rPr>
          <w:ins w:id="6433" w:author="ruiyue"/>
        </w:rPr>
      </w:pPr>
      <w:ins w:id="6434" w:author="ruiyue">
        <w:r>
          <w:t xml:space="preserve">        - 16</w:t>
        </w:r>
      </w:ins>
    </w:p>
    <w:p w14:paraId="7660A0C5" w14:textId="77777777" w:rsidR="00340372" w:rsidRDefault="00340372" w:rsidP="00340372">
      <w:pPr>
        <w:pStyle w:val="PL"/>
        <w:rPr>
          <w:ins w:id="6435" w:author="ruiyue"/>
        </w:rPr>
      </w:pPr>
      <w:ins w:id="6436" w:author="ruiyue">
        <w:r>
          <w:t xml:space="preserve">        - 32</w:t>
        </w:r>
      </w:ins>
    </w:p>
    <w:p w14:paraId="7404A039" w14:textId="77777777" w:rsidR="00340372" w:rsidRDefault="00340372" w:rsidP="00340372">
      <w:pPr>
        <w:pStyle w:val="PL"/>
        <w:rPr>
          <w:ins w:id="6437" w:author="ruiyue"/>
        </w:rPr>
      </w:pPr>
      <w:ins w:id="6438" w:author="ruiyue">
        <w:r>
          <w:t xml:space="preserve">        - 64</w:t>
        </w:r>
      </w:ins>
    </w:p>
    <w:p w14:paraId="708391E1" w14:textId="77777777" w:rsidR="00340372" w:rsidRDefault="00340372" w:rsidP="00340372">
      <w:pPr>
        <w:pStyle w:val="PL"/>
        <w:rPr>
          <w:ins w:id="6439" w:author="ruiyue"/>
        </w:rPr>
      </w:pPr>
      <w:ins w:id="6440" w:author="ruiyue">
        <w:r>
          <w:t xml:space="preserve">        - INFINITY</w:t>
        </w:r>
      </w:ins>
    </w:p>
    <w:p w14:paraId="02806997" w14:textId="77777777" w:rsidR="00340372" w:rsidRDefault="00340372" w:rsidP="00340372">
      <w:pPr>
        <w:pStyle w:val="PL"/>
        <w:rPr>
          <w:ins w:id="6441" w:author="ruiyue"/>
        </w:rPr>
      </w:pPr>
    </w:p>
    <w:p w14:paraId="135F7B48" w14:textId="77777777" w:rsidR="00340372" w:rsidRDefault="00340372" w:rsidP="00340372">
      <w:pPr>
        <w:pStyle w:val="PL"/>
        <w:rPr>
          <w:ins w:id="6442" w:author="ruiyue"/>
        </w:rPr>
      </w:pPr>
    </w:p>
    <w:p w14:paraId="51094031" w14:textId="77777777" w:rsidR="00340372" w:rsidRDefault="00340372" w:rsidP="00340372">
      <w:pPr>
        <w:pStyle w:val="PL"/>
        <w:rPr>
          <w:ins w:id="6443" w:author="ruiyue"/>
        </w:rPr>
      </w:pPr>
      <w:ins w:id="6444" w:author="ruiyue">
        <w:r>
          <w:t xml:space="preserve">    </w:t>
        </w:r>
        <w:proofErr w:type="spellStart"/>
        <w:r>
          <w:t>reportingTrigger</w:t>
        </w:r>
        <w:proofErr w:type="spellEnd"/>
        <w:r>
          <w:t>-Type:</w:t>
        </w:r>
      </w:ins>
    </w:p>
    <w:p w14:paraId="6AF069C5" w14:textId="77777777" w:rsidR="00340372" w:rsidRDefault="00340372" w:rsidP="00340372">
      <w:pPr>
        <w:pStyle w:val="PL"/>
        <w:rPr>
          <w:ins w:id="6445" w:author="ruiyue"/>
        </w:rPr>
      </w:pPr>
      <w:ins w:id="6446" w:author="ruiyue">
        <w:r>
          <w:t xml:space="preserve">      description: See details in 3GPP TS 32.422 clause 5.10.4.</w:t>
        </w:r>
      </w:ins>
    </w:p>
    <w:p w14:paraId="24169FD5" w14:textId="77777777" w:rsidR="00340372" w:rsidRDefault="00340372" w:rsidP="00340372">
      <w:pPr>
        <w:pStyle w:val="PL"/>
        <w:rPr>
          <w:ins w:id="6447" w:author="ruiyue"/>
        </w:rPr>
      </w:pPr>
      <w:ins w:id="6448" w:author="ruiyue">
        <w:r>
          <w:t xml:space="preserve">      type: array</w:t>
        </w:r>
      </w:ins>
    </w:p>
    <w:p w14:paraId="12FE6C33" w14:textId="77777777" w:rsidR="00340372" w:rsidRDefault="00340372" w:rsidP="00340372">
      <w:pPr>
        <w:pStyle w:val="PL"/>
        <w:rPr>
          <w:ins w:id="6449" w:author="ruiyue"/>
        </w:rPr>
      </w:pPr>
      <w:ins w:id="6450" w:author="ruiyue">
        <w:r>
          <w:t xml:space="preserve">      items:</w:t>
        </w:r>
      </w:ins>
    </w:p>
    <w:p w14:paraId="45898E62" w14:textId="77777777" w:rsidR="00340372" w:rsidRDefault="00340372" w:rsidP="00340372">
      <w:pPr>
        <w:pStyle w:val="PL"/>
        <w:rPr>
          <w:ins w:id="6451" w:author="ruiyue"/>
        </w:rPr>
      </w:pPr>
      <w:ins w:id="6452" w:author="ruiyue">
        <w:r>
          <w:t xml:space="preserve">        type: string</w:t>
        </w:r>
      </w:ins>
    </w:p>
    <w:p w14:paraId="492825BC" w14:textId="77777777" w:rsidR="00340372" w:rsidRDefault="00340372" w:rsidP="00340372">
      <w:pPr>
        <w:pStyle w:val="PL"/>
        <w:rPr>
          <w:ins w:id="6453" w:author="ruiyue"/>
        </w:rPr>
      </w:pPr>
      <w:ins w:id="6454" w:author="ruiyue">
        <w:r>
          <w:t xml:space="preserve">        </w:t>
        </w:r>
        <w:proofErr w:type="spellStart"/>
        <w:r>
          <w:t>enum</w:t>
        </w:r>
        <w:proofErr w:type="spellEnd"/>
        <w:r>
          <w:t>:</w:t>
        </w:r>
      </w:ins>
    </w:p>
    <w:p w14:paraId="243C78DC" w14:textId="77777777" w:rsidR="00340372" w:rsidRDefault="00340372" w:rsidP="00340372">
      <w:pPr>
        <w:pStyle w:val="PL"/>
        <w:rPr>
          <w:ins w:id="6455" w:author="ruiyue"/>
        </w:rPr>
      </w:pPr>
      <w:ins w:id="6456" w:author="ruiyue">
        <w:r>
          <w:t xml:space="preserve">          - PERIODICAL</w:t>
        </w:r>
      </w:ins>
    </w:p>
    <w:p w14:paraId="3EF5686A" w14:textId="77777777" w:rsidR="00340372" w:rsidRDefault="00340372" w:rsidP="00340372">
      <w:pPr>
        <w:pStyle w:val="PL"/>
        <w:rPr>
          <w:ins w:id="6457" w:author="ruiyue"/>
        </w:rPr>
      </w:pPr>
      <w:ins w:id="6458" w:author="ruiyue">
        <w:r>
          <w:t xml:space="preserve">          - A2_FOR_LTE_NR</w:t>
        </w:r>
      </w:ins>
    </w:p>
    <w:p w14:paraId="67B371D6" w14:textId="77777777" w:rsidR="00340372" w:rsidRDefault="00340372" w:rsidP="00340372">
      <w:pPr>
        <w:pStyle w:val="PL"/>
        <w:rPr>
          <w:ins w:id="6459" w:author="ruiyue"/>
        </w:rPr>
      </w:pPr>
      <w:ins w:id="6460" w:author="ruiyue">
        <w:r>
          <w:t xml:space="preserve">          - 1F_FOR_UMTS</w:t>
        </w:r>
      </w:ins>
    </w:p>
    <w:p w14:paraId="6A231BF2" w14:textId="77777777" w:rsidR="00340372" w:rsidRDefault="00340372" w:rsidP="00340372">
      <w:pPr>
        <w:pStyle w:val="PL"/>
        <w:rPr>
          <w:ins w:id="6461" w:author="ruiyue"/>
        </w:rPr>
      </w:pPr>
      <w:ins w:id="6462" w:author="ruiyue">
        <w:r>
          <w:t xml:space="preserve">          - 1I_FOR_UMTS_MCPS_TDD</w:t>
        </w:r>
      </w:ins>
    </w:p>
    <w:p w14:paraId="5FF400C2" w14:textId="77777777" w:rsidR="00340372" w:rsidRDefault="00340372" w:rsidP="00340372">
      <w:pPr>
        <w:pStyle w:val="PL"/>
        <w:rPr>
          <w:ins w:id="6463" w:author="ruiyue"/>
        </w:rPr>
      </w:pPr>
      <w:ins w:id="6464" w:author="ruiyue">
        <w:r>
          <w:t xml:space="preserve">          - A2_TRIGGERED_PERIODIC_FOR_LTE_NR</w:t>
        </w:r>
      </w:ins>
    </w:p>
    <w:p w14:paraId="2ECDF742" w14:textId="77777777" w:rsidR="00340372" w:rsidRDefault="00340372" w:rsidP="00340372">
      <w:pPr>
        <w:pStyle w:val="PL"/>
        <w:rPr>
          <w:ins w:id="6465" w:author="ruiyue"/>
        </w:rPr>
      </w:pPr>
      <w:ins w:id="6466" w:author="ruiyue">
        <w:r>
          <w:t xml:space="preserve">          - ALL_CONFIGURED_RRM_FOR_LTE_NR</w:t>
        </w:r>
      </w:ins>
    </w:p>
    <w:p w14:paraId="2E935E38" w14:textId="77777777" w:rsidR="00340372" w:rsidRDefault="00340372" w:rsidP="00340372">
      <w:pPr>
        <w:pStyle w:val="PL"/>
        <w:rPr>
          <w:ins w:id="6467" w:author="ruiyue"/>
        </w:rPr>
      </w:pPr>
      <w:ins w:id="6468" w:author="ruiyue">
        <w:r>
          <w:t xml:space="preserve">          - ALL_CONFIGURED_RRM_FOR_UMTS</w:t>
        </w:r>
      </w:ins>
    </w:p>
    <w:p w14:paraId="66924982" w14:textId="77777777" w:rsidR="00340372" w:rsidRDefault="00340372" w:rsidP="00340372">
      <w:pPr>
        <w:pStyle w:val="PL"/>
        <w:rPr>
          <w:ins w:id="6469" w:author="ruiyue"/>
        </w:rPr>
      </w:pPr>
    </w:p>
    <w:p w14:paraId="151ADECA" w14:textId="77777777" w:rsidR="00340372" w:rsidRDefault="00340372" w:rsidP="00340372">
      <w:pPr>
        <w:pStyle w:val="PL"/>
        <w:rPr>
          <w:ins w:id="6470" w:author="ruiyue"/>
        </w:rPr>
      </w:pPr>
      <w:ins w:id="6471" w:author="ruiyue">
        <w:r>
          <w:t xml:space="preserve">    </w:t>
        </w:r>
        <w:proofErr w:type="spellStart"/>
        <w:r>
          <w:t>reportInterval</w:t>
        </w:r>
        <w:proofErr w:type="spellEnd"/>
        <w:r>
          <w:t>-Type:</w:t>
        </w:r>
      </w:ins>
    </w:p>
    <w:p w14:paraId="42E1A7B3" w14:textId="77777777" w:rsidR="00340372" w:rsidRDefault="00340372" w:rsidP="00340372">
      <w:pPr>
        <w:pStyle w:val="PL"/>
        <w:rPr>
          <w:ins w:id="6472" w:author="ruiyue"/>
        </w:rPr>
      </w:pPr>
      <w:ins w:id="6473" w:author="ruiyue">
        <w:r>
          <w:t xml:space="preserve">      description: See details in 3GPP TS 32.422 clause 5.10.5.</w:t>
        </w:r>
      </w:ins>
    </w:p>
    <w:p w14:paraId="65EB6055" w14:textId="77777777" w:rsidR="00340372" w:rsidRDefault="00340372" w:rsidP="00340372">
      <w:pPr>
        <w:pStyle w:val="PL"/>
        <w:rPr>
          <w:ins w:id="6474" w:author="ruiyue"/>
        </w:rPr>
      </w:pPr>
      <w:ins w:id="6475" w:author="ruiyue">
        <w:r>
          <w:t xml:space="preserve">      type: object</w:t>
        </w:r>
      </w:ins>
    </w:p>
    <w:p w14:paraId="11DB82B6" w14:textId="77777777" w:rsidR="00340372" w:rsidRDefault="00340372" w:rsidP="00340372">
      <w:pPr>
        <w:pStyle w:val="PL"/>
        <w:rPr>
          <w:ins w:id="6476" w:author="ruiyue"/>
        </w:rPr>
      </w:pPr>
      <w:ins w:id="6477" w:author="ruiyue">
        <w:r>
          <w:t xml:space="preserve">      properties:</w:t>
        </w:r>
      </w:ins>
    </w:p>
    <w:p w14:paraId="2D322DD3" w14:textId="77777777" w:rsidR="00340372" w:rsidRDefault="00340372" w:rsidP="00340372">
      <w:pPr>
        <w:pStyle w:val="PL"/>
        <w:rPr>
          <w:ins w:id="6478" w:author="ruiyue"/>
        </w:rPr>
      </w:pPr>
      <w:ins w:id="6479" w:author="ruiyue">
        <w:r>
          <w:lastRenderedPageBreak/>
          <w:t xml:space="preserve">        UMTS:</w:t>
        </w:r>
      </w:ins>
    </w:p>
    <w:p w14:paraId="7914C9D8" w14:textId="77777777" w:rsidR="00340372" w:rsidRDefault="00340372" w:rsidP="00340372">
      <w:pPr>
        <w:pStyle w:val="PL"/>
        <w:rPr>
          <w:ins w:id="6480" w:author="ruiyue"/>
        </w:rPr>
      </w:pPr>
      <w:ins w:id="6481" w:author="ruiyue">
        <w:r>
          <w:t xml:space="preserve">          type: array</w:t>
        </w:r>
      </w:ins>
    </w:p>
    <w:p w14:paraId="2D906DA3" w14:textId="77777777" w:rsidR="00340372" w:rsidRDefault="00340372" w:rsidP="00340372">
      <w:pPr>
        <w:pStyle w:val="PL"/>
        <w:rPr>
          <w:ins w:id="6482" w:author="ruiyue"/>
        </w:rPr>
      </w:pPr>
      <w:ins w:id="6483" w:author="ruiyue">
        <w:r>
          <w:t xml:space="preserve">          items:</w:t>
        </w:r>
      </w:ins>
    </w:p>
    <w:p w14:paraId="18CADDF5" w14:textId="77777777" w:rsidR="00340372" w:rsidRDefault="00340372" w:rsidP="00340372">
      <w:pPr>
        <w:pStyle w:val="PL"/>
        <w:rPr>
          <w:ins w:id="6484" w:author="ruiyue"/>
        </w:rPr>
      </w:pPr>
      <w:ins w:id="6485" w:author="ruiyue">
        <w:r>
          <w:t xml:space="preserve">            type: string</w:t>
        </w:r>
      </w:ins>
    </w:p>
    <w:p w14:paraId="39B1CE61" w14:textId="77777777" w:rsidR="00340372" w:rsidRDefault="00340372" w:rsidP="00340372">
      <w:pPr>
        <w:pStyle w:val="PL"/>
        <w:rPr>
          <w:ins w:id="6486" w:author="ruiyue"/>
        </w:rPr>
      </w:pPr>
      <w:ins w:id="6487" w:author="ruiyue">
        <w:r>
          <w:t xml:space="preserve">            </w:t>
        </w:r>
        <w:proofErr w:type="spellStart"/>
        <w:r>
          <w:t>enum</w:t>
        </w:r>
        <w:proofErr w:type="spellEnd"/>
        <w:r>
          <w:t>:</w:t>
        </w:r>
      </w:ins>
    </w:p>
    <w:p w14:paraId="754738ED" w14:textId="77777777" w:rsidR="00340372" w:rsidRDefault="00340372" w:rsidP="00340372">
      <w:pPr>
        <w:pStyle w:val="PL"/>
        <w:rPr>
          <w:ins w:id="6488" w:author="ruiyue"/>
        </w:rPr>
      </w:pPr>
      <w:ins w:id="6489" w:author="ruiyue">
        <w:r>
          <w:t xml:space="preserve">              - 250ms</w:t>
        </w:r>
      </w:ins>
    </w:p>
    <w:p w14:paraId="485FC632" w14:textId="77777777" w:rsidR="00340372" w:rsidRDefault="00340372" w:rsidP="00340372">
      <w:pPr>
        <w:pStyle w:val="PL"/>
        <w:rPr>
          <w:ins w:id="6490" w:author="ruiyue"/>
        </w:rPr>
      </w:pPr>
      <w:ins w:id="6491" w:author="ruiyue">
        <w:r>
          <w:t xml:space="preserve">              - 500ms</w:t>
        </w:r>
      </w:ins>
    </w:p>
    <w:p w14:paraId="1D434DCC" w14:textId="77777777" w:rsidR="00340372" w:rsidRDefault="00340372" w:rsidP="00340372">
      <w:pPr>
        <w:pStyle w:val="PL"/>
        <w:rPr>
          <w:ins w:id="6492" w:author="ruiyue"/>
        </w:rPr>
      </w:pPr>
      <w:ins w:id="6493" w:author="ruiyue">
        <w:r>
          <w:t xml:space="preserve">              - 1000ms</w:t>
        </w:r>
      </w:ins>
    </w:p>
    <w:p w14:paraId="3A0C5896" w14:textId="77777777" w:rsidR="00340372" w:rsidRDefault="00340372" w:rsidP="00340372">
      <w:pPr>
        <w:pStyle w:val="PL"/>
        <w:rPr>
          <w:ins w:id="6494" w:author="ruiyue"/>
        </w:rPr>
      </w:pPr>
      <w:ins w:id="6495" w:author="ruiyue">
        <w:r>
          <w:t xml:space="preserve">              - 2000ms</w:t>
        </w:r>
      </w:ins>
    </w:p>
    <w:p w14:paraId="06AF454B" w14:textId="77777777" w:rsidR="00340372" w:rsidRDefault="00340372" w:rsidP="00340372">
      <w:pPr>
        <w:pStyle w:val="PL"/>
        <w:rPr>
          <w:ins w:id="6496" w:author="ruiyue"/>
        </w:rPr>
      </w:pPr>
      <w:ins w:id="6497" w:author="ruiyue">
        <w:r>
          <w:t xml:space="preserve">              - 3000ms</w:t>
        </w:r>
      </w:ins>
    </w:p>
    <w:p w14:paraId="0D01F6B6" w14:textId="77777777" w:rsidR="00340372" w:rsidRDefault="00340372" w:rsidP="00340372">
      <w:pPr>
        <w:pStyle w:val="PL"/>
        <w:rPr>
          <w:ins w:id="6498" w:author="ruiyue"/>
        </w:rPr>
      </w:pPr>
      <w:ins w:id="6499" w:author="ruiyue">
        <w:r>
          <w:t xml:space="preserve">              - 4000ms</w:t>
        </w:r>
      </w:ins>
    </w:p>
    <w:p w14:paraId="1F625AE4" w14:textId="77777777" w:rsidR="00340372" w:rsidRDefault="00340372" w:rsidP="00340372">
      <w:pPr>
        <w:pStyle w:val="PL"/>
        <w:rPr>
          <w:ins w:id="6500" w:author="ruiyue"/>
        </w:rPr>
      </w:pPr>
      <w:ins w:id="6501" w:author="ruiyue">
        <w:r>
          <w:t xml:space="preserve">              - 6000ms</w:t>
        </w:r>
      </w:ins>
    </w:p>
    <w:p w14:paraId="1B45AE34" w14:textId="77777777" w:rsidR="00340372" w:rsidRDefault="00340372" w:rsidP="00340372">
      <w:pPr>
        <w:pStyle w:val="PL"/>
        <w:rPr>
          <w:ins w:id="6502" w:author="ruiyue"/>
        </w:rPr>
      </w:pPr>
      <w:ins w:id="6503" w:author="ruiyue">
        <w:r>
          <w:t xml:space="preserve">              - 8000ms</w:t>
        </w:r>
      </w:ins>
    </w:p>
    <w:p w14:paraId="5B38BE68" w14:textId="77777777" w:rsidR="00340372" w:rsidRDefault="00340372" w:rsidP="00340372">
      <w:pPr>
        <w:pStyle w:val="PL"/>
        <w:rPr>
          <w:ins w:id="6504" w:author="ruiyue"/>
        </w:rPr>
      </w:pPr>
      <w:ins w:id="6505" w:author="ruiyue">
        <w:r>
          <w:t xml:space="preserve">              - 12000ms</w:t>
        </w:r>
      </w:ins>
    </w:p>
    <w:p w14:paraId="2AED7A7E" w14:textId="77777777" w:rsidR="00340372" w:rsidRDefault="00340372" w:rsidP="00340372">
      <w:pPr>
        <w:pStyle w:val="PL"/>
        <w:rPr>
          <w:ins w:id="6506" w:author="ruiyue"/>
        </w:rPr>
      </w:pPr>
      <w:ins w:id="6507" w:author="ruiyue">
        <w:r>
          <w:t xml:space="preserve">              - 16000ms</w:t>
        </w:r>
      </w:ins>
    </w:p>
    <w:p w14:paraId="7380FE06" w14:textId="77777777" w:rsidR="00340372" w:rsidRDefault="00340372" w:rsidP="00340372">
      <w:pPr>
        <w:pStyle w:val="PL"/>
        <w:rPr>
          <w:ins w:id="6508" w:author="ruiyue"/>
        </w:rPr>
      </w:pPr>
      <w:ins w:id="6509" w:author="ruiyue">
        <w:r>
          <w:t xml:space="preserve">              - 20000ms</w:t>
        </w:r>
      </w:ins>
    </w:p>
    <w:p w14:paraId="369E2C9C" w14:textId="77777777" w:rsidR="00340372" w:rsidRDefault="00340372" w:rsidP="00340372">
      <w:pPr>
        <w:pStyle w:val="PL"/>
        <w:rPr>
          <w:ins w:id="6510" w:author="ruiyue"/>
        </w:rPr>
      </w:pPr>
      <w:ins w:id="6511" w:author="ruiyue">
        <w:r>
          <w:t xml:space="preserve">              - 24000ms</w:t>
        </w:r>
      </w:ins>
    </w:p>
    <w:p w14:paraId="6D221D08" w14:textId="77777777" w:rsidR="00340372" w:rsidRDefault="00340372" w:rsidP="00340372">
      <w:pPr>
        <w:pStyle w:val="PL"/>
        <w:rPr>
          <w:ins w:id="6512" w:author="ruiyue"/>
        </w:rPr>
      </w:pPr>
      <w:ins w:id="6513" w:author="ruiyue">
        <w:r>
          <w:t xml:space="preserve">              - 28000ms</w:t>
        </w:r>
      </w:ins>
    </w:p>
    <w:p w14:paraId="50C0BD3B" w14:textId="77777777" w:rsidR="00340372" w:rsidRDefault="00340372" w:rsidP="00340372">
      <w:pPr>
        <w:pStyle w:val="PL"/>
        <w:rPr>
          <w:ins w:id="6514" w:author="ruiyue"/>
        </w:rPr>
      </w:pPr>
      <w:ins w:id="6515" w:author="ruiyue">
        <w:r>
          <w:t xml:space="preserve">              - 32000ms</w:t>
        </w:r>
      </w:ins>
    </w:p>
    <w:p w14:paraId="0D286E0F" w14:textId="77777777" w:rsidR="00340372" w:rsidRDefault="00340372" w:rsidP="00340372">
      <w:pPr>
        <w:pStyle w:val="PL"/>
        <w:rPr>
          <w:ins w:id="6516" w:author="ruiyue"/>
        </w:rPr>
      </w:pPr>
      <w:ins w:id="6517" w:author="ruiyue">
        <w:r>
          <w:t xml:space="preserve">              - 64000ms</w:t>
        </w:r>
      </w:ins>
    </w:p>
    <w:p w14:paraId="6312DEF5" w14:textId="77777777" w:rsidR="00340372" w:rsidRDefault="00340372" w:rsidP="00340372">
      <w:pPr>
        <w:pStyle w:val="PL"/>
        <w:rPr>
          <w:ins w:id="6518" w:author="ruiyue"/>
        </w:rPr>
      </w:pPr>
      <w:ins w:id="6519" w:author="ruiyue">
        <w:r>
          <w:t xml:space="preserve">        LTE:</w:t>
        </w:r>
      </w:ins>
    </w:p>
    <w:p w14:paraId="66004EF8" w14:textId="77777777" w:rsidR="00340372" w:rsidRDefault="00340372" w:rsidP="00340372">
      <w:pPr>
        <w:pStyle w:val="PL"/>
        <w:rPr>
          <w:ins w:id="6520" w:author="ruiyue"/>
        </w:rPr>
      </w:pPr>
      <w:ins w:id="6521" w:author="ruiyue">
        <w:r>
          <w:t xml:space="preserve">          type: array</w:t>
        </w:r>
      </w:ins>
    </w:p>
    <w:p w14:paraId="34E26480" w14:textId="77777777" w:rsidR="00340372" w:rsidRDefault="00340372" w:rsidP="00340372">
      <w:pPr>
        <w:pStyle w:val="PL"/>
        <w:rPr>
          <w:ins w:id="6522" w:author="ruiyue"/>
        </w:rPr>
      </w:pPr>
      <w:ins w:id="6523" w:author="ruiyue">
        <w:r>
          <w:t xml:space="preserve">          items:</w:t>
        </w:r>
      </w:ins>
    </w:p>
    <w:p w14:paraId="6C364542" w14:textId="77777777" w:rsidR="00340372" w:rsidRDefault="00340372" w:rsidP="00340372">
      <w:pPr>
        <w:pStyle w:val="PL"/>
        <w:rPr>
          <w:ins w:id="6524" w:author="ruiyue"/>
        </w:rPr>
      </w:pPr>
      <w:ins w:id="6525" w:author="ruiyue">
        <w:r>
          <w:t xml:space="preserve">            type: string</w:t>
        </w:r>
      </w:ins>
    </w:p>
    <w:p w14:paraId="790BEF1B" w14:textId="77777777" w:rsidR="00340372" w:rsidRDefault="00340372" w:rsidP="00340372">
      <w:pPr>
        <w:pStyle w:val="PL"/>
        <w:rPr>
          <w:ins w:id="6526" w:author="ruiyue"/>
        </w:rPr>
      </w:pPr>
      <w:ins w:id="6527" w:author="ruiyue">
        <w:r>
          <w:t xml:space="preserve">            </w:t>
        </w:r>
        <w:proofErr w:type="spellStart"/>
        <w:r>
          <w:t>enum</w:t>
        </w:r>
        <w:proofErr w:type="spellEnd"/>
        <w:r>
          <w:t>:</w:t>
        </w:r>
      </w:ins>
    </w:p>
    <w:p w14:paraId="59E0E202" w14:textId="77777777" w:rsidR="00340372" w:rsidRDefault="00340372" w:rsidP="00340372">
      <w:pPr>
        <w:pStyle w:val="PL"/>
        <w:rPr>
          <w:ins w:id="6528" w:author="ruiyue"/>
        </w:rPr>
      </w:pPr>
      <w:ins w:id="6529" w:author="ruiyue">
        <w:r>
          <w:t xml:space="preserve">              - 120ms</w:t>
        </w:r>
      </w:ins>
    </w:p>
    <w:p w14:paraId="234B42AA" w14:textId="77777777" w:rsidR="00340372" w:rsidRDefault="00340372" w:rsidP="00340372">
      <w:pPr>
        <w:pStyle w:val="PL"/>
        <w:rPr>
          <w:ins w:id="6530" w:author="ruiyue"/>
        </w:rPr>
      </w:pPr>
      <w:ins w:id="6531" w:author="ruiyue">
        <w:r>
          <w:t xml:space="preserve">              - 240ms</w:t>
        </w:r>
      </w:ins>
    </w:p>
    <w:p w14:paraId="194948BB" w14:textId="77777777" w:rsidR="00340372" w:rsidRDefault="00340372" w:rsidP="00340372">
      <w:pPr>
        <w:pStyle w:val="PL"/>
        <w:rPr>
          <w:ins w:id="6532" w:author="ruiyue"/>
        </w:rPr>
      </w:pPr>
      <w:ins w:id="6533" w:author="ruiyue">
        <w:r>
          <w:t xml:space="preserve">              - 480ms</w:t>
        </w:r>
      </w:ins>
    </w:p>
    <w:p w14:paraId="2B77E0A9" w14:textId="77777777" w:rsidR="00340372" w:rsidRDefault="00340372" w:rsidP="00340372">
      <w:pPr>
        <w:pStyle w:val="PL"/>
        <w:rPr>
          <w:ins w:id="6534" w:author="ruiyue"/>
        </w:rPr>
      </w:pPr>
      <w:ins w:id="6535" w:author="ruiyue">
        <w:r>
          <w:t xml:space="preserve">              - 640ms</w:t>
        </w:r>
      </w:ins>
    </w:p>
    <w:p w14:paraId="30F28C1C" w14:textId="77777777" w:rsidR="00340372" w:rsidRDefault="00340372" w:rsidP="00340372">
      <w:pPr>
        <w:pStyle w:val="PL"/>
        <w:rPr>
          <w:ins w:id="6536" w:author="ruiyue"/>
        </w:rPr>
      </w:pPr>
      <w:ins w:id="6537" w:author="ruiyue">
        <w:r>
          <w:t xml:space="preserve">              - 1024ms</w:t>
        </w:r>
      </w:ins>
    </w:p>
    <w:p w14:paraId="63F5EA68" w14:textId="77777777" w:rsidR="00340372" w:rsidRDefault="00340372" w:rsidP="00340372">
      <w:pPr>
        <w:pStyle w:val="PL"/>
        <w:rPr>
          <w:ins w:id="6538" w:author="ruiyue"/>
        </w:rPr>
      </w:pPr>
      <w:ins w:id="6539" w:author="ruiyue">
        <w:r>
          <w:t xml:space="preserve">              - 2048ms</w:t>
        </w:r>
      </w:ins>
    </w:p>
    <w:p w14:paraId="6C2E889F" w14:textId="77777777" w:rsidR="00340372" w:rsidRDefault="00340372" w:rsidP="00340372">
      <w:pPr>
        <w:pStyle w:val="PL"/>
        <w:rPr>
          <w:ins w:id="6540" w:author="ruiyue"/>
        </w:rPr>
      </w:pPr>
      <w:ins w:id="6541" w:author="ruiyue">
        <w:r>
          <w:t xml:space="preserve">              - 5120ms</w:t>
        </w:r>
      </w:ins>
    </w:p>
    <w:p w14:paraId="503C2ABB" w14:textId="77777777" w:rsidR="00340372" w:rsidRDefault="00340372" w:rsidP="00340372">
      <w:pPr>
        <w:pStyle w:val="PL"/>
        <w:rPr>
          <w:ins w:id="6542" w:author="ruiyue"/>
        </w:rPr>
      </w:pPr>
      <w:ins w:id="6543" w:author="ruiyue">
        <w:r>
          <w:t xml:space="preserve">              - 10240ms</w:t>
        </w:r>
      </w:ins>
    </w:p>
    <w:p w14:paraId="2F402239" w14:textId="77777777" w:rsidR="00340372" w:rsidRDefault="00340372" w:rsidP="00340372">
      <w:pPr>
        <w:pStyle w:val="PL"/>
        <w:rPr>
          <w:ins w:id="6544" w:author="ruiyue"/>
        </w:rPr>
      </w:pPr>
      <w:ins w:id="6545" w:author="ruiyue">
        <w:r>
          <w:t xml:space="preserve">              - 60000ms</w:t>
        </w:r>
      </w:ins>
    </w:p>
    <w:p w14:paraId="4A6DB9D3" w14:textId="77777777" w:rsidR="00340372" w:rsidRDefault="00340372" w:rsidP="00340372">
      <w:pPr>
        <w:pStyle w:val="PL"/>
        <w:rPr>
          <w:ins w:id="6546" w:author="ruiyue"/>
        </w:rPr>
      </w:pPr>
      <w:ins w:id="6547" w:author="ruiyue">
        <w:r>
          <w:t xml:space="preserve">              - 360000ms</w:t>
        </w:r>
      </w:ins>
    </w:p>
    <w:p w14:paraId="6E7EBAAD" w14:textId="77777777" w:rsidR="00340372" w:rsidRDefault="00340372" w:rsidP="00340372">
      <w:pPr>
        <w:pStyle w:val="PL"/>
        <w:rPr>
          <w:ins w:id="6548" w:author="ruiyue"/>
        </w:rPr>
      </w:pPr>
      <w:ins w:id="6549" w:author="ruiyue">
        <w:r>
          <w:t xml:space="preserve">              - 720000ms</w:t>
        </w:r>
      </w:ins>
    </w:p>
    <w:p w14:paraId="0ECC75B0" w14:textId="77777777" w:rsidR="00340372" w:rsidRDefault="00340372" w:rsidP="00340372">
      <w:pPr>
        <w:pStyle w:val="PL"/>
        <w:rPr>
          <w:ins w:id="6550" w:author="ruiyue"/>
        </w:rPr>
      </w:pPr>
      <w:ins w:id="6551" w:author="ruiyue">
        <w:r>
          <w:t xml:space="preserve">              - 1800000ms</w:t>
        </w:r>
      </w:ins>
    </w:p>
    <w:p w14:paraId="54CB97B6" w14:textId="77777777" w:rsidR="00340372" w:rsidRDefault="00340372" w:rsidP="00340372">
      <w:pPr>
        <w:pStyle w:val="PL"/>
        <w:rPr>
          <w:ins w:id="6552" w:author="ruiyue"/>
        </w:rPr>
      </w:pPr>
      <w:ins w:id="6553" w:author="ruiyue">
        <w:r>
          <w:t xml:space="preserve">              - 3600000ms</w:t>
        </w:r>
      </w:ins>
    </w:p>
    <w:p w14:paraId="2187F27E" w14:textId="77777777" w:rsidR="00340372" w:rsidRDefault="00340372" w:rsidP="00340372">
      <w:pPr>
        <w:pStyle w:val="PL"/>
        <w:rPr>
          <w:ins w:id="6554" w:author="ruiyue"/>
        </w:rPr>
      </w:pPr>
      <w:ins w:id="6555" w:author="ruiyue">
        <w:r>
          <w:t xml:space="preserve">        NR:</w:t>
        </w:r>
      </w:ins>
    </w:p>
    <w:p w14:paraId="776E8949" w14:textId="77777777" w:rsidR="00340372" w:rsidRDefault="00340372" w:rsidP="00340372">
      <w:pPr>
        <w:pStyle w:val="PL"/>
        <w:rPr>
          <w:ins w:id="6556" w:author="ruiyue"/>
        </w:rPr>
      </w:pPr>
      <w:ins w:id="6557" w:author="ruiyue">
        <w:r>
          <w:t xml:space="preserve">          type: array</w:t>
        </w:r>
      </w:ins>
    </w:p>
    <w:p w14:paraId="6695BA97" w14:textId="77777777" w:rsidR="00340372" w:rsidRDefault="00340372" w:rsidP="00340372">
      <w:pPr>
        <w:pStyle w:val="PL"/>
        <w:rPr>
          <w:ins w:id="6558" w:author="ruiyue"/>
        </w:rPr>
      </w:pPr>
      <w:ins w:id="6559" w:author="ruiyue">
        <w:r>
          <w:t xml:space="preserve">          items:</w:t>
        </w:r>
      </w:ins>
    </w:p>
    <w:p w14:paraId="1924237A" w14:textId="77777777" w:rsidR="00340372" w:rsidRDefault="00340372" w:rsidP="00340372">
      <w:pPr>
        <w:pStyle w:val="PL"/>
        <w:rPr>
          <w:ins w:id="6560" w:author="ruiyue"/>
        </w:rPr>
      </w:pPr>
      <w:ins w:id="6561" w:author="ruiyue">
        <w:r>
          <w:t xml:space="preserve">            type: string</w:t>
        </w:r>
      </w:ins>
    </w:p>
    <w:p w14:paraId="1A71B306" w14:textId="77777777" w:rsidR="00340372" w:rsidRDefault="00340372" w:rsidP="00340372">
      <w:pPr>
        <w:pStyle w:val="PL"/>
        <w:rPr>
          <w:ins w:id="6562" w:author="ruiyue"/>
        </w:rPr>
      </w:pPr>
      <w:ins w:id="6563" w:author="ruiyue">
        <w:r>
          <w:t xml:space="preserve">            </w:t>
        </w:r>
        <w:proofErr w:type="spellStart"/>
        <w:r>
          <w:t>enum</w:t>
        </w:r>
        <w:proofErr w:type="spellEnd"/>
        <w:r>
          <w:t>:</w:t>
        </w:r>
      </w:ins>
    </w:p>
    <w:p w14:paraId="16EDAD65" w14:textId="77777777" w:rsidR="00340372" w:rsidRDefault="00340372" w:rsidP="00340372">
      <w:pPr>
        <w:pStyle w:val="PL"/>
        <w:rPr>
          <w:ins w:id="6564" w:author="ruiyue"/>
        </w:rPr>
      </w:pPr>
      <w:ins w:id="6565" w:author="ruiyue">
        <w:r>
          <w:t xml:space="preserve">              - 120ms</w:t>
        </w:r>
      </w:ins>
    </w:p>
    <w:p w14:paraId="3721C8B8" w14:textId="77777777" w:rsidR="00340372" w:rsidRDefault="00340372" w:rsidP="00340372">
      <w:pPr>
        <w:pStyle w:val="PL"/>
        <w:rPr>
          <w:ins w:id="6566" w:author="ruiyue"/>
        </w:rPr>
      </w:pPr>
      <w:ins w:id="6567" w:author="ruiyue">
        <w:r>
          <w:t xml:space="preserve">              - 240ms</w:t>
        </w:r>
      </w:ins>
    </w:p>
    <w:p w14:paraId="261E0A32" w14:textId="77777777" w:rsidR="00340372" w:rsidRDefault="00340372" w:rsidP="00340372">
      <w:pPr>
        <w:pStyle w:val="PL"/>
        <w:rPr>
          <w:ins w:id="6568" w:author="ruiyue"/>
        </w:rPr>
      </w:pPr>
      <w:ins w:id="6569" w:author="ruiyue">
        <w:r>
          <w:t xml:space="preserve">              - 480ms</w:t>
        </w:r>
      </w:ins>
    </w:p>
    <w:p w14:paraId="6979E159" w14:textId="77777777" w:rsidR="00340372" w:rsidRDefault="00340372" w:rsidP="00340372">
      <w:pPr>
        <w:pStyle w:val="PL"/>
        <w:rPr>
          <w:ins w:id="6570" w:author="ruiyue"/>
        </w:rPr>
      </w:pPr>
      <w:ins w:id="6571" w:author="ruiyue">
        <w:r>
          <w:t xml:space="preserve">              - 640ms</w:t>
        </w:r>
      </w:ins>
    </w:p>
    <w:p w14:paraId="03C71496" w14:textId="77777777" w:rsidR="00340372" w:rsidRDefault="00340372" w:rsidP="00340372">
      <w:pPr>
        <w:pStyle w:val="PL"/>
        <w:rPr>
          <w:ins w:id="6572" w:author="ruiyue"/>
        </w:rPr>
      </w:pPr>
      <w:ins w:id="6573" w:author="ruiyue">
        <w:r>
          <w:t xml:space="preserve">              - 1024ms</w:t>
        </w:r>
      </w:ins>
    </w:p>
    <w:p w14:paraId="076D7EA2" w14:textId="77777777" w:rsidR="00340372" w:rsidRDefault="00340372" w:rsidP="00340372">
      <w:pPr>
        <w:pStyle w:val="PL"/>
        <w:rPr>
          <w:ins w:id="6574" w:author="ruiyue"/>
        </w:rPr>
      </w:pPr>
      <w:ins w:id="6575" w:author="ruiyue">
        <w:r>
          <w:t xml:space="preserve">              - 2048ms</w:t>
        </w:r>
      </w:ins>
    </w:p>
    <w:p w14:paraId="0E9FD2EA" w14:textId="77777777" w:rsidR="00340372" w:rsidRDefault="00340372" w:rsidP="00340372">
      <w:pPr>
        <w:pStyle w:val="PL"/>
        <w:rPr>
          <w:ins w:id="6576" w:author="ruiyue"/>
        </w:rPr>
      </w:pPr>
      <w:ins w:id="6577" w:author="ruiyue">
        <w:r>
          <w:t xml:space="preserve">              - 5120ms</w:t>
        </w:r>
      </w:ins>
    </w:p>
    <w:p w14:paraId="246B081E" w14:textId="77777777" w:rsidR="00340372" w:rsidRDefault="00340372" w:rsidP="00340372">
      <w:pPr>
        <w:pStyle w:val="PL"/>
        <w:rPr>
          <w:ins w:id="6578" w:author="ruiyue"/>
        </w:rPr>
      </w:pPr>
      <w:ins w:id="6579" w:author="ruiyue">
        <w:r>
          <w:t xml:space="preserve">              - 10240ms</w:t>
        </w:r>
      </w:ins>
    </w:p>
    <w:p w14:paraId="392327B6" w14:textId="77777777" w:rsidR="00340372" w:rsidRDefault="00340372" w:rsidP="00340372">
      <w:pPr>
        <w:pStyle w:val="PL"/>
        <w:rPr>
          <w:ins w:id="6580" w:author="ruiyue"/>
        </w:rPr>
      </w:pPr>
      <w:ins w:id="6581" w:author="ruiyue">
        <w:r>
          <w:t xml:space="preserve">              - 20480ms</w:t>
        </w:r>
      </w:ins>
    </w:p>
    <w:p w14:paraId="14B74F88" w14:textId="77777777" w:rsidR="00340372" w:rsidRDefault="00340372" w:rsidP="00340372">
      <w:pPr>
        <w:pStyle w:val="PL"/>
        <w:rPr>
          <w:ins w:id="6582" w:author="ruiyue"/>
        </w:rPr>
      </w:pPr>
      <w:ins w:id="6583" w:author="ruiyue">
        <w:r>
          <w:t xml:space="preserve">              - 40960ms</w:t>
        </w:r>
      </w:ins>
    </w:p>
    <w:p w14:paraId="5772C2C9" w14:textId="77777777" w:rsidR="00340372" w:rsidRDefault="00340372" w:rsidP="00340372">
      <w:pPr>
        <w:pStyle w:val="PL"/>
        <w:rPr>
          <w:ins w:id="6584" w:author="ruiyue"/>
        </w:rPr>
      </w:pPr>
      <w:ins w:id="6585" w:author="ruiyue">
        <w:r>
          <w:t xml:space="preserve">              - 60000ms</w:t>
        </w:r>
      </w:ins>
    </w:p>
    <w:p w14:paraId="68A78391" w14:textId="77777777" w:rsidR="00340372" w:rsidRDefault="00340372" w:rsidP="00340372">
      <w:pPr>
        <w:pStyle w:val="PL"/>
        <w:rPr>
          <w:ins w:id="6586" w:author="ruiyue"/>
        </w:rPr>
      </w:pPr>
      <w:ins w:id="6587" w:author="ruiyue">
        <w:r>
          <w:t xml:space="preserve">              - 360000ms</w:t>
        </w:r>
      </w:ins>
    </w:p>
    <w:p w14:paraId="7D6F36C0" w14:textId="77777777" w:rsidR="00340372" w:rsidRDefault="00340372" w:rsidP="00340372">
      <w:pPr>
        <w:pStyle w:val="PL"/>
        <w:rPr>
          <w:ins w:id="6588" w:author="ruiyue"/>
        </w:rPr>
      </w:pPr>
      <w:ins w:id="6589" w:author="ruiyue">
        <w:r>
          <w:t xml:space="preserve">              - 720000ms</w:t>
        </w:r>
      </w:ins>
    </w:p>
    <w:p w14:paraId="2E94653A" w14:textId="77777777" w:rsidR="00340372" w:rsidRDefault="00340372" w:rsidP="00340372">
      <w:pPr>
        <w:pStyle w:val="PL"/>
        <w:rPr>
          <w:ins w:id="6590" w:author="ruiyue"/>
        </w:rPr>
      </w:pPr>
      <w:ins w:id="6591" w:author="ruiyue">
        <w:r>
          <w:t xml:space="preserve">              - 1800000ms</w:t>
        </w:r>
      </w:ins>
    </w:p>
    <w:p w14:paraId="0DFC371E" w14:textId="77777777" w:rsidR="00340372" w:rsidRDefault="00340372" w:rsidP="00340372">
      <w:pPr>
        <w:pStyle w:val="PL"/>
        <w:rPr>
          <w:ins w:id="6592" w:author="ruiyue"/>
        </w:rPr>
      </w:pPr>
    </w:p>
    <w:p w14:paraId="1FDB3398" w14:textId="77777777" w:rsidR="00340372" w:rsidRDefault="00340372" w:rsidP="00340372">
      <w:pPr>
        <w:pStyle w:val="PL"/>
        <w:rPr>
          <w:ins w:id="6593" w:author="ruiyue"/>
        </w:rPr>
      </w:pPr>
      <w:ins w:id="6594" w:author="ruiyue">
        <w:r>
          <w:t xml:space="preserve">    </w:t>
        </w:r>
        <w:proofErr w:type="spellStart"/>
        <w:r>
          <w:t>reportType</w:t>
        </w:r>
        <w:proofErr w:type="spellEnd"/>
        <w:r>
          <w:t>-Type:</w:t>
        </w:r>
      </w:ins>
    </w:p>
    <w:p w14:paraId="375722D0" w14:textId="77777777" w:rsidR="00340372" w:rsidRDefault="00340372" w:rsidP="00340372">
      <w:pPr>
        <w:pStyle w:val="PL"/>
        <w:rPr>
          <w:ins w:id="6595" w:author="ruiyue"/>
        </w:rPr>
      </w:pPr>
      <w:ins w:id="6596" w:author="ruiyue">
        <w:r>
          <w:t xml:space="preserve">      description: Report type for logged NR MDT. See details in 3GPP TS 32.422 clause 5.10.27.</w:t>
        </w:r>
      </w:ins>
    </w:p>
    <w:p w14:paraId="24DF622D" w14:textId="77777777" w:rsidR="00340372" w:rsidRDefault="00340372" w:rsidP="00340372">
      <w:pPr>
        <w:pStyle w:val="PL"/>
        <w:rPr>
          <w:ins w:id="6597" w:author="ruiyue"/>
        </w:rPr>
      </w:pPr>
      <w:ins w:id="6598" w:author="ruiyue">
        <w:r>
          <w:t xml:space="preserve">      type: string</w:t>
        </w:r>
      </w:ins>
    </w:p>
    <w:p w14:paraId="28C61F4E" w14:textId="77777777" w:rsidR="00340372" w:rsidRDefault="00340372" w:rsidP="00340372">
      <w:pPr>
        <w:pStyle w:val="PL"/>
        <w:rPr>
          <w:ins w:id="6599" w:author="ruiyue"/>
        </w:rPr>
      </w:pPr>
      <w:ins w:id="6600" w:author="ruiyue">
        <w:r>
          <w:t xml:space="preserve">      </w:t>
        </w:r>
        <w:proofErr w:type="spellStart"/>
        <w:r>
          <w:t>enum</w:t>
        </w:r>
        <w:proofErr w:type="spellEnd"/>
        <w:r>
          <w:t>:</w:t>
        </w:r>
      </w:ins>
    </w:p>
    <w:p w14:paraId="53ABCDB3" w14:textId="77777777" w:rsidR="00340372" w:rsidRDefault="00340372" w:rsidP="00340372">
      <w:pPr>
        <w:pStyle w:val="PL"/>
        <w:rPr>
          <w:ins w:id="6601" w:author="ruiyue"/>
        </w:rPr>
      </w:pPr>
      <w:ins w:id="6602" w:author="ruiyue">
        <w:r>
          <w:t xml:space="preserve">        - PERIODICAL</w:t>
        </w:r>
      </w:ins>
    </w:p>
    <w:p w14:paraId="00FF281E" w14:textId="77777777" w:rsidR="00340372" w:rsidRDefault="00340372" w:rsidP="00340372">
      <w:pPr>
        <w:pStyle w:val="PL"/>
        <w:rPr>
          <w:ins w:id="6603" w:author="ruiyue"/>
        </w:rPr>
      </w:pPr>
      <w:ins w:id="6604" w:author="ruiyue">
        <w:r>
          <w:t xml:space="preserve">        - EVENT_TRIGGERED</w:t>
        </w:r>
      </w:ins>
    </w:p>
    <w:p w14:paraId="57B2C370" w14:textId="77777777" w:rsidR="00340372" w:rsidRDefault="00340372" w:rsidP="00340372">
      <w:pPr>
        <w:pStyle w:val="PL"/>
        <w:rPr>
          <w:ins w:id="6605" w:author="ruiyue"/>
        </w:rPr>
      </w:pPr>
    </w:p>
    <w:p w14:paraId="000096E7" w14:textId="77777777" w:rsidR="00340372" w:rsidRDefault="00340372" w:rsidP="00340372">
      <w:pPr>
        <w:pStyle w:val="PL"/>
        <w:rPr>
          <w:ins w:id="6606" w:author="ruiyue"/>
        </w:rPr>
      </w:pPr>
      <w:ins w:id="6607" w:author="ruiyue">
        <w:r>
          <w:t xml:space="preserve">    </w:t>
        </w:r>
        <w:proofErr w:type="spellStart"/>
        <w:r>
          <w:t>sensorInformation</w:t>
        </w:r>
        <w:proofErr w:type="spellEnd"/>
        <w:r>
          <w:t>-Type:</w:t>
        </w:r>
      </w:ins>
    </w:p>
    <w:p w14:paraId="31A9DA7C" w14:textId="77777777" w:rsidR="00340372" w:rsidRDefault="00340372" w:rsidP="00340372">
      <w:pPr>
        <w:pStyle w:val="PL"/>
        <w:rPr>
          <w:ins w:id="6608" w:author="ruiyue"/>
        </w:rPr>
      </w:pPr>
      <w:ins w:id="6609" w:author="ruiyue">
        <w:r>
          <w:t xml:space="preserve">      description: See details in 3GPP TS 32.422 clause 5.10.29.</w:t>
        </w:r>
      </w:ins>
    </w:p>
    <w:p w14:paraId="5C2F9439" w14:textId="77777777" w:rsidR="00340372" w:rsidRDefault="00340372" w:rsidP="00340372">
      <w:pPr>
        <w:pStyle w:val="PL"/>
        <w:rPr>
          <w:ins w:id="6610" w:author="ruiyue"/>
        </w:rPr>
      </w:pPr>
      <w:ins w:id="6611" w:author="ruiyue">
        <w:r>
          <w:t xml:space="preserve">      type: array</w:t>
        </w:r>
      </w:ins>
    </w:p>
    <w:p w14:paraId="285639C8" w14:textId="77777777" w:rsidR="00340372" w:rsidRDefault="00340372" w:rsidP="00340372">
      <w:pPr>
        <w:pStyle w:val="PL"/>
        <w:rPr>
          <w:ins w:id="6612" w:author="ruiyue"/>
        </w:rPr>
      </w:pPr>
      <w:ins w:id="6613" w:author="ruiyue">
        <w:r>
          <w:t xml:space="preserve">      items:</w:t>
        </w:r>
      </w:ins>
    </w:p>
    <w:p w14:paraId="0EF376CA" w14:textId="77777777" w:rsidR="00340372" w:rsidRDefault="00340372" w:rsidP="00340372">
      <w:pPr>
        <w:pStyle w:val="PL"/>
        <w:rPr>
          <w:ins w:id="6614" w:author="ruiyue"/>
        </w:rPr>
      </w:pPr>
      <w:ins w:id="6615" w:author="ruiyue">
        <w:r>
          <w:t xml:space="preserve">        type: string</w:t>
        </w:r>
      </w:ins>
    </w:p>
    <w:p w14:paraId="2D20E1A6" w14:textId="77777777" w:rsidR="00340372" w:rsidRDefault="00340372" w:rsidP="00340372">
      <w:pPr>
        <w:pStyle w:val="PL"/>
        <w:rPr>
          <w:ins w:id="6616" w:author="ruiyue"/>
        </w:rPr>
      </w:pPr>
      <w:ins w:id="6617" w:author="ruiyue">
        <w:r>
          <w:t xml:space="preserve">        </w:t>
        </w:r>
        <w:proofErr w:type="spellStart"/>
        <w:r>
          <w:t>enum</w:t>
        </w:r>
        <w:proofErr w:type="spellEnd"/>
        <w:r>
          <w:t>:</w:t>
        </w:r>
      </w:ins>
    </w:p>
    <w:p w14:paraId="617D74F8" w14:textId="77777777" w:rsidR="00340372" w:rsidRDefault="00340372" w:rsidP="00340372">
      <w:pPr>
        <w:pStyle w:val="PL"/>
        <w:rPr>
          <w:ins w:id="6618" w:author="ruiyue"/>
        </w:rPr>
      </w:pPr>
      <w:ins w:id="6619" w:author="ruiyue">
        <w:r>
          <w:t xml:space="preserve">          - BAROMETRIC_PRESSURE</w:t>
        </w:r>
      </w:ins>
    </w:p>
    <w:p w14:paraId="24FD3BDE" w14:textId="77777777" w:rsidR="00340372" w:rsidRDefault="00340372" w:rsidP="00340372">
      <w:pPr>
        <w:pStyle w:val="PL"/>
        <w:rPr>
          <w:ins w:id="6620" w:author="ruiyue"/>
        </w:rPr>
      </w:pPr>
      <w:ins w:id="6621" w:author="ruiyue">
        <w:r>
          <w:t xml:space="preserve">          - UE_SPEED</w:t>
        </w:r>
      </w:ins>
    </w:p>
    <w:p w14:paraId="21EE6B19" w14:textId="77777777" w:rsidR="00340372" w:rsidRDefault="00340372" w:rsidP="00340372">
      <w:pPr>
        <w:pStyle w:val="PL"/>
        <w:rPr>
          <w:ins w:id="6622" w:author="ruiyue"/>
        </w:rPr>
      </w:pPr>
      <w:ins w:id="6623" w:author="ruiyue">
        <w:r>
          <w:t xml:space="preserve">          - UE_ORIENTATION</w:t>
        </w:r>
      </w:ins>
    </w:p>
    <w:p w14:paraId="528F6171" w14:textId="77777777" w:rsidR="00340372" w:rsidRDefault="00340372" w:rsidP="00340372">
      <w:pPr>
        <w:pStyle w:val="PL"/>
        <w:rPr>
          <w:ins w:id="6624" w:author="ruiyue"/>
        </w:rPr>
      </w:pPr>
    </w:p>
    <w:p w14:paraId="619A1134" w14:textId="77777777" w:rsidR="00340372" w:rsidRDefault="00340372" w:rsidP="00340372">
      <w:pPr>
        <w:pStyle w:val="PL"/>
        <w:rPr>
          <w:ins w:id="6625" w:author="ruiyue"/>
        </w:rPr>
      </w:pPr>
      <w:ins w:id="6626" w:author="ruiyue">
        <w:r>
          <w:t xml:space="preserve">    </w:t>
        </w:r>
        <w:proofErr w:type="spellStart"/>
        <w:r>
          <w:t>traceCollectionEntityId</w:t>
        </w:r>
        <w:proofErr w:type="spellEnd"/>
        <w:r>
          <w:t>-Type:</w:t>
        </w:r>
      </w:ins>
    </w:p>
    <w:p w14:paraId="6E92D9F8" w14:textId="77777777" w:rsidR="00340372" w:rsidRDefault="00340372" w:rsidP="00340372">
      <w:pPr>
        <w:pStyle w:val="PL"/>
        <w:rPr>
          <w:ins w:id="6627" w:author="ruiyue"/>
        </w:rPr>
      </w:pPr>
      <w:ins w:id="6628" w:author="ruiyue">
        <w:r>
          <w:t xml:space="preserve">      description: See details in 3GPP TS 32.422 clause 5.10.11. Only TCE Id value may be sent over the air to the UE being configured for Logged MDT.</w:t>
        </w:r>
      </w:ins>
    </w:p>
    <w:p w14:paraId="12C0F662" w14:textId="77777777" w:rsidR="00340372" w:rsidRDefault="00340372" w:rsidP="00340372">
      <w:pPr>
        <w:pStyle w:val="PL"/>
        <w:rPr>
          <w:ins w:id="6629" w:author="ruiyue"/>
        </w:rPr>
      </w:pPr>
      <w:ins w:id="6630" w:author="ruiyue">
        <w:r>
          <w:lastRenderedPageBreak/>
          <w:t xml:space="preserve">      type: integer</w:t>
        </w:r>
      </w:ins>
    </w:p>
    <w:p w14:paraId="0FB8C7AD" w14:textId="77777777" w:rsidR="00340372" w:rsidRDefault="00340372" w:rsidP="00340372">
      <w:pPr>
        <w:pStyle w:val="PL"/>
        <w:rPr>
          <w:ins w:id="6631" w:author="ruiyue"/>
        </w:rPr>
      </w:pPr>
    </w:p>
    <w:p w14:paraId="3ED0E28F" w14:textId="77777777" w:rsidR="00340372" w:rsidRDefault="00340372" w:rsidP="00340372">
      <w:pPr>
        <w:pStyle w:val="PL"/>
        <w:rPr>
          <w:ins w:id="6632" w:author="ruiyue"/>
        </w:rPr>
      </w:pPr>
      <w:ins w:id="6633" w:author="ruiyue">
        <w:r>
          <w:t xml:space="preserve">    </w:t>
        </w:r>
        <w:proofErr w:type="spellStart"/>
        <w:r>
          <w:t>excessPacketDelayThresholds</w:t>
        </w:r>
        <w:proofErr w:type="spellEnd"/>
        <w:r>
          <w:t>-Type:</w:t>
        </w:r>
      </w:ins>
    </w:p>
    <w:p w14:paraId="6E904FF4" w14:textId="77777777" w:rsidR="00340372" w:rsidRDefault="00340372" w:rsidP="00340372">
      <w:pPr>
        <w:pStyle w:val="PL"/>
        <w:rPr>
          <w:ins w:id="6634" w:author="ruiyue"/>
        </w:rPr>
      </w:pPr>
      <w:ins w:id="6635" w:author="ruiyue">
        <w:r>
          <w:t xml:space="preserve">      description: Excess Packet Delay Threshold for NR MDT. See details in 3GPP TS 32.422 clause 4.1.1 and 4.1.2.</w:t>
        </w:r>
      </w:ins>
    </w:p>
    <w:p w14:paraId="315832D6" w14:textId="77777777" w:rsidR="00340372" w:rsidRDefault="00340372" w:rsidP="00340372">
      <w:pPr>
        <w:pStyle w:val="PL"/>
        <w:rPr>
          <w:ins w:id="6636" w:author="ruiyue"/>
        </w:rPr>
      </w:pPr>
      <w:ins w:id="6637" w:author="ruiyue">
        <w:r>
          <w:t xml:space="preserve">      type: array</w:t>
        </w:r>
      </w:ins>
    </w:p>
    <w:p w14:paraId="1FA30480" w14:textId="77777777" w:rsidR="00340372" w:rsidRDefault="00340372" w:rsidP="00340372">
      <w:pPr>
        <w:pStyle w:val="PL"/>
        <w:rPr>
          <w:ins w:id="6638" w:author="ruiyue"/>
        </w:rPr>
      </w:pPr>
      <w:ins w:id="6639" w:author="ruiyue">
        <w:r>
          <w:t xml:space="preserve">      properties:</w:t>
        </w:r>
      </w:ins>
    </w:p>
    <w:p w14:paraId="4BF06449" w14:textId="77777777" w:rsidR="00340372" w:rsidRDefault="00340372" w:rsidP="00340372">
      <w:pPr>
        <w:pStyle w:val="PL"/>
        <w:rPr>
          <w:ins w:id="6640" w:author="ruiyue"/>
        </w:rPr>
      </w:pPr>
      <w:ins w:id="6641" w:author="ruiyue">
        <w:r>
          <w:t xml:space="preserve">        </w:t>
        </w:r>
        <w:proofErr w:type="spellStart"/>
        <w:r>
          <w:t>fiveQIValue</w:t>
        </w:r>
        <w:proofErr w:type="spellEnd"/>
        <w:r>
          <w:t>:</w:t>
        </w:r>
      </w:ins>
    </w:p>
    <w:p w14:paraId="604430CA" w14:textId="77777777" w:rsidR="00340372" w:rsidRDefault="00340372" w:rsidP="00340372">
      <w:pPr>
        <w:pStyle w:val="PL"/>
        <w:rPr>
          <w:ins w:id="6642" w:author="ruiyue"/>
        </w:rPr>
      </w:pPr>
      <w:ins w:id="6643" w:author="ruiyue">
        <w:r>
          <w:t xml:space="preserve">          type: integer</w:t>
        </w:r>
      </w:ins>
    </w:p>
    <w:p w14:paraId="3310A148" w14:textId="77777777" w:rsidR="00340372" w:rsidRDefault="00340372" w:rsidP="00340372">
      <w:pPr>
        <w:pStyle w:val="PL"/>
        <w:rPr>
          <w:ins w:id="6644" w:author="ruiyue"/>
        </w:rPr>
      </w:pPr>
      <w:ins w:id="6645" w:author="ruiyue">
        <w:r>
          <w:t xml:space="preserve">        </w:t>
        </w:r>
        <w:proofErr w:type="spellStart"/>
        <w:r>
          <w:t>excessPacketDelayThresholdValue</w:t>
        </w:r>
        <w:proofErr w:type="spellEnd"/>
        <w:r>
          <w:t>:</w:t>
        </w:r>
      </w:ins>
    </w:p>
    <w:p w14:paraId="20081037" w14:textId="77777777" w:rsidR="00340372" w:rsidRDefault="00340372" w:rsidP="00340372">
      <w:pPr>
        <w:pStyle w:val="PL"/>
        <w:rPr>
          <w:ins w:id="6646" w:author="ruiyue"/>
        </w:rPr>
      </w:pPr>
      <w:ins w:id="6647" w:author="ruiyue">
        <w:r>
          <w:t xml:space="preserve">          type: string</w:t>
        </w:r>
      </w:ins>
    </w:p>
    <w:p w14:paraId="7062C546" w14:textId="77777777" w:rsidR="00340372" w:rsidRDefault="00340372" w:rsidP="00340372">
      <w:pPr>
        <w:pStyle w:val="PL"/>
        <w:rPr>
          <w:ins w:id="6648" w:author="ruiyue"/>
        </w:rPr>
      </w:pPr>
      <w:ins w:id="6649" w:author="ruiyue">
        <w:r>
          <w:t xml:space="preserve">          </w:t>
        </w:r>
        <w:proofErr w:type="spellStart"/>
        <w:r>
          <w:t>enum</w:t>
        </w:r>
        <w:proofErr w:type="spellEnd"/>
        <w:r>
          <w:t>:</w:t>
        </w:r>
      </w:ins>
    </w:p>
    <w:p w14:paraId="18371095" w14:textId="77777777" w:rsidR="00340372" w:rsidRDefault="00340372" w:rsidP="00340372">
      <w:pPr>
        <w:pStyle w:val="PL"/>
        <w:rPr>
          <w:ins w:id="6650" w:author="ruiyue"/>
        </w:rPr>
      </w:pPr>
      <w:ins w:id="6651" w:author="ruiyue">
        <w:r>
          <w:t xml:space="preserve">            - 0.25ms</w:t>
        </w:r>
      </w:ins>
    </w:p>
    <w:p w14:paraId="1383EB3D" w14:textId="77777777" w:rsidR="00340372" w:rsidRDefault="00340372" w:rsidP="00340372">
      <w:pPr>
        <w:pStyle w:val="PL"/>
        <w:rPr>
          <w:ins w:id="6652" w:author="ruiyue"/>
        </w:rPr>
      </w:pPr>
      <w:ins w:id="6653" w:author="ruiyue">
        <w:r>
          <w:t xml:space="preserve">            - 0.5ms</w:t>
        </w:r>
      </w:ins>
    </w:p>
    <w:p w14:paraId="46E44519" w14:textId="77777777" w:rsidR="00340372" w:rsidRDefault="00340372" w:rsidP="00340372">
      <w:pPr>
        <w:pStyle w:val="PL"/>
        <w:rPr>
          <w:ins w:id="6654" w:author="ruiyue"/>
        </w:rPr>
      </w:pPr>
      <w:ins w:id="6655" w:author="ruiyue">
        <w:r>
          <w:t xml:space="preserve">            - 1ms</w:t>
        </w:r>
      </w:ins>
    </w:p>
    <w:p w14:paraId="3E3BA3ED" w14:textId="77777777" w:rsidR="00340372" w:rsidRDefault="00340372" w:rsidP="00340372">
      <w:pPr>
        <w:pStyle w:val="PL"/>
        <w:rPr>
          <w:ins w:id="6656" w:author="ruiyue"/>
        </w:rPr>
      </w:pPr>
      <w:ins w:id="6657" w:author="ruiyue">
        <w:r>
          <w:t xml:space="preserve">            - 2ms</w:t>
        </w:r>
      </w:ins>
    </w:p>
    <w:p w14:paraId="110C9EC1" w14:textId="77777777" w:rsidR="00340372" w:rsidRDefault="00340372" w:rsidP="00340372">
      <w:pPr>
        <w:pStyle w:val="PL"/>
        <w:rPr>
          <w:ins w:id="6658" w:author="ruiyue"/>
        </w:rPr>
      </w:pPr>
      <w:ins w:id="6659" w:author="ruiyue">
        <w:r>
          <w:t xml:space="preserve">            - 4ms</w:t>
        </w:r>
      </w:ins>
    </w:p>
    <w:p w14:paraId="2C331BEB" w14:textId="77777777" w:rsidR="00340372" w:rsidRDefault="00340372" w:rsidP="00340372">
      <w:pPr>
        <w:pStyle w:val="PL"/>
        <w:rPr>
          <w:ins w:id="6660" w:author="ruiyue"/>
        </w:rPr>
      </w:pPr>
      <w:ins w:id="6661" w:author="ruiyue">
        <w:r>
          <w:t xml:space="preserve">            - 5ms</w:t>
        </w:r>
      </w:ins>
    </w:p>
    <w:p w14:paraId="3FC2DCFD" w14:textId="77777777" w:rsidR="00340372" w:rsidRDefault="00340372" w:rsidP="00340372">
      <w:pPr>
        <w:pStyle w:val="PL"/>
        <w:rPr>
          <w:ins w:id="6662" w:author="ruiyue"/>
        </w:rPr>
      </w:pPr>
      <w:ins w:id="6663" w:author="ruiyue">
        <w:r>
          <w:t xml:space="preserve">            - 10ms</w:t>
        </w:r>
      </w:ins>
    </w:p>
    <w:p w14:paraId="31A4AEDA" w14:textId="77777777" w:rsidR="00340372" w:rsidRDefault="00340372" w:rsidP="00340372">
      <w:pPr>
        <w:pStyle w:val="PL"/>
        <w:rPr>
          <w:ins w:id="6664" w:author="ruiyue"/>
        </w:rPr>
      </w:pPr>
      <w:ins w:id="6665" w:author="ruiyue">
        <w:r>
          <w:t xml:space="preserve">            - 20ms</w:t>
        </w:r>
      </w:ins>
    </w:p>
    <w:p w14:paraId="15D4ABFA" w14:textId="77777777" w:rsidR="00340372" w:rsidRDefault="00340372" w:rsidP="00340372">
      <w:pPr>
        <w:pStyle w:val="PL"/>
        <w:rPr>
          <w:ins w:id="6666" w:author="ruiyue"/>
        </w:rPr>
      </w:pPr>
      <w:ins w:id="6667" w:author="ruiyue">
        <w:r>
          <w:t xml:space="preserve">            - 30ms</w:t>
        </w:r>
      </w:ins>
    </w:p>
    <w:p w14:paraId="1AD653F0" w14:textId="77777777" w:rsidR="00340372" w:rsidRDefault="00340372" w:rsidP="00340372">
      <w:pPr>
        <w:pStyle w:val="PL"/>
        <w:rPr>
          <w:ins w:id="6668" w:author="ruiyue"/>
        </w:rPr>
      </w:pPr>
      <w:ins w:id="6669" w:author="ruiyue">
        <w:r>
          <w:t xml:space="preserve">            - 40ms</w:t>
        </w:r>
      </w:ins>
    </w:p>
    <w:p w14:paraId="2B5EE7EB" w14:textId="77777777" w:rsidR="00340372" w:rsidRDefault="00340372" w:rsidP="00340372">
      <w:pPr>
        <w:pStyle w:val="PL"/>
        <w:rPr>
          <w:ins w:id="6670" w:author="ruiyue"/>
        </w:rPr>
      </w:pPr>
      <w:ins w:id="6671" w:author="ruiyue">
        <w:r>
          <w:t xml:space="preserve">            - 50ms</w:t>
        </w:r>
      </w:ins>
    </w:p>
    <w:p w14:paraId="72F3F204" w14:textId="77777777" w:rsidR="00340372" w:rsidRDefault="00340372" w:rsidP="00340372">
      <w:pPr>
        <w:pStyle w:val="PL"/>
        <w:rPr>
          <w:ins w:id="6672" w:author="ruiyue"/>
        </w:rPr>
      </w:pPr>
      <w:ins w:id="6673" w:author="ruiyue">
        <w:r>
          <w:t xml:space="preserve">            - 60ms</w:t>
        </w:r>
      </w:ins>
    </w:p>
    <w:p w14:paraId="139886E1" w14:textId="77777777" w:rsidR="00340372" w:rsidRDefault="00340372" w:rsidP="00340372">
      <w:pPr>
        <w:pStyle w:val="PL"/>
        <w:rPr>
          <w:ins w:id="6674" w:author="ruiyue"/>
        </w:rPr>
      </w:pPr>
      <w:ins w:id="6675" w:author="ruiyue">
        <w:r>
          <w:t xml:space="preserve">            - 70ms</w:t>
        </w:r>
      </w:ins>
    </w:p>
    <w:p w14:paraId="5D7B304A" w14:textId="77777777" w:rsidR="00340372" w:rsidRDefault="00340372" w:rsidP="00340372">
      <w:pPr>
        <w:pStyle w:val="PL"/>
        <w:rPr>
          <w:ins w:id="6676" w:author="ruiyue"/>
        </w:rPr>
      </w:pPr>
      <w:ins w:id="6677" w:author="ruiyue">
        <w:r>
          <w:t xml:space="preserve">            - 80ms</w:t>
        </w:r>
      </w:ins>
    </w:p>
    <w:p w14:paraId="59F87CD2" w14:textId="77777777" w:rsidR="00340372" w:rsidRDefault="00340372" w:rsidP="00340372">
      <w:pPr>
        <w:pStyle w:val="PL"/>
        <w:rPr>
          <w:ins w:id="6678" w:author="ruiyue"/>
        </w:rPr>
      </w:pPr>
      <w:ins w:id="6679" w:author="ruiyue">
        <w:r>
          <w:t xml:space="preserve">            - 90ms</w:t>
        </w:r>
      </w:ins>
    </w:p>
    <w:p w14:paraId="2CD95A62" w14:textId="77777777" w:rsidR="00340372" w:rsidRDefault="00340372" w:rsidP="00340372">
      <w:pPr>
        <w:pStyle w:val="PL"/>
        <w:rPr>
          <w:ins w:id="6680" w:author="ruiyue"/>
        </w:rPr>
      </w:pPr>
      <w:ins w:id="6681" w:author="ruiyue">
        <w:r>
          <w:t xml:space="preserve">            - 100ms</w:t>
        </w:r>
      </w:ins>
    </w:p>
    <w:p w14:paraId="296D3021" w14:textId="77777777" w:rsidR="00340372" w:rsidRDefault="00340372" w:rsidP="00340372">
      <w:pPr>
        <w:pStyle w:val="PL"/>
        <w:rPr>
          <w:ins w:id="6682" w:author="ruiyue"/>
        </w:rPr>
      </w:pPr>
      <w:ins w:id="6683" w:author="ruiyue">
        <w:r>
          <w:t xml:space="preserve">            - 150ms</w:t>
        </w:r>
      </w:ins>
    </w:p>
    <w:p w14:paraId="5CDC2340" w14:textId="77777777" w:rsidR="00340372" w:rsidRDefault="00340372" w:rsidP="00340372">
      <w:pPr>
        <w:pStyle w:val="PL"/>
        <w:rPr>
          <w:ins w:id="6684" w:author="ruiyue"/>
        </w:rPr>
      </w:pPr>
      <w:ins w:id="6685" w:author="ruiyue">
        <w:r>
          <w:t xml:space="preserve">            - 300ms</w:t>
        </w:r>
      </w:ins>
    </w:p>
    <w:p w14:paraId="0441301C" w14:textId="77777777" w:rsidR="00340372" w:rsidRDefault="00340372" w:rsidP="00340372">
      <w:pPr>
        <w:pStyle w:val="PL"/>
        <w:rPr>
          <w:ins w:id="6686" w:author="ruiyue"/>
        </w:rPr>
      </w:pPr>
      <w:ins w:id="6687" w:author="ruiyue">
        <w:r>
          <w:t xml:space="preserve">            - 500ms</w:t>
        </w:r>
      </w:ins>
    </w:p>
    <w:p w14:paraId="53DF5E30" w14:textId="77777777" w:rsidR="00340372" w:rsidRDefault="00340372" w:rsidP="00340372">
      <w:pPr>
        <w:pStyle w:val="PL"/>
        <w:rPr>
          <w:ins w:id="6688" w:author="ruiyue"/>
        </w:rPr>
      </w:pPr>
      <w:ins w:id="6689" w:author="ruiyue">
        <w:r>
          <w:t xml:space="preserve">      </w:t>
        </w:r>
        <w:proofErr w:type="spellStart"/>
        <w:r>
          <w:t>minItems</w:t>
        </w:r>
        <w:proofErr w:type="spellEnd"/>
        <w:r>
          <w:t>: 0</w:t>
        </w:r>
      </w:ins>
    </w:p>
    <w:p w14:paraId="3B2D443C" w14:textId="77777777" w:rsidR="00340372" w:rsidRDefault="00340372" w:rsidP="00340372">
      <w:pPr>
        <w:pStyle w:val="PL"/>
        <w:rPr>
          <w:ins w:id="6690" w:author="ruiyue"/>
        </w:rPr>
      </w:pPr>
      <w:ins w:id="6691" w:author="ruiyue">
        <w:r>
          <w:t xml:space="preserve">      </w:t>
        </w:r>
        <w:proofErr w:type="spellStart"/>
        <w:r>
          <w:t>maxItems</w:t>
        </w:r>
        <w:proofErr w:type="spellEnd"/>
        <w:r>
          <w:t>: 255</w:t>
        </w:r>
      </w:ins>
    </w:p>
    <w:p w14:paraId="529F81BF" w14:textId="77777777" w:rsidR="00340372" w:rsidRDefault="00340372" w:rsidP="00340372">
      <w:pPr>
        <w:pStyle w:val="PL"/>
        <w:rPr>
          <w:ins w:id="6692" w:author="ruiyue"/>
        </w:rPr>
      </w:pPr>
      <w:ins w:id="6693" w:author="ruiyue">
        <w:r>
          <w:t xml:space="preserve">    </w:t>
        </w:r>
        <w:proofErr w:type="spellStart"/>
        <w:r>
          <w:t>traceConfig</w:t>
        </w:r>
        <w:proofErr w:type="spellEnd"/>
        <w:r>
          <w:t>-Type:</w:t>
        </w:r>
      </w:ins>
    </w:p>
    <w:p w14:paraId="4C414EF5" w14:textId="77777777" w:rsidR="00340372" w:rsidRDefault="00340372" w:rsidP="00340372">
      <w:pPr>
        <w:pStyle w:val="PL"/>
        <w:rPr>
          <w:ins w:id="6694" w:author="ruiyue"/>
        </w:rPr>
      </w:pPr>
      <w:ins w:id="6695" w:author="ruiyue">
        <w:r>
          <w:t xml:space="preserve">      description: Trace configuration parameters for NR. See details in 3GPP TS 28.622 clause 4.3.30.</w:t>
        </w:r>
      </w:ins>
    </w:p>
    <w:p w14:paraId="007EED4A" w14:textId="77777777" w:rsidR="00340372" w:rsidRDefault="00340372" w:rsidP="00340372">
      <w:pPr>
        <w:pStyle w:val="PL"/>
        <w:rPr>
          <w:ins w:id="6696" w:author="ruiyue"/>
        </w:rPr>
      </w:pPr>
      <w:ins w:id="6697" w:author="ruiyue">
        <w:r>
          <w:t xml:space="preserve">      type: object</w:t>
        </w:r>
      </w:ins>
    </w:p>
    <w:p w14:paraId="2061F305" w14:textId="77777777" w:rsidR="00340372" w:rsidRDefault="00340372" w:rsidP="00340372">
      <w:pPr>
        <w:pStyle w:val="PL"/>
        <w:rPr>
          <w:ins w:id="6698" w:author="ruiyue"/>
        </w:rPr>
      </w:pPr>
      <w:ins w:id="6699" w:author="ruiyue">
        <w:r>
          <w:t xml:space="preserve">      properties:</w:t>
        </w:r>
      </w:ins>
    </w:p>
    <w:p w14:paraId="68B4D710" w14:textId="77777777" w:rsidR="00340372" w:rsidRDefault="00340372" w:rsidP="00340372">
      <w:pPr>
        <w:pStyle w:val="PL"/>
        <w:rPr>
          <w:ins w:id="6700" w:author="ruiyue"/>
        </w:rPr>
      </w:pPr>
      <w:ins w:id="6701" w:author="ruiyue">
        <w:r>
          <w:t xml:space="preserve">        </w:t>
        </w:r>
        <w:proofErr w:type="spellStart"/>
        <w:r>
          <w:t>listOfInterfaces</w:t>
        </w:r>
        <w:proofErr w:type="spellEnd"/>
        <w:r>
          <w:t>:</w:t>
        </w:r>
      </w:ins>
    </w:p>
    <w:p w14:paraId="7CAB7AC1" w14:textId="77777777" w:rsidR="00340372" w:rsidRDefault="00340372" w:rsidP="00340372">
      <w:pPr>
        <w:pStyle w:val="PL"/>
        <w:rPr>
          <w:ins w:id="6702" w:author="ruiyue"/>
        </w:rPr>
      </w:pPr>
      <w:ins w:id="6703" w:author="ruiyue">
        <w:r>
          <w:t xml:space="preserve">          $ref: '#/components/schemas/</w:t>
        </w:r>
        <w:proofErr w:type="spellStart"/>
        <w:r>
          <w:t>listOfInterfaces</w:t>
        </w:r>
        <w:proofErr w:type="spellEnd"/>
        <w:r>
          <w:t>-Type'</w:t>
        </w:r>
      </w:ins>
    </w:p>
    <w:p w14:paraId="599142E3" w14:textId="77777777" w:rsidR="00340372" w:rsidRDefault="00340372" w:rsidP="00340372">
      <w:pPr>
        <w:pStyle w:val="PL"/>
        <w:rPr>
          <w:ins w:id="6704" w:author="ruiyue"/>
        </w:rPr>
      </w:pPr>
      <w:ins w:id="6705" w:author="ruiyue">
        <w:r>
          <w:t xml:space="preserve">        </w:t>
        </w:r>
        <w:proofErr w:type="spellStart"/>
        <w:r>
          <w:t>listOfNeTypes</w:t>
        </w:r>
        <w:proofErr w:type="spellEnd"/>
        <w:r>
          <w:t>:</w:t>
        </w:r>
      </w:ins>
    </w:p>
    <w:p w14:paraId="34BFD336" w14:textId="77777777" w:rsidR="00340372" w:rsidRDefault="00340372" w:rsidP="00340372">
      <w:pPr>
        <w:pStyle w:val="PL"/>
        <w:rPr>
          <w:ins w:id="6706" w:author="ruiyue"/>
        </w:rPr>
      </w:pPr>
      <w:ins w:id="6707" w:author="ruiyue">
        <w:r>
          <w:t xml:space="preserve">          $ref: '#/components/schemas/</w:t>
        </w:r>
        <w:proofErr w:type="spellStart"/>
        <w:r>
          <w:t>listOfNeTypes</w:t>
        </w:r>
        <w:proofErr w:type="spellEnd"/>
        <w:r>
          <w:t>-Type'</w:t>
        </w:r>
      </w:ins>
    </w:p>
    <w:p w14:paraId="3E1682CD" w14:textId="77777777" w:rsidR="00340372" w:rsidRDefault="00340372" w:rsidP="00340372">
      <w:pPr>
        <w:pStyle w:val="PL"/>
        <w:rPr>
          <w:ins w:id="6708" w:author="ruiyue"/>
        </w:rPr>
      </w:pPr>
      <w:ins w:id="6709" w:author="ruiyue">
        <w:r>
          <w:t xml:space="preserve">        </w:t>
        </w:r>
        <w:proofErr w:type="spellStart"/>
        <w:r>
          <w:t>traceDepth</w:t>
        </w:r>
        <w:proofErr w:type="spellEnd"/>
        <w:r>
          <w:t>:</w:t>
        </w:r>
      </w:ins>
    </w:p>
    <w:p w14:paraId="00A4D78E" w14:textId="77777777" w:rsidR="00340372" w:rsidRDefault="00340372" w:rsidP="00340372">
      <w:pPr>
        <w:pStyle w:val="PL"/>
        <w:rPr>
          <w:ins w:id="6710" w:author="ruiyue"/>
        </w:rPr>
      </w:pPr>
      <w:ins w:id="6711" w:author="ruiyue">
        <w:r>
          <w:t xml:space="preserve">          $ref: '#/components/schemas/</w:t>
        </w:r>
        <w:proofErr w:type="spellStart"/>
        <w:r>
          <w:t>traceDepth</w:t>
        </w:r>
        <w:proofErr w:type="spellEnd"/>
        <w:r>
          <w:t>-Type'</w:t>
        </w:r>
      </w:ins>
    </w:p>
    <w:p w14:paraId="4EEE1756" w14:textId="77777777" w:rsidR="00340372" w:rsidRDefault="00340372" w:rsidP="00340372">
      <w:pPr>
        <w:pStyle w:val="PL"/>
        <w:rPr>
          <w:ins w:id="6712" w:author="ruiyue"/>
        </w:rPr>
      </w:pPr>
      <w:ins w:id="6713" w:author="ruiyue">
        <w:r>
          <w:t xml:space="preserve">        </w:t>
        </w:r>
        <w:proofErr w:type="spellStart"/>
        <w:r>
          <w:t>triggeringEvents</w:t>
        </w:r>
        <w:proofErr w:type="spellEnd"/>
        <w:r>
          <w:t>:</w:t>
        </w:r>
      </w:ins>
    </w:p>
    <w:p w14:paraId="1F02134A" w14:textId="77777777" w:rsidR="00340372" w:rsidRDefault="00340372" w:rsidP="00340372">
      <w:pPr>
        <w:pStyle w:val="PL"/>
        <w:rPr>
          <w:ins w:id="6714" w:author="ruiyue"/>
        </w:rPr>
      </w:pPr>
      <w:ins w:id="6715" w:author="ruiyue">
        <w:r>
          <w:t xml:space="preserve">          $ref: '#/components/schemas/</w:t>
        </w:r>
        <w:proofErr w:type="spellStart"/>
        <w:r>
          <w:t>triggeringEvents</w:t>
        </w:r>
        <w:proofErr w:type="spellEnd"/>
        <w:r>
          <w:t>-Type'</w:t>
        </w:r>
      </w:ins>
    </w:p>
    <w:p w14:paraId="2DAAC30B" w14:textId="77777777" w:rsidR="00340372" w:rsidRDefault="00340372" w:rsidP="00340372">
      <w:pPr>
        <w:pStyle w:val="PL"/>
        <w:rPr>
          <w:ins w:id="6716" w:author="ruiyue"/>
        </w:rPr>
      </w:pPr>
    </w:p>
    <w:p w14:paraId="0B094994" w14:textId="77777777" w:rsidR="00340372" w:rsidRDefault="00340372" w:rsidP="00340372">
      <w:pPr>
        <w:pStyle w:val="PL"/>
        <w:rPr>
          <w:ins w:id="6717" w:author="ruiyue"/>
        </w:rPr>
      </w:pPr>
      <w:ins w:id="6718" w:author="ruiyue">
        <w:r>
          <w:t xml:space="preserve">    </w:t>
        </w:r>
        <w:proofErr w:type="spellStart"/>
        <w:r>
          <w:t>immediateMDTConfig</w:t>
        </w:r>
        <w:proofErr w:type="spellEnd"/>
        <w:r>
          <w:t>-Type:</w:t>
        </w:r>
      </w:ins>
    </w:p>
    <w:p w14:paraId="7E58584D" w14:textId="77777777" w:rsidR="00340372" w:rsidRDefault="00340372" w:rsidP="00340372">
      <w:pPr>
        <w:pStyle w:val="PL"/>
        <w:rPr>
          <w:ins w:id="6719" w:author="ruiyue"/>
        </w:rPr>
      </w:pPr>
      <w:ins w:id="6720" w:author="ruiyue">
        <w:r>
          <w:t xml:space="preserve">      description: Immediate MDT configuration parameters. See details in 3GPP TS 28.622 clause 4.3.30.</w:t>
        </w:r>
      </w:ins>
    </w:p>
    <w:p w14:paraId="1E408241" w14:textId="77777777" w:rsidR="00340372" w:rsidRDefault="00340372" w:rsidP="00340372">
      <w:pPr>
        <w:pStyle w:val="PL"/>
        <w:rPr>
          <w:ins w:id="6721" w:author="ruiyue"/>
        </w:rPr>
      </w:pPr>
      <w:ins w:id="6722" w:author="ruiyue">
        <w:r>
          <w:t xml:space="preserve">      type: object</w:t>
        </w:r>
      </w:ins>
    </w:p>
    <w:p w14:paraId="2BD1A9E4" w14:textId="77777777" w:rsidR="00340372" w:rsidRDefault="00340372" w:rsidP="00340372">
      <w:pPr>
        <w:pStyle w:val="PL"/>
        <w:rPr>
          <w:ins w:id="6723" w:author="ruiyue"/>
        </w:rPr>
      </w:pPr>
      <w:ins w:id="6724" w:author="ruiyue">
        <w:r>
          <w:t xml:space="preserve">      properties: </w:t>
        </w:r>
      </w:ins>
    </w:p>
    <w:p w14:paraId="256F6519" w14:textId="77777777" w:rsidR="00340372" w:rsidRDefault="00340372" w:rsidP="00340372">
      <w:pPr>
        <w:pStyle w:val="PL"/>
        <w:rPr>
          <w:ins w:id="6725" w:author="ruiyue"/>
        </w:rPr>
      </w:pPr>
      <w:ins w:id="6726" w:author="ruiyue">
        <w:r>
          <w:t xml:space="preserve">        </w:t>
        </w:r>
        <w:proofErr w:type="spellStart"/>
        <w:r>
          <w:t>listOfMeasurements</w:t>
        </w:r>
        <w:proofErr w:type="spellEnd"/>
        <w:r>
          <w:t>:</w:t>
        </w:r>
      </w:ins>
    </w:p>
    <w:p w14:paraId="3D863EAF" w14:textId="77777777" w:rsidR="00340372" w:rsidRDefault="00340372" w:rsidP="00340372">
      <w:pPr>
        <w:pStyle w:val="PL"/>
        <w:rPr>
          <w:ins w:id="6727" w:author="ruiyue"/>
        </w:rPr>
      </w:pPr>
      <w:ins w:id="6728" w:author="ruiyue">
        <w:r>
          <w:t xml:space="preserve">          $ref: '#/components/schemas/</w:t>
        </w:r>
        <w:proofErr w:type="spellStart"/>
        <w:r>
          <w:t>listOfMeasurements</w:t>
        </w:r>
        <w:proofErr w:type="spellEnd"/>
        <w:r>
          <w:t>-Type'</w:t>
        </w:r>
      </w:ins>
    </w:p>
    <w:p w14:paraId="621F87CE" w14:textId="77777777" w:rsidR="00340372" w:rsidRDefault="00340372" w:rsidP="00340372">
      <w:pPr>
        <w:pStyle w:val="PL"/>
        <w:rPr>
          <w:ins w:id="6729" w:author="ruiyue"/>
        </w:rPr>
      </w:pPr>
      <w:ins w:id="6730" w:author="ruiyue">
        <w:r>
          <w:t xml:space="preserve">        </w:t>
        </w:r>
        <w:proofErr w:type="spellStart"/>
        <w:r>
          <w:t>reportingTrigger</w:t>
        </w:r>
        <w:proofErr w:type="spellEnd"/>
        <w:r>
          <w:t>:</w:t>
        </w:r>
      </w:ins>
    </w:p>
    <w:p w14:paraId="6EA9C792" w14:textId="77777777" w:rsidR="00340372" w:rsidRDefault="00340372" w:rsidP="00340372">
      <w:pPr>
        <w:pStyle w:val="PL"/>
        <w:rPr>
          <w:ins w:id="6731" w:author="ruiyue"/>
        </w:rPr>
      </w:pPr>
      <w:ins w:id="6732" w:author="ruiyue">
        <w:r>
          <w:t xml:space="preserve">          $ref: '#/components/schemas/</w:t>
        </w:r>
        <w:proofErr w:type="spellStart"/>
        <w:r>
          <w:t>reportingTrigger</w:t>
        </w:r>
        <w:proofErr w:type="spellEnd"/>
        <w:r>
          <w:t>-Type'</w:t>
        </w:r>
      </w:ins>
    </w:p>
    <w:p w14:paraId="025A0ECC" w14:textId="77777777" w:rsidR="00340372" w:rsidRDefault="00340372" w:rsidP="00340372">
      <w:pPr>
        <w:pStyle w:val="PL"/>
        <w:rPr>
          <w:ins w:id="6733" w:author="ruiyue"/>
        </w:rPr>
      </w:pPr>
      <w:ins w:id="6734" w:author="ruiyue">
        <w:r>
          <w:t xml:space="preserve">        </w:t>
        </w:r>
        <w:proofErr w:type="spellStart"/>
        <w:r>
          <w:t>reportAmount</w:t>
        </w:r>
        <w:proofErr w:type="spellEnd"/>
        <w:r>
          <w:t>:</w:t>
        </w:r>
      </w:ins>
    </w:p>
    <w:p w14:paraId="53F66B2B" w14:textId="77777777" w:rsidR="00340372" w:rsidRDefault="00340372" w:rsidP="00340372">
      <w:pPr>
        <w:pStyle w:val="PL"/>
        <w:rPr>
          <w:ins w:id="6735" w:author="ruiyue"/>
        </w:rPr>
      </w:pPr>
      <w:ins w:id="6736" w:author="ruiyue">
        <w:r>
          <w:t xml:space="preserve">          $ref: '#/components/schemas/</w:t>
        </w:r>
        <w:proofErr w:type="spellStart"/>
        <w:r>
          <w:t>reportAmount</w:t>
        </w:r>
        <w:proofErr w:type="spellEnd"/>
        <w:r>
          <w:t>-Type'</w:t>
        </w:r>
      </w:ins>
    </w:p>
    <w:p w14:paraId="2F7A4045" w14:textId="77777777" w:rsidR="00340372" w:rsidRDefault="00340372" w:rsidP="00340372">
      <w:pPr>
        <w:pStyle w:val="PL"/>
        <w:rPr>
          <w:ins w:id="6737" w:author="ruiyue"/>
        </w:rPr>
      </w:pPr>
      <w:ins w:id="6738" w:author="ruiyue">
        <w:r>
          <w:t xml:space="preserve">        reportAmountM1LTE:</w:t>
        </w:r>
      </w:ins>
    </w:p>
    <w:p w14:paraId="000053EA" w14:textId="77777777" w:rsidR="00340372" w:rsidRDefault="00340372" w:rsidP="00340372">
      <w:pPr>
        <w:pStyle w:val="PL"/>
        <w:rPr>
          <w:ins w:id="6739" w:author="ruiyue"/>
        </w:rPr>
      </w:pPr>
      <w:ins w:id="6740" w:author="ruiyue">
        <w:r>
          <w:t xml:space="preserve">          $ref: '#/components/schemas/reportAmountM1LTE-Type'</w:t>
        </w:r>
      </w:ins>
    </w:p>
    <w:p w14:paraId="279FD801" w14:textId="77777777" w:rsidR="00340372" w:rsidRDefault="00340372" w:rsidP="00340372">
      <w:pPr>
        <w:pStyle w:val="PL"/>
        <w:rPr>
          <w:ins w:id="6741" w:author="ruiyue"/>
        </w:rPr>
      </w:pPr>
      <w:ins w:id="6742" w:author="ruiyue">
        <w:r>
          <w:t xml:space="preserve">        reportAmountM4LTE:</w:t>
        </w:r>
      </w:ins>
    </w:p>
    <w:p w14:paraId="3A2E6758" w14:textId="77777777" w:rsidR="00340372" w:rsidRDefault="00340372" w:rsidP="00340372">
      <w:pPr>
        <w:pStyle w:val="PL"/>
        <w:rPr>
          <w:ins w:id="6743" w:author="ruiyue"/>
        </w:rPr>
      </w:pPr>
      <w:ins w:id="6744" w:author="ruiyue">
        <w:r>
          <w:t xml:space="preserve">          $ref: '#/components/schemas/reportAmountM4LTE-Type'</w:t>
        </w:r>
      </w:ins>
    </w:p>
    <w:p w14:paraId="213F7F73" w14:textId="77777777" w:rsidR="00340372" w:rsidRDefault="00340372" w:rsidP="00340372">
      <w:pPr>
        <w:pStyle w:val="PL"/>
        <w:rPr>
          <w:ins w:id="6745" w:author="ruiyue"/>
        </w:rPr>
      </w:pPr>
      <w:ins w:id="6746" w:author="ruiyue">
        <w:r>
          <w:t xml:space="preserve">        reportAmountM5LTE:</w:t>
        </w:r>
      </w:ins>
    </w:p>
    <w:p w14:paraId="1C092882" w14:textId="77777777" w:rsidR="00340372" w:rsidRDefault="00340372" w:rsidP="00340372">
      <w:pPr>
        <w:pStyle w:val="PL"/>
        <w:rPr>
          <w:ins w:id="6747" w:author="ruiyue"/>
        </w:rPr>
      </w:pPr>
      <w:ins w:id="6748" w:author="ruiyue">
        <w:r>
          <w:t xml:space="preserve">          $ref: '#/components/schemas/reportAmountM5LTE-Type'</w:t>
        </w:r>
      </w:ins>
    </w:p>
    <w:p w14:paraId="2663D2E1" w14:textId="77777777" w:rsidR="00340372" w:rsidRDefault="00340372" w:rsidP="00340372">
      <w:pPr>
        <w:pStyle w:val="PL"/>
        <w:rPr>
          <w:ins w:id="6749" w:author="ruiyue"/>
        </w:rPr>
      </w:pPr>
      <w:ins w:id="6750" w:author="ruiyue">
        <w:r>
          <w:t xml:space="preserve">        reportAmountM6LTE:</w:t>
        </w:r>
      </w:ins>
    </w:p>
    <w:p w14:paraId="5E9DB86F" w14:textId="77777777" w:rsidR="00340372" w:rsidRDefault="00340372" w:rsidP="00340372">
      <w:pPr>
        <w:pStyle w:val="PL"/>
        <w:rPr>
          <w:ins w:id="6751" w:author="ruiyue"/>
        </w:rPr>
      </w:pPr>
      <w:ins w:id="6752" w:author="ruiyue">
        <w:r>
          <w:t xml:space="preserve">          $ref: '#/components/schemas/reportAmountM6LTE-Type'</w:t>
        </w:r>
      </w:ins>
    </w:p>
    <w:p w14:paraId="63B96B17" w14:textId="77777777" w:rsidR="00340372" w:rsidRDefault="00340372" w:rsidP="00340372">
      <w:pPr>
        <w:pStyle w:val="PL"/>
        <w:rPr>
          <w:ins w:id="6753" w:author="ruiyue"/>
        </w:rPr>
      </w:pPr>
      <w:ins w:id="6754" w:author="ruiyue">
        <w:r>
          <w:t xml:space="preserve">        reportAmountM7LTE:</w:t>
        </w:r>
      </w:ins>
    </w:p>
    <w:p w14:paraId="5B4E395B" w14:textId="77777777" w:rsidR="00340372" w:rsidRDefault="00340372" w:rsidP="00340372">
      <w:pPr>
        <w:pStyle w:val="PL"/>
        <w:rPr>
          <w:ins w:id="6755" w:author="ruiyue"/>
        </w:rPr>
      </w:pPr>
      <w:ins w:id="6756" w:author="ruiyue">
        <w:r>
          <w:t xml:space="preserve">          $ref: '#/components/schemas/reportAmountM7LTE-Type'</w:t>
        </w:r>
      </w:ins>
    </w:p>
    <w:p w14:paraId="62FB3664" w14:textId="77777777" w:rsidR="00340372" w:rsidRDefault="00340372" w:rsidP="00340372">
      <w:pPr>
        <w:pStyle w:val="PL"/>
        <w:rPr>
          <w:ins w:id="6757" w:author="ruiyue"/>
        </w:rPr>
      </w:pPr>
      <w:ins w:id="6758" w:author="ruiyue">
        <w:r>
          <w:t xml:space="preserve">        </w:t>
        </w:r>
        <w:proofErr w:type="spellStart"/>
        <w:r>
          <w:t>reportInterval</w:t>
        </w:r>
        <w:proofErr w:type="spellEnd"/>
        <w:r>
          <w:t>:</w:t>
        </w:r>
      </w:ins>
    </w:p>
    <w:p w14:paraId="5A628E77" w14:textId="77777777" w:rsidR="00340372" w:rsidRDefault="00340372" w:rsidP="00340372">
      <w:pPr>
        <w:pStyle w:val="PL"/>
        <w:rPr>
          <w:ins w:id="6759" w:author="ruiyue"/>
        </w:rPr>
      </w:pPr>
      <w:ins w:id="6760" w:author="ruiyue">
        <w:r>
          <w:t xml:space="preserve">          $ref: '#/components/schemas/</w:t>
        </w:r>
        <w:proofErr w:type="spellStart"/>
        <w:r>
          <w:t>reportInterval</w:t>
        </w:r>
        <w:proofErr w:type="spellEnd"/>
        <w:r>
          <w:t>-Type'</w:t>
        </w:r>
      </w:ins>
    </w:p>
    <w:p w14:paraId="120059E7" w14:textId="77777777" w:rsidR="00340372" w:rsidRDefault="00340372" w:rsidP="00340372">
      <w:pPr>
        <w:pStyle w:val="PL"/>
        <w:rPr>
          <w:ins w:id="6761" w:author="ruiyue"/>
        </w:rPr>
      </w:pPr>
      <w:ins w:id="6762" w:author="ruiyue">
        <w:r>
          <w:t xml:space="preserve">        </w:t>
        </w:r>
        <w:proofErr w:type="spellStart"/>
        <w:r>
          <w:t>eventThreshold</w:t>
        </w:r>
        <w:proofErr w:type="spellEnd"/>
        <w:r>
          <w:t>:</w:t>
        </w:r>
      </w:ins>
    </w:p>
    <w:p w14:paraId="3285B142" w14:textId="77777777" w:rsidR="00340372" w:rsidRDefault="00340372" w:rsidP="00340372">
      <w:pPr>
        <w:pStyle w:val="PL"/>
        <w:rPr>
          <w:ins w:id="6763" w:author="ruiyue"/>
        </w:rPr>
      </w:pPr>
      <w:ins w:id="6764" w:author="ruiyue">
        <w:r>
          <w:t xml:space="preserve">          $ref: '#/components/schemas/</w:t>
        </w:r>
        <w:proofErr w:type="spellStart"/>
        <w:r>
          <w:t>eventThreshold</w:t>
        </w:r>
        <w:proofErr w:type="spellEnd"/>
        <w:r>
          <w:t>-Type'</w:t>
        </w:r>
      </w:ins>
    </w:p>
    <w:p w14:paraId="4DEE0F9C" w14:textId="77777777" w:rsidR="00340372" w:rsidRDefault="00340372" w:rsidP="00340372">
      <w:pPr>
        <w:pStyle w:val="PL"/>
        <w:rPr>
          <w:ins w:id="6765" w:author="ruiyue"/>
        </w:rPr>
      </w:pPr>
      <w:ins w:id="6766" w:author="ruiyue">
        <w:r>
          <w:t xml:space="preserve">        </w:t>
        </w:r>
        <w:proofErr w:type="spellStart"/>
        <w:r>
          <w:t>collectionPeriodRrmLte</w:t>
        </w:r>
        <w:proofErr w:type="spellEnd"/>
        <w:r>
          <w:t>:</w:t>
        </w:r>
      </w:ins>
    </w:p>
    <w:p w14:paraId="40D9BD52" w14:textId="77777777" w:rsidR="00340372" w:rsidRDefault="00340372" w:rsidP="00340372">
      <w:pPr>
        <w:pStyle w:val="PL"/>
        <w:rPr>
          <w:ins w:id="6767" w:author="ruiyue"/>
        </w:rPr>
      </w:pPr>
      <w:ins w:id="6768" w:author="ruiyue">
        <w:r>
          <w:t xml:space="preserve">          $ref: '#/components/schemas/</w:t>
        </w:r>
        <w:proofErr w:type="spellStart"/>
        <w:r>
          <w:t>collectionPeriodRrmLte</w:t>
        </w:r>
        <w:proofErr w:type="spellEnd"/>
        <w:r>
          <w:t>-Type'</w:t>
        </w:r>
      </w:ins>
    </w:p>
    <w:p w14:paraId="7C40D0F8" w14:textId="77777777" w:rsidR="00340372" w:rsidRDefault="00340372" w:rsidP="00340372">
      <w:pPr>
        <w:pStyle w:val="PL"/>
        <w:rPr>
          <w:ins w:id="6769" w:author="ruiyue"/>
        </w:rPr>
      </w:pPr>
      <w:ins w:id="6770" w:author="ruiyue">
        <w:r>
          <w:t xml:space="preserve">        collectionPeriodM6Lte:</w:t>
        </w:r>
      </w:ins>
    </w:p>
    <w:p w14:paraId="5D9DC6A8" w14:textId="77777777" w:rsidR="00340372" w:rsidRDefault="00340372" w:rsidP="00340372">
      <w:pPr>
        <w:pStyle w:val="PL"/>
        <w:rPr>
          <w:ins w:id="6771" w:author="ruiyue"/>
        </w:rPr>
      </w:pPr>
      <w:ins w:id="6772" w:author="ruiyue">
        <w:r>
          <w:t xml:space="preserve">          $ref: '#/components/schemas/collectionPeriodM6Lte-Type'</w:t>
        </w:r>
      </w:ins>
    </w:p>
    <w:p w14:paraId="08DB11F2" w14:textId="77777777" w:rsidR="00340372" w:rsidRDefault="00340372" w:rsidP="00340372">
      <w:pPr>
        <w:pStyle w:val="PL"/>
        <w:rPr>
          <w:ins w:id="6773" w:author="ruiyue"/>
        </w:rPr>
      </w:pPr>
      <w:ins w:id="6774" w:author="ruiyue">
        <w:r>
          <w:t xml:space="preserve">        collectionPeriodM7Lte:</w:t>
        </w:r>
      </w:ins>
    </w:p>
    <w:p w14:paraId="574C2E81" w14:textId="77777777" w:rsidR="00340372" w:rsidRDefault="00340372" w:rsidP="00340372">
      <w:pPr>
        <w:pStyle w:val="PL"/>
        <w:rPr>
          <w:ins w:id="6775" w:author="ruiyue"/>
        </w:rPr>
      </w:pPr>
      <w:ins w:id="6776" w:author="ruiyue">
        <w:r>
          <w:t xml:space="preserve">          $ref: '#/components/schemas/collectionPeriodM7Lte-Type'</w:t>
        </w:r>
      </w:ins>
    </w:p>
    <w:p w14:paraId="20A0F08B" w14:textId="77777777" w:rsidR="00340372" w:rsidRDefault="00340372" w:rsidP="00340372">
      <w:pPr>
        <w:pStyle w:val="PL"/>
        <w:rPr>
          <w:ins w:id="6777" w:author="ruiyue"/>
        </w:rPr>
      </w:pPr>
      <w:ins w:id="6778" w:author="ruiyue">
        <w:r>
          <w:lastRenderedPageBreak/>
          <w:t xml:space="preserve">        </w:t>
        </w:r>
        <w:proofErr w:type="spellStart"/>
        <w:r>
          <w:t>collectionPeriodRrmUmts</w:t>
        </w:r>
        <w:proofErr w:type="spellEnd"/>
        <w:r>
          <w:t>:</w:t>
        </w:r>
      </w:ins>
    </w:p>
    <w:p w14:paraId="5938CAA1" w14:textId="77777777" w:rsidR="00340372" w:rsidRDefault="00340372" w:rsidP="00340372">
      <w:pPr>
        <w:pStyle w:val="PL"/>
        <w:rPr>
          <w:ins w:id="6779" w:author="ruiyue"/>
        </w:rPr>
      </w:pPr>
      <w:ins w:id="6780" w:author="ruiyue">
        <w:r>
          <w:t xml:space="preserve">          $ref: '#/components/schemas/</w:t>
        </w:r>
        <w:proofErr w:type="spellStart"/>
        <w:r>
          <w:t>collectionPeriodRrmUmts</w:t>
        </w:r>
        <w:proofErr w:type="spellEnd"/>
        <w:r>
          <w:t>-Type'</w:t>
        </w:r>
      </w:ins>
    </w:p>
    <w:p w14:paraId="72C25CED" w14:textId="77777777" w:rsidR="00340372" w:rsidRDefault="00340372" w:rsidP="00340372">
      <w:pPr>
        <w:pStyle w:val="PL"/>
        <w:rPr>
          <w:ins w:id="6781" w:author="ruiyue"/>
        </w:rPr>
      </w:pPr>
      <w:ins w:id="6782" w:author="ruiyue">
        <w:r>
          <w:t xml:space="preserve">        </w:t>
        </w:r>
        <w:proofErr w:type="spellStart"/>
        <w:r>
          <w:t>collectionPeriodRrmNr</w:t>
        </w:r>
        <w:proofErr w:type="spellEnd"/>
        <w:r>
          <w:t>:</w:t>
        </w:r>
      </w:ins>
    </w:p>
    <w:p w14:paraId="2573D328" w14:textId="77777777" w:rsidR="00340372" w:rsidRDefault="00340372" w:rsidP="00340372">
      <w:pPr>
        <w:pStyle w:val="PL"/>
        <w:rPr>
          <w:ins w:id="6783" w:author="ruiyue"/>
        </w:rPr>
      </w:pPr>
      <w:ins w:id="6784" w:author="ruiyue">
        <w:r>
          <w:t xml:space="preserve">          $ref: '#/components/schemas/</w:t>
        </w:r>
        <w:proofErr w:type="spellStart"/>
        <w:r>
          <w:t>collectionPeriodRrmNr</w:t>
        </w:r>
        <w:proofErr w:type="spellEnd"/>
        <w:r>
          <w:t>-Type'</w:t>
        </w:r>
      </w:ins>
    </w:p>
    <w:p w14:paraId="67785E1A" w14:textId="77777777" w:rsidR="00340372" w:rsidRDefault="00340372" w:rsidP="00340372">
      <w:pPr>
        <w:pStyle w:val="PL"/>
        <w:rPr>
          <w:ins w:id="6785" w:author="ruiyue"/>
        </w:rPr>
      </w:pPr>
      <w:ins w:id="6786" w:author="ruiyue">
        <w:r>
          <w:t xml:space="preserve">        collectionPeriodM6Nr:</w:t>
        </w:r>
      </w:ins>
    </w:p>
    <w:p w14:paraId="0FBEEA9C" w14:textId="77777777" w:rsidR="00340372" w:rsidRDefault="00340372" w:rsidP="00340372">
      <w:pPr>
        <w:pStyle w:val="PL"/>
        <w:rPr>
          <w:ins w:id="6787" w:author="ruiyue"/>
        </w:rPr>
      </w:pPr>
      <w:ins w:id="6788" w:author="ruiyue">
        <w:r>
          <w:t xml:space="preserve">          $ref: '#/components/schemas/collectionPeriodM6Nr-Type'</w:t>
        </w:r>
      </w:ins>
    </w:p>
    <w:p w14:paraId="2A3B0A03" w14:textId="77777777" w:rsidR="00340372" w:rsidRDefault="00340372" w:rsidP="00340372">
      <w:pPr>
        <w:pStyle w:val="PL"/>
        <w:rPr>
          <w:ins w:id="6789" w:author="ruiyue"/>
        </w:rPr>
      </w:pPr>
      <w:ins w:id="6790" w:author="ruiyue">
        <w:r>
          <w:t xml:space="preserve">        collectionPeriodM7Nr:</w:t>
        </w:r>
      </w:ins>
    </w:p>
    <w:p w14:paraId="35FBD66E" w14:textId="77777777" w:rsidR="00340372" w:rsidRDefault="00340372" w:rsidP="00340372">
      <w:pPr>
        <w:pStyle w:val="PL"/>
        <w:rPr>
          <w:ins w:id="6791" w:author="ruiyue"/>
        </w:rPr>
      </w:pPr>
      <w:ins w:id="6792" w:author="ruiyue">
        <w:r>
          <w:t xml:space="preserve">          $ref: '#/components/schemas/collectionPeriodM7Nr-Type'</w:t>
        </w:r>
      </w:ins>
    </w:p>
    <w:p w14:paraId="195DFC6D" w14:textId="77777777" w:rsidR="00340372" w:rsidRDefault="00340372" w:rsidP="00340372">
      <w:pPr>
        <w:pStyle w:val="PL"/>
        <w:rPr>
          <w:ins w:id="6793" w:author="ruiyue"/>
        </w:rPr>
      </w:pPr>
      <w:ins w:id="6794" w:author="ruiyue">
        <w:r>
          <w:t xml:space="preserve">        </w:t>
        </w:r>
        <w:proofErr w:type="spellStart"/>
        <w:r>
          <w:t>eventThresholdUphUmts</w:t>
        </w:r>
        <w:proofErr w:type="spellEnd"/>
        <w:r>
          <w:t>:</w:t>
        </w:r>
      </w:ins>
    </w:p>
    <w:p w14:paraId="45A9997F" w14:textId="77777777" w:rsidR="00340372" w:rsidRDefault="00340372" w:rsidP="00340372">
      <w:pPr>
        <w:pStyle w:val="PL"/>
        <w:rPr>
          <w:ins w:id="6795" w:author="ruiyue"/>
        </w:rPr>
      </w:pPr>
      <w:ins w:id="6796" w:author="ruiyue">
        <w:r>
          <w:t xml:space="preserve">          $ref: '#/components/schemas/</w:t>
        </w:r>
        <w:proofErr w:type="spellStart"/>
        <w:r>
          <w:t>eventThresholdUphUmts</w:t>
        </w:r>
        <w:proofErr w:type="spellEnd"/>
        <w:r>
          <w:t>-Type'</w:t>
        </w:r>
      </w:ins>
    </w:p>
    <w:p w14:paraId="167263F2" w14:textId="77777777" w:rsidR="00340372" w:rsidRDefault="00340372" w:rsidP="00340372">
      <w:pPr>
        <w:pStyle w:val="PL"/>
        <w:rPr>
          <w:ins w:id="6797" w:author="ruiyue"/>
        </w:rPr>
      </w:pPr>
      <w:ins w:id="6798" w:author="ruiyue">
        <w:r>
          <w:t xml:space="preserve">        </w:t>
        </w:r>
        <w:proofErr w:type="spellStart"/>
        <w:r>
          <w:t>measurementPeriodUmts</w:t>
        </w:r>
        <w:proofErr w:type="spellEnd"/>
        <w:r>
          <w:t>:</w:t>
        </w:r>
      </w:ins>
    </w:p>
    <w:p w14:paraId="3D710757" w14:textId="77777777" w:rsidR="00340372" w:rsidRDefault="00340372" w:rsidP="00340372">
      <w:pPr>
        <w:pStyle w:val="PL"/>
        <w:rPr>
          <w:ins w:id="6799" w:author="ruiyue"/>
        </w:rPr>
      </w:pPr>
      <w:ins w:id="6800" w:author="ruiyue">
        <w:r>
          <w:t xml:space="preserve">          $ref: '#/components/schemas/</w:t>
        </w:r>
        <w:proofErr w:type="spellStart"/>
        <w:r>
          <w:t>measurementPeriodUmts</w:t>
        </w:r>
        <w:proofErr w:type="spellEnd"/>
        <w:r>
          <w:t>-Type'</w:t>
        </w:r>
      </w:ins>
    </w:p>
    <w:p w14:paraId="343378EF" w14:textId="77777777" w:rsidR="00340372" w:rsidRDefault="00340372" w:rsidP="00340372">
      <w:pPr>
        <w:pStyle w:val="PL"/>
        <w:rPr>
          <w:ins w:id="6801" w:author="ruiyue"/>
        </w:rPr>
      </w:pPr>
      <w:ins w:id="6802" w:author="ruiyue">
        <w:r>
          <w:t xml:space="preserve">        </w:t>
        </w:r>
        <w:proofErr w:type="spellStart"/>
        <w:r>
          <w:t>measurementPeriodLte</w:t>
        </w:r>
        <w:proofErr w:type="spellEnd"/>
        <w:r>
          <w:t>:</w:t>
        </w:r>
      </w:ins>
    </w:p>
    <w:p w14:paraId="35B34AFB" w14:textId="77777777" w:rsidR="00340372" w:rsidRDefault="00340372" w:rsidP="00340372">
      <w:pPr>
        <w:pStyle w:val="PL"/>
        <w:rPr>
          <w:ins w:id="6803" w:author="ruiyue"/>
        </w:rPr>
      </w:pPr>
      <w:ins w:id="6804" w:author="ruiyue">
        <w:r>
          <w:t xml:space="preserve">          $ref: '#/components/schemas/</w:t>
        </w:r>
        <w:proofErr w:type="spellStart"/>
        <w:r>
          <w:t>measurementPeriodLte</w:t>
        </w:r>
        <w:proofErr w:type="spellEnd"/>
        <w:r>
          <w:t>-Type'</w:t>
        </w:r>
      </w:ins>
    </w:p>
    <w:p w14:paraId="3A505713" w14:textId="77777777" w:rsidR="00340372" w:rsidRDefault="00340372" w:rsidP="00340372">
      <w:pPr>
        <w:pStyle w:val="PL"/>
        <w:rPr>
          <w:ins w:id="6805" w:author="ruiyue"/>
        </w:rPr>
      </w:pPr>
      <w:ins w:id="6806" w:author="ruiyue">
        <w:r>
          <w:t xml:space="preserve">        </w:t>
        </w:r>
        <w:proofErr w:type="spellStart"/>
        <w:r>
          <w:t>measurementQuantity</w:t>
        </w:r>
        <w:proofErr w:type="spellEnd"/>
        <w:r>
          <w:t>:</w:t>
        </w:r>
      </w:ins>
    </w:p>
    <w:p w14:paraId="37295037" w14:textId="77777777" w:rsidR="00340372" w:rsidRDefault="00340372" w:rsidP="00340372">
      <w:pPr>
        <w:pStyle w:val="PL"/>
        <w:rPr>
          <w:ins w:id="6807" w:author="ruiyue"/>
        </w:rPr>
      </w:pPr>
      <w:ins w:id="6808" w:author="ruiyue">
        <w:r>
          <w:t xml:space="preserve">          $ref: '#/components/schemas/</w:t>
        </w:r>
        <w:proofErr w:type="spellStart"/>
        <w:r>
          <w:t>measurementQuantity</w:t>
        </w:r>
        <w:proofErr w:type="spellEnd"/>
        <w:r>
          <w:t>-Type'</w:t>
        </w:r>
      </w:ins>
    </w:p>
    <w:p w14:paraId="46F71F6D" w14:textId="77777777" w:rsidR="00340372" w:rsidRDefault="00340372" w:rsidP="00340372">
      <w:pPr>
        <w:pStyle w:val="PL"/>
        <w:rPr>
          <w:ins w:id="6809" w:author="ruiyue"/>
        </w:rPr>
      </w:pPr>
      <w:ins w:id="6810" w:author="ruiyue">
        <w:r>
          <w:t xml:space="preserve">        </w:t>
        </w:r>
        <w:proofErr w:type="spellStart"/>
        <w:r>
          <w:t>beamLevelMeasurement</w:t>
        </w:r>
        <w:proofErr w:type="spellEnd"/>
        <w:r>
          <w:t>:</w:t>
        </w:r>
      </w:ins>
    </w:p>
    <w:p w14:paraId="117D8373" w14:textId="77777777" w:rsidR="00340372" w:rsidRDefault="00340372" w:rsidP="00340372">
      <w:pPr>
        <w:pStyle w:val="PL"/>
        <w:rPr>
          <w:ins w:id="6811" w:author="ruiyue"/>
        </w:rPr>
      </w:pPr>
      <w:ins w:id="6812" w:author="ruiyue">
        <w:r>
          <w:t xml:space="preserve">          $ref: '#/components/schemas/</w:t>
        </w:r>
        <w:proofErr w:type="spellStart"/>
        <w:r>
          <w:t>beamLevelMeasurement</w:t>
        </w:r>
        <w:proofErr w:type="spellEnd"/>
        <w:r>
          <w:t>-Type'</w:t>
        </w:r>
      </w:ins>
    </w:p>
    <w:p w14:paraId="17288701" w14:textId="77777777" w:rsidR="00340372" w:rsidRDefault="00340372" w:rsidP="00340372">
      <w:pPr>
        <w:pStyle w:val="PL"/>
        <w:rPr>
          <w:ins w:id="6813" w:author="ruiyue"/>
        </w:rPr>
      </w:pPr>
      <w:ins w:id="6814" w:author="ruiyue">
        <w:r>
          <w:t xml:space="preserve">        </w:t>
        </w:r>
        <w:proofErr w:type="spellStart"/>
        <w:r>
          <w:t>positioningMethod</w:t>
        </w:r>
        <w:proofErr w:type="spellEnd"/>
        <w:r>
          <w:t>:</w:t>
        </w:r>
      </w:ins>
    </w:p>
    <w:p w14:paraId="08CFFBFF" w14:textId="77777777" w:rsidR="00340372" w:rsidRDefault="00340372" w:rsidP="00340372">
      <w:pPr>
        <w:pStyle w:val="PL"/>
        <w:rPr>
          <w:ins w:id="6815" w:author="ruiyue"/>
        </w:rPr>
      </w:pPr>
      <w:ins w:id="6816" w:author="ruiyue">
        <w:r>
          <w:t xml:space="preserve">          $ref: '#/components/schemas/</w:t>
        </w:r>
        <w:proofErr w:type="spellStart"/>
        <w:r>
          <w:t>positioningMethod</w:t>
        </w:r>
        <w:proofErr w:type="spellEnd"/>
        <w:r>
          <w:t>-Type'</w:t>
        </w:r>
      </w:ins>
    </w:p>
    <w:p w14:paraId="2E0315D1" w14:textId="77777777" w:rsidR="00340372" w:rsidRDefault="00340372" w:rsidP="00340372">
      <w:pPr>
        <w:pStyle w:val="PL"/>
        <w:rPr>
          <w:ins w:id="6817" w:author="ruiyue"/>
        </w:rPr>
      </w:pPr>
      <w:ins w:id="6818" w:author="ruiyue">
        <w:r>
          <w:t xml:space="preserve">        </w:t>
        </w:r>
        <w:proofErr w:type="spellStart"/>
        <w:r>
          <w:t>excessPacketDelayThresholds</w:t>
        </w:r>
        <w:proofErr w:type="spellEnd"/>
        <w:r>
          <w:t>:</w:t>
        </w:r>
      </w:ins>
    </w:p>
    <w:p w14:paraId="4768C4E6" w14:textId="77777777" w:rsidR="00340372" w:rsidRDefault="00340372" w:rsidP="00340372">
      <w:pPr>
        <w:pStyle w:val="PL"/>
        <w:rPr>
          <w:ins w:id="6819" w:author="ruiyue"/>
        </w:rPr>
      </w:pPr>
      <w:ins w:id="6820" w:author="ruiyue">
        <w:r>
          <w:t xml:space="preserve">          $ref: '#/components/schemas/</w:t>
        </w:r>
        <w:proofErr w:type="spellStart"/>
        <w:r>
          <w:t>excessPacketDelayThresholds</w:t>
        </w:r>
        <w:proofErr w:type="spellEnd"/>
        <w:r>
          <w:t>-Type'</w:t>
        </w:r>
      </w:ins>
    </w:p>
    <w:p w14:paraId="19567A75" w14:textId="77777777" w:rsidR="00340372" w:rsidRDefault="00340372" w:rsidP="00340372">
      <w:pPr>
        <w:pStyle w:val="PL"/>
        <w:rPr>
          <w:ins w:id="6821" w:author="ruiyue"/>
        </w:rPr>
      </w:pPr>
    </w:p>
    <w:p w14:paraId="25A4983F" w14:textId="77777777" w:rsidR="00340372" w:rsidRDefault="00340372" w:rsidP="00340372">
      <w:pPr>
        <w:pStyle w:val="PL"/>
        <w:rPr>
          <w:ins w:id="6822" w:author="ruiyue"/>
        </w:rPr>
      </w:pPr>
      <w:ins w:id="6823" w:author="ruiyue">
        <w:r>
          <w:t xml:space="preserve">    </w:t>
        </w:r>
        <w:proofErr w:type="spellStart"/>
        <w:r>
          <w:t>loggedMDTConfig</w:t>
        </w:r>
        <w:proofErr w:type="spellEnd"/>
        <w:r>
          <w:t>-Type:</w:t>
        </w:r>
      </w:ins>
    </w:p>
    <w:p w14:paraId="36717624" w14:textId="77777777" w:rsidR="00340372" w:rsidRDefault="00340372" w:rsidP="00340372">
      <w:pPr>
        <w:pStyle w:val="PL"/>
        <w:rPr>
          <w:ins w:id="6824" w:author="ruiyue"/>
        </w:rPr>
      </w:pPr>
      <w:ins w:id="6825" w:author="ruiyue">
        <w:r>
          <w:t xml:space="preserve">      description: Logged MDT configuration parameters. See details in 3GPP TS 28.622 clause 4.3.30.</w:t>
        </w:r>
      </w:ins>
    </w:p>
    <w:p w14:paraId="39CE00F8" w14:textId="77777777" w:rsidR="00340372" w:rsidRDefault="00340372" w:rsidP="00340372">
      <w:pPr>
        <w:pStyle w:val="PL"/>
        <w:rPr>
          <w:ins w:id="6826" w:author="ruiyue"/>
        </w:rPr>
      </w:pPr>
      <w:ins w:id="6827" w:author="ruiyue">
        <w:r>
          <w:t xml:space="preserve">      type: object</w:t>
        </w:r>
      </w:ins>
    </w:p>
    <w:p w14:paraId="2F080548" w14:textId="77777777" w:rsidR="00340372" w:rsidRDefault="00340372" w:rsidP="00340372">
      <w:pPr>
        <w:pStyle w:val="PL"/>
        <w:rPr>
          <w:ins w:id="6828" w:author="ruiyue"/>
        </w:rPr>
      </w:pPr>
      <w:ins w:id="6829" w:author="ruiyue">
        <w:r>
          <w:t xml:space="preserve">      properties:</w:t>
        </w:r>
      </w:ins>
    </w:p>
    <w:p w14:paraId="61BF772B" w14:textId="77777777" w:rsidR="00340372" w:rsidRDefault="00340372" w:rsidP="00340372">
      <w:pPr>
        <w:pStyle w:val="PL"/>
        <w:rPr>
          <w:ins w:id="6830" w:author="ruiyue"/>
        </w:rPr>
      </w:pPr>
      <w:ins w:id="6831" w:author="ruiyue">
        <w:r>
          <w:t xml:space="preserve">        </w:t>
        </w:r>
        <w:proofErr w:type="spellStart"/>
        <w:r>
          <w:t>traceCollectionEntityId</w:t>
        </w:r>
        <w:proofErr w:type="spellEnd"/>
        <w:r>
          <w:t>:</w:t>
        </w:r>
      </w:ins>
    </w:p>
    <w:p w14:paraId="094B8890" w14:textId="77777777" w:rsidR="00340372" w:rsidRDefault="00340372" w:rsidP="00340372">
      <w:pPr>
        <w:pStyle w:val="PL"/>
        <w:rPr>
          <w:ins w:id="6832" w:author="ruiyue"/>
        </w:rPr>
      </w:pPr>
      <w:ins w:id="6833" w:author="ruiyue">
        <w:r>
          <w:t xml:space="preserve">          $ref: '#/components/schemas/</w:t>
        </w:r>
        <w:proofErr w:type="spellStart"/>
        <w:r>
          <w:t>traceCollectionEntityId</w:t>
        </w:r>
        <w:proofErr w:type="spellEnd"/>
        <w:r>
          <w:t>-Type'</w:t>
        </w:r>
      </w:ins>
    </w:p>
    <w:p w14:paraId="31C2AAEB" w14:textId="77777777" w:rsidR="00340372" w:rsidRDefault="00340372" w:rsidP="00340372">
      <w:pPr>
        <w:pStyle w:val="PL"/>
        <w:rPr>
          <w:ins w:id="6834" w:author="ruiyue"/>
        </w:rPr>
      </w:pPr>
      <w:ins w:id="6835" w:author="ruiyue">
        <w:r>
          <w:t xml:space="preserve">        </w:t>
        </w:r>
        <w:proofErr w:type="spellStart"/>
        <w:r>
          <w:t>loggingDuration</w:t>
        </w:r>
        <w:proofErr w:type="spellEnd"/>
        <w:r>
          <w:t>:</w:t>
        </w:r>
      </w:ins>
    </w:p>
    <w:p w14:paraId="1423D277" w14:textId="77777777" w:rsidR="00340372" w:rsidRDefault="00340372" w:rsidP="00340372">
      <w:pPr>
        <w:pStyle w:val="PL"/>
        <w:rPr>
          <w:ins w:id="6836" w:author="ruiyue"/>
        </w:rPr>
      </w:pPr>
      <w:ins w:id="6837" w:author="ruiyue">
        <w:r>
          <w:t xml:space="preserve">          $ref: '#/components/schemas/</w:t>
        </w:r>
        <w:proofErr w:type="spellStart"/>
        <w:r>
          <w:t>loggingDuration</w:t>
        </w:r>
        <w:proofErr w:type="spellEnd"/>
        <w:r>
          <w:t>-Type'</w:t>
        </w:r>
      </w:ins>
    </w:p>
    <w:p w14:paraId="3D4DD195" w14:textId="77777777" w:rsidR="00340372" w:rsidRDefault="00340372" w:rsidP="00340372">
      <w:pPr>
        <w:pStyle w:val="PL"/>
        <w:rPr>
          <w:ins w:id="6838" w:author="ruiyue"/>
        </w:rPr>
      </w:pPr>
      <w:ins w:id="6839" w:author="ruiyue">
        <w:r>
          <w:t xml:space="preserve">        </w:t>
        </w:r>
        <w:proofErr w:type="spellStart"/>
        <w:r>
          <w:t>loggingInterval</w:t>
        </w:r>
        <w:proofErr w:type="spellEnd"/>
        <w:r>
          <w:t>:</w:t>
        </w:r>
      </w:ins>
    </w:p>
    <w:p w14:paraId="6D6E1D5D" w14:textId="77777777" w:rsidR="00340372" w:rsidRDefault="00340372" w:rsidP="00340372">
      <w:pPr>
        <w:pStyle w:val="PL"/>
        <w:rPr>
          <w:ins w:id="6840" w:author="ruiyue"/>
        </w:rPr>
      </w:pPr>
      <w:ins w:id="6841" w:author="ruiyue">
        <w:r>
          <w:t xml:space="preserve">          $ref: '#/components/schemas/</w:t>
        </w:r>
        <w:proofErr w:type="spellStart"/>
        <w:r>
          <w:t>loggingInterval</w:t>
        </w:r>
        <w:proofErr w:type="spellEnd"/>
        <w:r>
          <w:t>-Type'</w:t>
        </w:r>
      </w:ins>
    </w:p>
    <w:p w14:paraId="346969A1" w14:textId="77777777" w:rsidR="00340372" w:rsidRDefault="00340372" w:rsidP="00340372">
      <w:pPr>
        <w:pStyle w:val="PL"/>
        <w:rPr>
          <w:ins w:id="6842" w:author="ruiyue"/>
        </w:rPr>
      </w:pPr>
      <w:ins w:id="6843" w:author="ruiyue">
        <w:r>
          <w:t xml:space="preserve">        eventThresholdL1:</w:t>
        </w:r>
      </w:ins>
    </w:p>
    <w:p w14:paraId="4B060E3E" w14:textId="77777777" w:rsidR="00340372" w:rsidRDefault="00340372" w:rsidP="00340372">
      <w:pPr>
        <w:pStyle w:val="PL"/>
        <w:rPr>
          <w:ins w:id="6844" w:author="ruiyue"/>
        </w:rPr>
      </w:pPr>
      <w:ins w:id="6845" w:author="ruiyue">
        <w:r>
          <w:t xml:space="preserve">          $ref: '#/components/schemas/eventThresholdL1-Type'</w:t>
        </w:r>
      </w:ins>
    </w:p>
    <w:p w14:paraId="425D48AD" w14:textId="77777777" w:rsidR="00340372" w:rsidRDefault="00340372" w:rsidP="00340372">
      <w:pPr>
        <w:pStyle w:val="PL"/>
        <w:rPr>
          <w:ins w:id="6846" w:author="ruiyue"/>
        </w:rPr>
      </w:pPr>
      <w:ins w:id="6847" w:author="ruiyue">
        <w:r>
          <w:t xml:space="preserve">        hysteresisL1:</w:t>
        </w:r>
      </w:ins>
    </w:p>
    <w:p w14:paraId="0FB9DAC2" w14:textId="77777777" w:rsidR="00340372" w:rsidRDefault="00340372" w:rsidP="00340372">
      <w:pPr>
        <w:pStyle w:val="PL"/>
        <w:rPr>
          <w:ins w:id="6848" w:author="ruiyue"/>
        </w:rPr>
      </w:pPr>
      <w:ins w:id="6849" w:author="ruiyue">
        <w:r>
          <w:t xml:space="preserve">          $ref: '#/components/schemas/hysteresisL1-Type'</w:t>
        </w:r>
      </w:ins>
    </w:p>
    <w:p w14:paraId="680A0A02" w14:textId="77777777" w:rsidR="00340372" w:rsidRDefault="00340372" w:rsidP="00340372">
      <w:pPr>
        <w:pStyle w:val="PL"/>
        <w:rPr>
          <w:ins w:id="6850" w:author="ruiyue"/>
        </w:rPr>
      </w:pPr>
      <w:ins w:id="6851" w:author="ruiyue">
        <w:r>
          <w:t xml:space="preserve">        timeToTriggerL1:</w:t>
        </w:r>
      </w:ins>
    </w:p>
    <w:p w14:paraId="642EDE25" w14:textId="77777777" w:rsidR="00340372" w:rsidRDefault="00340372" w:rsidP="00340372">
      <w:pPr>
        <w:pStyle w:val="PL"/>
        <w:rPr>
          <w:ins w:id="6852" w:author="ruiyue"/>
        </w:rPr>
      </w:pPr>
      <w:ins w:id="6853" w:author="ruiyue">
        <w:r>
          <w:t xml:space="preserve">          $ref: '#/components/schemas/timeToTriggerL1-Type'</w:t>
        </w:r>
      </w:ins>
    </w:p>
    <w:p w14:paraId="750D0F19" w14:textId="77777777" w:rsidR="00340372" w:rsidRDefault="00340372" w:rsidP="00340372">
      <w:pPr>
        <w:pStyle w:val="PL"/>
        <w:rPr>
          <w:ins w:id="6854" w:author="ruiyue"/>
        </w:rPr>
      </w:pPr>
      <w:ins w:id="6855" w:author="ruiyue">
        <w:r>
          <w:t xml:space="preserve">        </w:t>
        </w:r>
        <w:proofErr w:type="spellStart"/>
        <w:r>
          <w:t>mbsfnAreaList</w:t>
        </w:r>
        <w:proofErr w:type="spellEnd"/>
        <w:r>
          <w:t>:</w:t>
        </w:r>
      </w:ins>
    </w:p>
    <w:p w14:paraId="1109343C" w14:textId="77777777" w:rsidR="00340372" w:rsidRDefault="00340372" w:rsidP="00340372">
      <w:pPr>
        <w:pStyle w:val="PL"/>
        <w:rPr>
          <w:ins w:id="6856" w:author="ruiyue"/>
        </w:rPr>
      </w:pPr>
      <w:ins w:id="6857" w:author="ruiyue">
        <w:r>
          <w:t xml:space="preserve">          type: array</w:t>
        </w:r>
      </w:ins>
    </w:p>
    <w:p w14:paraId="2925A8E8" w14:textId="77777777" w:rsidR="00340372" w:rsidRDefault="00340372" w:rsidP="00340372">
      <w:pPr>
        <w:pStyle w:val="PL"/>
        <w:rPr>
          <w:ins w:id="6858" w:author="ruiyue"/>
        </w:rPr>
      </w:pPr>
      <w:ins w:id="6859" w:author="ruiyue">
        <w:r>
          <w:t xml:space="preserve">          items:</w:t>
        </w:r>
      </w:ins>
    </w:p>
    <w:p w14:paraId="24CD8E38" w14:textId="77777777" w:rsidR="00340372" w:rsidRDefault="00340372" w:rsidP="00340372">
      <w:pPr>
        <w:pStyle w:val="PL"/>
        <w:rPr>
          <w:ins w:id="6860" w:author="ruiyue"/>
        </w:rPr>
      </w:pPr>
      <w:ins w:id="6861" w:author="ruiyue">
        <w:r>
          <w:t xml:space="preserve">            $ref: '#/components/schemas/</w:t>
        </w:r>
        <w:proofErr w:type="spellStart"/>
        <w:r>
          <w:t>MbsfnArea</w:t>
        </w:r>
        <w:proofErr w:type="spellEnd"/>
        <w:r>
          <w:t>'</w:t>
        </w:r>
      </w:ins>
    </w:p>
    <w:p w14:paraId="7CD5CE2F" w14:textId="77777777" w:rsidR="00340372" w:rsidRDefault="00340372" w:rsidP="00340372">
      <w:pPr>
        <w:pStyle w:val="PL"/>
        <w:rPr>
          <w:ins w:id="6862" w:author="ruiyue"/>
        </w:rPr>
      </w:pPr>
      <w:ins w:id="6863" w:author="ruiyue">
        <w:r>
          <w:t xml:space="preserve">        </w:t>
        </w:r>
        <w:proofErr w:type="spellStart"/>
        <w:r>
          <w:t>reportType</w:t>
        </w:r>
        <w:proofErr w:type="spellEnd"/>
        <w:r>
          <w:t>:</w:t>
        </w:r>
      </w:ins>
    </w:p>
    <w:p w14:paraId="3153EB18" w14:textId="77777777" w:rsidR="00340372" w:rsidRDefault="00340372" w:rsidP="00340372">
      <w:pPr>
        <w:pStyle w:val="PL"/>
        <w:rPr>
          <w:ins w:id="6864" w:author="ruiyue"/>
        </w:rPr>
      </w:pPr>
      <w:ins w:id="6865" w:author="ruiyue">
        <w:r>
          <w:t xml:space="preserve">          $ref: '#/components/schemas/</w:t>
        </w:r>
        <w:proofErr w:type="spellStart"/>
        <w:r>
          <w:t>reportType</w:t>
        </w:r>
        <w:proofErr w:type="spellEnd"/>
        <w:r>
          <w:t>-Type'</w:t>
        </w:r>
      </w:ins>
    </w:p>
    <w:p w14:paraId="7B6EC1AB" w14:textId="77777777" w:rsidR="00340372" w:rsidRDefault="00340372" w:rsidP="00340372">
      <w:pPr>
        <w:pStyle w:val="PL"/>
        <w:rPr>
          <w:ins w:id="6866" w:author="ruiyue"/>
        </w:rPr>
      </w:pPr>
      <w:ins w:id="6867" w:author="ruiyue">
        <w:r>
          <w:t xml:space="preserve">        </w:t>
        </w:r>
        <w:proofErr w:type="spellStart"/>
        <w:r>
          <w:t>plmnList</w:t>
        </w:r>
        <w:proofErr w:type="spellEnd"/>
        <w:r>
          <w:t>:</w:t>
        </w:r>
      </w:ins>
    </w:p>
    <w:p w14:paraId="6308C809" w14:textId="77777777" w:rsidR="00340372" w:rsidRDefault="00340372" w:rsidP="00340372">
      <w:pPr>
        <w:pStyle w:val="PL"/>
        <w:rPr>
          <w:ins w:id="6868" w:author="ruiyue"/>
        </w:rPr>
      </w:pPr>
      <w:ins w:id="6869" w:author="ruiyue">
        <w:r>
          <w:t xml:space="preserve">          $ref: '#/components/schemas/</w:t>
        </w:r>
        <w:proofErr w:type="spellStart"/>
        <w:r>
          <w:t>plmnList</w:t>
        </w:r>
        <w:proofErr w:type="spellEnd"/>
        <w:r>
          <w:t>-Type'</w:t>
        </w:r>
      </w:ins>
    </w:p>
    <w:p w14:paraId="62EEF87B" w14:textId="77777777" w:rsidR="00340372" w:rsidRDefault="00340372" w:rsidP="00340372">
      <w:pPr>
        <w:pStyle w:val="PL"/>
        <w:rPr>
          <w:ins w:id="6870" w:author="ruiyue"/>
        </w:rPr>
      </w:pPr>
      <w:ins w:id="6871" w:author="ruiyue">
        <w:r>
          <w:t xml:space="preserve">        </w:t>
        </w:r>
        <w:proofErr w:type="spellStart"/>
        <w:r>
          <w:t>eventListForEventTriggeredMeasurement</w:t>
        </w:r>
        <w:proofErr w:type="spellEnd"/>
        <w:r>
          <w:t>:</w:t>
        </w:r>
      </w:ins>
    </w:p>
    <w:p w14:paraId="04BF6027" w14:textId="77777777" w:rsidR="00340372" w:rsidRDefault="00340372" w:rsidP="00340372">
      <w:pPr>
        <w:pStyle w:val="PL"/>
        <w:rPr>
          <w:ins w:id="6872" w:author="ruiyue"/>
        </w:rPr>
      </w:pPr>
      <w:ins w:id="6873" w:author="ruiyue">
        <w:r>
          <w:t xml:space="preserve">          $ref: '#/components/schemas/eventListForEventTriggeredMeasurement-Type'</w:t>
        </w:r>
      </w:ins>
    </w:p>
    <w:p w14:paraId="3CD86700" w14:textId="77777777" w:rsidR="00340372" w:rsidRDefault="00340372" w:rsidP="00340372">
      <w:pPr>
        <w:pStyle w:val="PL"/>
        <w:rPr>
          <w:ins w:id="6874" w:author="ruiyue"/>
        </w:rPr>
      </w:pPr>
      <w:ins w:id="6875" w:author="ruiyue">
        <w:r>
          <w:t xml:space="preserve">        </w:t>
        </w:r>
        <w:proofErr w:type="spellStart"/>
        <w:r>
          <w:t>areaConfigurationForNeighCell</w:t>
        </w:r>
        <w:proofErr w:type="spellEnd"/>
        <w:r>
          <w:t>:</w:t>
        </w:r>
      </w:ins>
    </w:p>
    <w:p w14:paraId="54F432A1" w14:textId="77777777" w:rsidR="00340372" w:rsidRDefault="00340372" w:rsidP="00340372">
      <w:pPr>
        <w:pStyle w:val="PL"/>
        <w:rPr>
          <w:ins w:id="6876" w:author="ruiyue"/>
        </w:rPr>
      </w:pPr>
      <w:ins w:id="6877" w:author="ruiyue">
        <w:r>
          <w:t xml:space="preserve">          $ref: '#/components/schemas/</w:t>
        </w:r>
        <w:proofErr w:type="spellStart"/>
        <w:r>
          <w:t>AreaConfig</w:t>
        </w:r>
        <w:proofErr w:type="spellEnd"/>
        <w:r>
          <w:t>'</w:t>
        </w:r>
      </w:ins>
    </w:p>
    <w:p w14:paraId="37473D34" w14:textId="77777777" w:rsidR="00340372" w:rsidRDefault="00340372" w:rsidP="00340372">
      <w:pPr>
        <w:pStyle w:val="PL"/>
        <w:rPr>
          <w:ins w:id="6878" w:author="ruiyue"/>
        </w:rPr>
      </w:pPr>
    </w:p>
    <w:p w14:paraId="4303D140" w14:textId="77777777" w:rsidR="00340372" w:rsidRDefault="00340372" w:rsidP="00340372">
      <w:pPr>
        <w:pStyle w:val="PL"/>
        <w:rPr>
          <w:ins w:id="6879" w:author="ruiyue"/>
        </w:rPr>
      </w:pPr>
      <w:ins w:id="6880" w:author="ruiyue">
        <w:r>
          <w:t xml:space="preserve">    </w:t>
        </w:r>
        <w:proofErr w:type="spellStart"/>
        <w:r>
          <w:t>mdtConfig</w:t>
        </w:r>
        <w:proofErr w:type="spellEnd"/>
        <w:r>
          <w:t>-Type:</w:t>
        </w:r>
      </w:ins>
    </w:p>
    <w:p w14:paraId="047F6A88" w14:textId="77777777" w:rsidR="00340372" w:rsidRDefault="00340372" w:rsidP="00340372">
      <w:pPr>
        <w:pStyle w:val="PL"/>
        <w:rPr>
          <w:ins w:id="6881" w:author="ruiyue"/>
        </w:rPr>
      </w:pPr>
      <w:ins w:id="6882" w:author="ruiyue">
        <w:r>
          <w:t xml:space="preserve">      description: MDT config parameters. See details in 3GPP TS 28.622 clause 4.3.30.</w:t>
        </w:r>
      </w:ins>
    </w:p>
    <w:p w14:paraId="27269490" w14:textId="77777777" w:rsidR="00340372" w:rsidRDefault="00340372" w:rsidP="00340372">
      <w:pPr>
        <w:pStyle w:val="PL"/>
        <w:rPr>
          <w:ins w:id="6883" w:author="ruiyue"/>
        </w:rPr>
      </w:pPr>
      <w:ins w:id="6884" w:author="ruiyue">
        <w:r>
          <w:t xml:space="preserve">      type: object</w:t>
        </w:r>
      </w:ins>
    </w:p>
    <w:p w14:paraId="0E1E11C9" w14:textId="77777777" w:rsidR="00340372" w:rsidRDefault="00340372" w:rsidP="00340372">
      <w:pPr>
        <w:pStyle w:val="PL"/>
        <w:rPr>
          <w:ins w:id="6885" w:author="ruiyue"/>
        </w:rPr>
      </w:pPr>
      <w:ins w:id="6886" w:author="ruiyue">
        <w:r>
          <w:t xml:space="preserve">      properties:</w:t>
        </w:r>
      </w:ins>
    </w:p>
    <w:p w14:paraId="329D0BB6" w14:textId="77777777" w:rsidR="00340372" w:rsidRDefault="00340372" w:rsidP="00340372">
      <w:pPr>
        <w:pStyle w:val="PL"/>
        <w:rPr>
          <w:ins w:id="6887" w:author="ruiyue"/>
        </w:rPr>
      </w:pPr>
      <w:ins w:id="6888" w:author="ruiyue">
        <w:r>
          <w:t xml:space="preserve">        </w:t>
        </w:r>
        <w:proofErr w:type="spellStart"/>
        <w:r>
          <w:t>anonymizationOfMdtData</w:t>
        </w:r>
        <w:proofErr w:type="spellEnd"/>
        <w:r>
          <w:t>:</w:t>
        </w:r>
      </w:ins>
    </w:p>
    <w:p w14:paraId="4DD707BA" w14:textId="77777777" w:rsidR="00340372" w:rsidRDefault="00340372" w:rsidP="00340372">
      <w:pPr>
        <w:pStyle w:val="PL"/>
        <w:rPr>
          <w:ins w:id="6889" w:author="ruiyue"/>
        </w:rPr>
      </w:pPr>
      <w:ins w:id="6890" w:author="ruiyue">
        <w:r>
          <w:t xml:space="preserve">          $ref: '#/components/schemas/</w:t>
        </w:r>
        <w:proofErr w:type="spellStart"/>
        <w:r>
          <w:t>anonymizationOfMdtData</w:t>
        </w:r>
        <w:proofErr w:type="spellEnd"/>
        <w:r>
          <w:t>-Type'</w:t>
        </w:r>
      </w:ins>
    </w:p>
    <w:p w14:paraId="4D5056C4" w14:textId="77777777" w:rsidR="00340372" w:rsidRDefault="00340372" w:rsidP="00340372">
      <w:pPr>
        <w:pStyle w:val="PL"/>
        <w:rPr>
          <w:ins w:id="6891" w:author="ruiyue"/>
        </w:rPr>
      </w:pPr>
      <w:ins w:id="6892" w:author="ruiyue">
        <w:r>
          <w:t xml:space="preserve">        </w:t>
        </w:r>
        <w:proofErr w:type="spellStart"/>
        <w:r>
          <w:t>areaScope</w:t>
        </w:r>
        <w:proofErr w:type="spellEnd"/>
        <w:r>
          <w:t>:</w:t>
        </w:r>
      </w:ins>
    </w:p>
    <w:p w14:paraId="1E1D8222" w14:textId="77777777" w:rsidR="00340372" w:rsidRDefault="00340372" w:rsidP="00340372">
      <w:pPr>
        <w:pStyle w:val="PL"/>
        <w:rPr>
          <w:ins w:id="6893" w:author="ruiyue"/>
        </w:rPr>
      </w:pPr>
      <w:ins w:id="6894" w:author="ruiyue">
        <w:r>
          <w:t xml:space="preserve">          type: array</w:t>
        </w:r>
      </w:ins>
    </w:p>
    <w:p w14:paraId="6D161F86" w14:textId="77777777" w:rsidR="00340372" w:rsidRDefault="00340372" w:rsidP="00340372">
      <w:pPr>
        <w:pStyle w:val="PL"/>
        <w:rPr>
          <w:ins w:id="6895" w:author="ruiyue"/>
        </w:rPr>
      </w:pPr>
      <w:ins w:id="6896" w:author="ruiyue">
        <w:r>
          <w:t xml:space="preserve">          items:</w:t>
        </w:r>
      </w:ins>
    </w:p>
    <w:p w14:paraId="04C45B55" w14:textId="77777777" w:rsidR="00340372" w:rsidRDefault="00340372" w:rsidP="00340372">
      <w:pPr>
        <w:pStyle w:val="PL"/>
        <w:rPr>
          <w:ins w:id="6897" w:author="ruiyue"/>
        </w:rPr>
      </w:pPr>
      <w:ins w:id="6898" w:author="ruiyue">
        <w:r>
          <w:t xml:space="preserve">            $ref: '#/components/schemas/</w:t>
        </w:r>
        <w:proofErr w:type="spellStart"/>
        <w:r>
          <w:t>AreaScope</w:t>
        </w:r>
        <w:proofErr w:type="spellEnd"/>
        <w:r>
          <w:t>'</w:t>
        </w:r>
      </w:ins>
    </w:p>
    <w:p w14:paraId="7BF084E5" w14:textId="77777777" w:rsidR="00340372" w:rsidRDefault="00340372" w:rsidP="00340372">
      <w:pPr>
        <w:pStyle w:val="PL"/>
        <w:rPr>
          <w:ins w:id="6899" w:author="ruiyue"/>
        </w:rPr>
      </w:pPr>
      <w:ins w:id="6900" w:author="ruiyue">
        <w:r>
          <w:t xml:space="preserve">        </w:t>
        </w:r>
        <w:proofErr w:type="spellStart"/>
        <w:r>
          <w:t>sensorInformation</w:t>
        </w:r>
        <w:proofErr w:type="spellEnd"/>
        <w:r>
          <w:t>:</w:t>
        </w:r>
      </w:ins>
    </w:p>
    <w:p w14:paraId="55274E29" w14:textId="77777777" w:rsidR="00340372" w:rsidRDefault="00340372" w:rsidP="00340372">
      <w:pPr>
        <w:pStyle w:val="PL"/>
        <w:rPr>
          <w:ins w:id="6901" w:author="ruiyue"/>
        </w:rPr>
      </w:pPr>
      <w:ins w:id="6902" w:author="ruiyue">
        <w:r>
          <w:t xml:space="preserve">          $ref: '#/components/schemas/</w:t>
        </w:r>
        <w:proofErr w:type="spellStart"/>
        <w:r>
          <w:t>sensorInformation</w:t>
        </w:r>
        <w:proofErr w:type="spellEnd"/>
        <w:r>
          <w:t>-Type'</w:t>
        </w:r>
      </w:ins>
    </w:p>
    <w:p w14:paraId="5FEE563B" w14:textId="77777777" w:rsidR="00340372" w:rsidRDefault="00340372" w:rsidP="00340372">
      <w:pPr>
        <w:pStyle w:val="PL"/>
        <w:rPr>
          <w:ins w:id="6903" w:author="ruiyue"/>
        </w:rPr>
      </w:pPr>
      <w:ins w:id="6904" w:author="ruiyue">
        <w:r>
          <w:t xml:space="preserve">        </w:t>
        </w:r>
        <w:proofErr w:type="spellStart"/>
        <w:r>
          <w:t>immediateMDTConfig</w:t>
        </w:r>
        <w:proofErr w:type="spellEnd"/>
        <w:r>
          <w:t>:</w:t>
        </w:r>
      </w:ins>
    </w:p>
    <w:p w14:paraId="556EFF62" w14:textId="77777777" w:rsidR="00340372" w:rsidRDefault="00340372" w:rsidP="00340372">
      <w:pPr>
        <w:pStyle w:val="PL"/>
        <w:rPr>
          <w:ins w:id="6905" w:author="ruiyue"/>
        </w:rPr>
      </w:pPr>
      <w:ins w:id="6906" w:author="ruiyue">
        <w:r>
          <w:t xml:space="preserve">          $ref: '#/components/schemas/</w:t>
        </w:r>
        <w:proofErr w:type="spellStart"/>
        <w:r>
          <w:t>immediateMDTConfig</w:t>
        </w:r>
        <w:proofErr w:type="spellEnd"/>
        <w:r>
          <w:t>-Type'</w:t>
        </w:r>
      </w:ins>
    </w:p>
    <w:p w14:paraId="1E48264D" w14:textId="77777777" w:rsidR="00340372" w:rsidRDefault="00340372" w:rsidP="00340372">
      <w:pPr>
        <w:pStyle w:val="PL"/>
        <w:rPr>
          <w:ins w:id="6907" w:author="ruiyue"/>
        </w:rPr>
      </w:pPr>
      <w:ins w:id="6908" w:author="ruiyue">
        <w:r>
          <w:t xml:space="preserve">        </w:t>
        </w:r>
        <w:proofErr w:type="spellStart"/>
        <w:r>
          <w:t>loggedMDTConfig</w:t>
        </w:r>
        <w:proofErr w:type="spellEnd"/>
        <w:r>
          <w:t>:</w:t>
        </w:r>
      </w:ins>
    </w:p>
    <w:p w14:paraId="50F20754" w14:textId="77777777" w:rsidR="00340372" w:rsidRDefault="00340372" w:rsidP="00340372">
      <w:pPr>
        <w:pStyle w:val="PL"/>
        <w:rPr>
          <w:ins w:id="6909" w:author="ruiyue"/>
        </w:rPr>
      </w:pPr>
      <w:ins w:id="6910" w:author="ruiyue">
        <w:r>
          <w:t xml:space="preserve">          $ref: '#/components/schemas/</w:t>
        </w:r>
        <w:proofErr w:type="spellStart"/>
        <w:r>
          <w:t>loggedMDTConfig</w:t>
        </w:r>
        <w:proofErr w:type="spellEnd"/>
        <w:r>
          <w:t>-Type'</w:t>
        </w:r>
      </w:ins>
    </w:p>
    <w:p w14:paraId="700FF38F" w14:textId="77777777" w:rsidR="00340372" w:rsidRDefault="00340372" w:rsidP="00340372">
      <w:pPr>
        <w:pStyle w:val="PL"/>
        <w:rPr>
          <w:ins w:id="6911" w:author="ruiyue"/>
        </w:rPr>
      </w:pPr>
    </w:p>
    <w:p w14:paraId="2EFFB12F" w14:textId="77777777" w:rsidR="00340372" w:rsidRDefault="00340372" w:rsidP="00340372">
      <w:pPr>
        <w:pStyle w:val="PL"/>
        <w:rPr>
          <w:ins w:id="6912" w:author="ruiyue"/>
        </w:rPr>
      </w:pPr>
      <w:ins w:id="6913" w:author="ruiyue">
        <w:r>
          <w:t xml:space="preserve">    </w:t>
        </w:r>
        <w:proofErr w:type="spellStart"/>
        <w:r>
          <w:t>AreaScope</w:t>
        </w:r>
        <w:proofErr w:type="spellEnd"/>
        <w:r>
          <w:t>:</w:t>
        </w:r>
      </w:ins>
    </w:p>
    <w:p w14:paraId="223D11D9" w14:textId="77777777" w:rsidR="00340372" w:rsidRDefault="00340372" w:rsidP="00340372">
      <w:pPr>
        <w:pStyle w:val="PL"/>
        <w:rPr>
          <w:ins w:id="6914" w:author="ruiyue"/>
        </w:rPr>
      </w:pPr>
      <w:ins w:id="6915" w:author="ruiyue">
        <w:r>
          <w:t xml:space="preserve">      </w:t>
        </w:r>
        <w:proofErr w:type="spellStart"/>
        <w:r>
          <w:t>oneOf</w:t>
        </w:r>
        <w:proofErr w:type="spellEnd"/>
        <w:r>
          <w:t>:</w:t>
        </w:r>
      </w:ins>
    </w:p>
    <w:p w14:paraId="1BE26709" w14:textId="77777777" w:rsidR="00340372" w:rsidRDefault="00340372" w:rsidP="00340372">
      <w:pPr>
        <w:pStyle w:val="PL"/>
        <w:rPr>
          <w:ins w:id="6916" w:author="ruiyue"/>
        </w:rPr>
      </w:pPr>
      <w:ins w:id="6917" w:author="ruiyue">
        <w:r>
          <w:t xml:space="preserve">      - type: array</w:t>
        </w:r>
      </w:ins>
    </w:p>
    <w:p w14:paraId="57977665" w14:textId="77777777" w:rsidR="00340372" w:rsidRDefault="00340372" w:rsidP="00340372">
      <w:pPr>
        <w:pStyle w:val="PL"/>
        <w:rPr>
          <w:ins w:id="6918" w:author="ruiyue"/>
        </w:rPr>
      </w:pPr>
      <w:ins w:id="6919" w:author="ruiyue">
        <w:r>
          <w:t xml:space="preserve">        items:</w:t>
        </w:r>
      </w:ins>
    </w:p>
    <w:p w14:paraId="68A5EE62" w14:textId="77777777" w:rsidR="00340372" w:rsidRDefault="00340372" w:rsidP="00340372">
      <w:pPr>
        <w:pStyle w:val="PL"/>
        <w:rPr>
          <w:ins w:id="6920" w:author="ruiyue"/>
        </w:rPr>
      </w:pPr>
      <w:ins w:id="6921" w:author="ruiyue">
        <w:r>
          <w:t xml:space="preserve">          $ref: 'TS28623_ComDefs.yaml#/components/schemas/</w:t>
        </w:r>
        <w:proofErr w:type="spellStart"/>
        <w:r>
          <w:t>EutraCellId</w:t>
        </w:r>
        <w:proofErr w:type="spellEnd"/>
        <w:r>
          <w:t>'</w:t>
        </w:r>
      </w:ins>
    </w:p>
    <w:p w14:paraId="40B722CF" w14:textId="77777777" w:rsidR="00340372" w:rsidRDefault="00340372" w:rsidP="00340372">
      <w:pPr>
        <w:pStyle w:val="PL"/>
        <w:rPr>
          <w:ins w:id="6922" w:author="ruiyue"/>
        </w:rPr>
      </w:pPr>
      <w:ins w:id="6923" w:author="ruiyue">
        <w:r>
          <w:t xml:space="preserve">      - type: array</w:t>
        </w:r>
      </w:ins>
    </w:p>
    <w:p w14:paraId="4CBF26AE" w14:textId="77777777" w:rsidR="00340372" w:rsidRDefault="00340372" w:rsidP="00340372">
      <w:pPr>
        <w:pStyle w:val="PL"/>
        <w:rPr>
          <w:ins w:id="6924" w:author="ruiyue"/>
        </w:rPr>
      </w:pPr>
      <w:ins w:id="6925" w:author="ruiyue">
        <w:r>
          <w:t xml:space="preserve">        items:</w:t>
        </w:r>
      </w:ins>
    </w:p>
    <w:p w14:paraId="5C3BC5FD" w14:textId="77777777" w:rsidR="00340372" w:rsidRDefault="00340372" w:rsidP="00340372">
      <w:pPr>
        <w:pStyle w:val="PL"/>
        <w:rPr>
          <w:ins w:id="6926" w:author="ruiyue"/>
        </w:rPr>
      </w:pPr>
      <w:ins w:id="6927" w:author="ruiyue">
        <w:r>
          <w:t xml:space="preserve">          $ref: 'TS28623_ComDefs.yaml#/components/schemas/</w:t>
        </w:r>
        <w:proofErr w:type="spellStart"/>
        <w:r>
          <w:t>NrCellId</w:t>
        </w:r>
        <w:proofErr w:type="spellEnd"/>
        <w:r>
          <w:t>'</w:t>
        </w:r>
      </w:ins>
    </w:p>
    <w:p w14:paraId="7C276082" w14:textId="77777777" w:rsidR="00340372" w:rsidRDefault="00340372" w:rsidP="00340372">
      <w:pPr>
        <w:pStyle w:val="PL"/>
        <w:rPr>
          <w:ins w:id="6928" w:author="ruiyue"/>
        </w:rPr>
      </w:pPr>
      <w:ins w:id="6929" w:author="ruiyue">
        <w:r>
          <w:t xml:space="preserve">      - type: array</w:t>
        </w:r>
      </w:ins>
    </w:p>
    <w:p w14:paraId="0DAE671F" w14:textId="77777777" w:rsidR="00340372" w:rsidRDefault="00340372" w:rsidP="00340372">
      <w:pPr>
        <w:pStyle w:val="PL"/>
        <w:rPr>
          <w:ins w:id="6930" w:author="ruiyue"/>
        </w:rPr>
      </w:pPr>
      <w:ins w:id="6931" w:author="ruiyue">
        <w:r>
          <w:lastRenderedPageBreak/>
          <w:t xml:space="preserve">        items:</w:t>
        </w:r>
      </w:ins>
    </w:p>
    <w:p w14:paraId="76B6C888" w14:textId="77777777" w:rsidR="00340372" w:rsidRDefault="00340372" w:rsidP="00340372">
      <w:pPr>
        <w:pStyle w:val="PL"/>
        <w:rPr>
          <w:ins w:id="6932" w:author="ruiyue"/>
        </w:rPr>
      </w:pPr>
      <w:ins w:id="6933" w:author="ruiyue">
        <w:r>
          <w:t xml:space="preserve">          $ref: 'TS28623_ComDefs.yaml#/components/schemas/Tac'</w:t>
        </w:r>
      </w:ins>
    </w:p>
    <w:p w14:paraId="5D37F30E" w14:textId="77777777" w:rsidR="00340372" w:rsidRDefault="00340372" w:rsidP="00340372">
      <w:pPr>
        <w:pStyle w:val="PL"/>
        <w:rPr>
          <w:ins w:id="6934" w:author="ruiyue"/>
        </w:rPr>
      </w:pPr>
      <w:ins w:id="6935" w:author="ruiyue">
        <w:r>
          <w:t xml:space="preserve">      - type: array</w:t>
        </w:r>
      </w:ins>
    </w:p>
    <w:p w14:paraId="46743E6C" w14:textId="77777777" w:rsidR="00340372" w:rsidRDefault="00340372" w:rsidP="00340372">
      <w:pPr>
        <w:pStyle w:val="PL"/>
        <w:rPr>
          <w:ins w:id="6936" w:author="ruiyue"/>
        </w:rPr>
      </w:pPr>
      <w:ins w:id="6937" w:author="ruiyue">
        <w:r>
          <w:t xml:space="preserve">        items:</w:t>
        </w:r>
      </w:ins>
    </w:p>
    <w:p w14:paraId="748B8302" w14:textId="77777777" w:rsidR="00340372" w:rsidRDefault="00340372" w:rsidP="00340372">
      <w:pPr>
        <w:pStyle w:val="PL"/>
        <w:rPr>
          <w:ins w:id="6938" w:author="ruiyue"/>
        </w:rPr>
      </w:pPr>
      <w:ins w:id="6939" w:author="ruiyue">
        <w:r>
          <w:t xml:space="preserve">          $ref: '#/components/schemas/Tai'</w:t>
        </w:r>
      </w:ins>
    </w:p>
    <w:p w14:paraId="272DD266" w14:textId="77777777" w:rsidR="00340372" w:rsidRDefault="00340372" w:rsidP="00340372">
      <w:pPr>
        <w:pStyle w:val="PL"/>
        <w:rPr>
          <w:ins w:id="6940" w:author="ruiyue"/>
        </w:rPr>
      </w:pPr>
      <w:ins w:id="6941" w:author="ruiyue">
        <w:r>
          <w:t xml:space="preserve">    Tai:</w:t>
        </w:r>
      </w:ins>
    </w:p>
    <w:p w14:paraId="23ED5179" w14:textId="77777777" w:rsidR="00340372" w:rsidRDefault="00340372" w:rsidP="00340372">
      <w:pPr>
        <w:pStyle w:val="PL"/>
        <w:rPr>
          <w:ins w:id="6942" w:author="ruiyue"/>
        </w:rPr>
      </w:pPr>
      <w:ins w:id="6943" w:author="ruiyue">
        <w:r>
          <w:t xml:space="preserve">      type: object</w:t>
        </w:r>
      </w:ins>
    </w:p>
    <w:p w14:paraId="625B4E32" w14:textId="77777777" w:rsidR="00340372" w:rsidRDefault="00340372" w:rsidP="00340372">
      <w:pPr>
        <w:pStyle w:val="PL"/>
        <w:rPr>
          <w:ins w:id="6944" w:author="ruiyue"/>
        </w:rPr>
      </w:pPr>
      <w:ins w:id="6945" w:author="ruiyue">
        <w:r>
          <w:t xml:space="preserve">      properties:</w:t>
        </w:r>
      </w:ins>
    </w:p>
    <w:p w14:paraId="63D3B9B1" w14:textId="77777777" w:rsidR="00340372" w:rsidRDefault="00340372" w:rsidP="00340372">
      <w:pPr>
        <w:pStyle w:val="PL"/>
        <w:rPr>
          <w:ins w:id="6946" w:author="ruiyue"/>
        </w:rPr>
      </w:pPr>
      <w:ins w:id="6947" w:author="ruiyue">
        <w:r>
          <w:t xml:space="preserve">        mcc:</w:t>
        </w:r>
      </w:ins>
    </w:p>
    <w:p w14:paraId="4C8799DC" w14:textId="77777777" w:rsidR="00340372" w:rsidRDefault="00340372" w:rsidP="00340372">
      <w:pPr>
        <w:pStyle w:val="PL"/>
        <w:rPr>
          <w:ins w:id="6948" w:author="ruiyue"/>
        </w:rPr>
      </w:pPr>
      <w:ins w:id="6949" w:author="ruiyue">
        <w:r>
          <w:t xml:space="preserve">          $ref: 'TS28623_ComDefs.yaml#/components/schemas/</w:t>
        </w:r>
        <w:proofErr w:type="spellStart"/>
        <w:r>
          <w:t>Mcc</w:t>
        </w:r>
        <w:proofErr w:type="spellEnd"/>
        <w:r>
          <w:t>'</w:t>
        </w:r>
      </w:ins>
    </w:p>
    <w:p w14:paraId="09266F9B" w14:textId="77777777" w:rsidR="00340372" w:rsidRDefault="00340372" w:rsidP="00340372">
      <w:pPr>
        <w:pStyle w:val="PL"/>
        <w:rPr>
          <w:ins w:id="6950" w:author="ruiyue"/>
        </w:rPr>
      </w:pPr>
      <w:ins w:id="6951" w:author="ruiyue">
        <w:r>
          <w:t xml:space="preserve">        </w:t>
        </w:r>
        <w:proofErr w:type="spellStart"/>
        <w:r>
          <w:t>mnc</w:t>
        </w:r>
        <w:proofErr w:type="spellEnd"/>
        <w:r>
          <w:t>:</w:t>
        </w:r>
      </w:ins>
    </w:p>
    <w:p w14:paraId="22944941" w14:textId="77777777" w:rsidR="00340372" w:rsidRDefault="00340372" w:rsidP="00340372">
      <w:pPr>
        <w:pStyle w:val="PL"/>
        <w:rPr>
          <w:ins w:id="6952" w:author="ruiyue"/>
        </w:rPr>
      </w:pPr>
      <w:ins w:id="6953" w:author="ruiyue">
        <w:r>
          <w:t xml:space="preserve">          $ref: 'TS28623_ComDefs.yaml#/components/schemas/</w:t>
        </w:r>
        <w:proofErr w:type="spellStart"/>
        <w:r>
          <w:t>Mnc</w:t>
        </w:r>
        <w:proofErr w:type="spellEnd"/>
        <w:r>
          <w:t>'</w:t>
        </w:r>
      </w:ins>
    </w:p>
    <w:p w14:paraId="2DCB0214" w14:textId="77777777" w:rsidR="00340372" w:rsidRDefault="00340372" w:rsidP="00340372">
      <w:pPr>
        <w:pStyle w:val="PL"/>
        <w:rPr>
          <w:ins w:id="6954" w:author="ruiyue"/>
        </w:rPr>
      </w:pPr>
      <w:ins w:id="6955" w:author="ruiyue">
        <w:r>
          <w:t xml:space="preserve">        tac:</w:t>
        </w:r>
      </w:ins>
    </w:p>
    <w:p w14:paraId="601B8D55" w14:textId="77777777" w:rsidR="00340372" w:rsidRDefault="00340372" w:rsidP="00340372">
      <w:pPr>
        <w:pStyle w:val="PL"/>
        <w:rPr>
          <w:ins w:id="6956" w:author="ruiyue"/>
        </w:rPr>
      </w:pPr>
      <w:ins w:id="6957" w:author="ruiyue">
        <w:r>
          <w:t xml:space="preserve">          $ref: 'TS28623_ComDefs.yaml#/components/schemas/Tac'</w:t>
        </w:r>
      </w:ins>
    </w:p>
    <w:p w14:paraId="1C09EE71" w14:textId="77777777" w:rsidR="00340372" w:rsidRDefault="00340372" w:rsidP="00340372">
      <w:pPr>
        <w:pStyle w:val="PL"/>
        <w:rPr>
          <w:ins w:id="6958" w:author="ruiyue"/>
        </w:rPr>
      </w:pPr>
    </w:p>
    <w:p w14:paraId="440D227E" w14:textId="77777777" w:rsidR="00340372" w:rsidRDefault="00340372" w:rsidP="00340372">
      <w:pPr>
        <w:pStyle w:val="PL"/>
        <w:rPr>
          <w:ins w:id="6959" w:author="ruiyue"/>
        </w:rPr>
      </w:pPr>
      <w:ins w:id="6960" w:author="ruiyue">
        <w:r>
          <w:t xml:space="preserve">    </w:t>
        </w:r>
        <w:proofErr w:type="spellStart"/>
        <w:r>
          <w:t>AreaConfig</w:t>
        </w:r>
        <w:proofErr w:type="spellEnd"/>
        <w:r>
          <w:t>:</w:t>
        </w:r>
      </w:ins>
    </w:p>
    <w:p w14:paraId="46F11384" w14:textId="77777777" w:rsidR="00340372" w:rsidRDefault="00340372" w:rsidP="00340372">
      <w:pPr>
        <w:pStyle w:val="PL"/>
        <w:rPr>
          <w:ins w:id="6961" w:author="ruiyue"/>
        </w:rPr>
      </w:pPr>
      <w:ins w:id="6962" w:author="ruiyue">
        <w:r>
          <w:t xml:space="preserve">      type: object</w:t>
        </w:r>
      </w:ins>
    </w:p>
    <w:p w14:paraId="29867D54" w14:textId="77777777" w:rsidR="00340372" w:rsidRDefault="00340372" w:rsidP="00340372">
      <w:pPr>
        <w:pStyle w:val="PL"/>
        <w:rPr>
          <w:ins w:id="6963" w:author="ruiyue"/>
        </w:rPr>
      </w:pPr>
      <w:ins w:id="6964" w:author="ruiyue">
        <w:r>
          <w:t xml:space="preserve">      properties:</w:t>
        </w:r>
      </w:ins>
    </w:p>
    <w:p w14:paraId="2782D935" w14:textId="77777777" w:rsidR="00340372" w:rsidRDefault="00340372" w:rsidP="00340372">
      <w:pPr>
        <w:pStyle w:val="PL"/>
        <w:rPr>
          <w:ins w:id="6965" w:author="ruiyue"/>
        </w:rPr>
      </w:pPr>
      <w:ins w:id="6966" w:author="ruiyue">
        <w:r>
          <w:t xml:space="preserve">        </w:t>
        </w:r>
        <w:proofErr w:type="spellStart"/>
        <w:r>
          <w:t>freqInfo</w:t>
        </w:r>
        <w:proofErr w:type="spellEnd"/>
        <w:r>
          <w:t>:</w:t>
        </w:r>
      </w:ins>
    </w:p>
    <w:p w14:paraId="61D389FD" w14:textId="77777777" w:rsidR="00340372" w:rsidRDefault="00340372" w:rsidP="00340372">
      <w:pPr>
        <w:pStyle w:val="PL"/>
        <w:rPr>
          <w:ins w:id="6967" w:author="ruiyue"/>
        </w:rPr>
      </w:pPr>
      <w:ins w:id="6968" w:author="ruiyue">
        <w:r>
          <w:t xml:space="preserve">          $ref: '#/components/schemas/</w:t>
        </w:r>
        <w:proofErr w:type="spellStart"/>
        <w:r>
          <w:t>FreqInfo</w:t>
        </w:r>
        <w:proofErr w:type="spellEnd"/>
        <w:r>
          <w:t>'</w:t>
        </w:r>
      </w:ins>
    </w:p>
    <w:p w14:paraId="0B61908C" w14:textId="77777777" w:rsidR="00340372" w:rsidRDefault="00340372" w:rsidP="00340372">
      <w:pPr>
        <w:pStyle w:val="PL"/>
        <w:rPr>
          <w:ins w:id="6969" w:author="ruiyue"/>
        </w:rPr>
      </w:pPr>
      <w:ins w:id="6970" w:author="ruiyue">
        <w:r>
          <w:t xml:space="preserve">        </w:t>
        </w:r>
        <w:proofErr w:type="spellStart"/>
        <w:r>
          <w:t>pciList</w:t>
        </w:r>
        <w:proofErr w:type="spellEnd"/>
        <w:r>
          <w:t>:</w:t>
        </w:r>
      </w:ins>
    </w:p>
    <w:p w14:paraId="38F2F1F9" w14:textId="77777777" w:rsidR="00340372" w:rsidRDefault="00340372" w:rsidP="00340372">
      <w:pPr>
        <w:pStyle w:val="PL"/>
        <w:rPr>
          <w:ins w:id="6971" w:author="ruiyue"/>
        </w:rPr>
      </w:pPr>
      <w:ins w:id="6972" w:author="ruiyue">
        <w:r>
          <w:t xml:space="preserve">          type: array</w:t>
        </w:r>
      </w:ins>
    </w:p>
    <w:p w14:paraId="5B39B040" w14:textId="77777777" w:rsidR="00340372" w:rsidRDefault="00340372" w:rsidP="00340372">
      <w:pPr>
        <w:pStyle w:val="PL"/>
        <w:rPr>
          <w:ins w:id="6973" w:author="ruiyue"/>
        </w:rPr>
      </w:pPr>
      <w:ins w:id="6974" w:author="ruiyue">
        <w:r>
          <w:t xml:space="preserve">          items:</w:t>
        </w:r>
      </w:ins>
    </w:p>
    <w:p w14:paraId="4F2B7C70" w14:textId="77777777" w:rsidR="00340372" w:rsidRDefault="00340372" w:rsidP="00340372">
      <w:pPr>
        <w:pStyle w:val="PL"/>
        <w:rPr>
          <w:ins w:id="6975" w:author="ruiyue"/>
        </w:rPr>
      </w:pPr>
      <w:ins w:id="6976" w:author="ruiyue">
        <w:r>
          <w:t xml:space="preserve">            type: integer</w:t>
        </w:r>
      </w:ins>
    </w:p>
    <w:p w14:paraId="5251B1D3" w14:textId="77777777" w:rsidR="00340372" w:rsidRDefault="00340372" w:rsidP="00340372">
      <w:pPr>
        <w:pStyle w:val="PL"/>
        <w:rPr>
          <w:ins w:id="6977" w:author="ruiyue"/>
        </w:rPr>
      </w:pPr>
      <w:ins w:id="6978" w:author="ruiyue">
        <w:r>
          <w:t xml:space="preserve">    </w:t>
        </w:r>
        <w:proofErr w:type="spellStart"/>
        <w:r>
          <w:t>FreqInfo</w:t>
        </w:r>
        <w:proofErr w:type="spellEnd"/>
        <w:r>
          <w:t>:</w:t>
        </w:r>
      </w:ins>
    </w:p>
    <w:p w14:paraId="231FBD07" w14:textId="77777777" w:rsidR="00340372" w:rsidRDefault="00340372" w:rsidP="00340372">
      <w:pPr>
        <w:pStyle w:val="PL"/>
        <w:rPr>
          <w:ins w:id="6979" w:author="ruiyue"/>
        </w:rPr>
      </w:pPr>
      <w:ins w:id="6980" w:author="ruiyue">
        <w:r>
          <w:t xml:space="preserve">      description: specifies the carrier frequency and bands used in a cell.</w:t>
        </w:r>
      </w:ins>
    </w:p>
    <w:p w14:paraId="13A37310" w14:textId="77777777" w:rsidR="00340372" w:rsidRDefault="00340372" w:rsidP="00340372">
      <w:pPr>
        <w:pStyle w:val="PL"/>
        <w:rPr>
          <w:ins w:id="6981" w:author="ruiyue"/>
        </w:rPr>
      </w:pPr>
      <w:ins w:id="6982" w:author="ruiyue">
        <w:r>
          <w:t xml:space="preserve">      type: object</w:t>
        </w:r>
      </w:ins>
    </w:p>
    <w:p w14:paraId="0081E52A" w14:textId="77777777" w:rsidR="00340372" w:rsidRDefault="00340372" w:rsidP="00340372">
      <w:pPr>
        <w:pStyle w:val="PL"/>
        <w:rPr>
          <w:ins w:id="6983" w:author="ruiyue"/>
        </w:rPr>
      </w:pPr>
      <w:ins w:id="6984" w:author="ruiyue">
        <w:r>
          <w:t xml:space="preserve">      properties:</w:t>
        </w:r>
      </w:ins>
    </w:p>
    <w:p w14:paraId="12412027" w14:textId="77777777" w:rsidR="00340372" w:rsidRDefault="00340372" w:rsidP="00340372">
      <w:pPr>
        <w:pStyle w:val="PL"/>
        <w:rPr>
          <w:ins w:id="6985" w:author="ruiyue"/>
        </w:rPr>
      </w:pPr>
      <w:ins w:id="6986" w:author="ruiyue">
        <w:r>
          <w:t xml:space="preserve">        </w:t>
        </w:r>
        <w:proofErr w:type="spellStart"/>
        <w:r>
          <w:t>arfcn</w:t>
        </w:r>
        <w:proofErr w:type="spellEnd"/>
        <w:r>
          <w:t>:</w:t>
        </w:r>
      </w:ins>
    </w:p>
    <w:p w14:paraId="677B2BDE" w14:textId="77777777" w:rsidR="00340372" w:rsidRDefault="00340372" w:rsidP="00340372">
      <w:pPr>
        <w:pStyle w:val="PL"/>
        <w:rPr>
          <w:ins w:id="6987" w:author="ruiyue"/>
        </w:rPr>
      </w:pPr>
      <w:ins w:id="6988" w:author="ruiyue">
        <w:r>
          <w:t xml:space="preserve">          type: integer</w:t>
        </w:r>
      </w:ins>
    </w:p>
    <w:p w14:paraId="7B4ED5B9" w14:textId="77777777" w:rsidR="00340372" w:rsidRDefault="00340372" w:rsidP="00340372">
      <w:pPr>
        <w:pStyle w:val="PL"/>
        <w:rPr>
          <w:ins w:id="6989" w:author="ruiyue"/>
        </w:rPr>
      </w:pPr>
      <w:ins w:id="6990" w:author="ruiyue">
        <w:r>
          <w:t xml:space="preserve">        </w:t>
        </w:r>
        <w:proofErr w:type="spellStart"/>
        <w:r>
          <w:t>freqBands</w:t>
        </w:r>
        <w:proofErr w:type="spellEnd"/>
        <w:r>
          <w:t>:</w:t>
        </w:r>
      </w:ins>
    </w:p>
    <w:p w14:paraId="1A6A1C49" w14:textId="77777777" w:rsidR="00340372" w:rsidRDefault="00340372" w:rsidP="00340372">
      <w:pPr>
        <w:pStyle w:val="PL"/>
        <w:rPr>
          <w:ins w:id="6991" w:author="ruiyue"/>
        </w:rPr>
      </w:pPr>
      <w:ins w:id="6992" w:author="ruiyue">
        <w:r>
          <w:t xml:space="preserve">          type: array</w:t>
        </w:r>
      </w:ins>
    </w:p>
    <w:p w14:paraId="73CBDC95" w14:textId="77777777" w:rsidR="00340372" w:rsidRDefault="00340372" w:rsidP="00340372">
      <w:pPr>
        <w:pStyle w:val="PL"/>
        <w:rPr>
          <w:ins w:id="6993" w:author="ruiyue"/>
        </w:rPr>
      </w:pPr>
      <w:ins w:id="6994" w:author="ruiyue">
        <w:r>
          <w:t xml:space="preserve">          items: </w:t>
        </w:r>
      </w:ins>
    </w:p>
    <w:p w14:paraId="6EDA2594" w14:textId="77777777" w:rsidR="00340372" w:rsidRDefault="00340372" w:rsidP="00340372">
      <w:pPr>
        <w:pStyle w:val="PL"/>
        <w:rPr>
          <w:ins w:id="6995" w:author="ruiyue"/>
        </w:rPr>
      </w:pPr>
      <w:ins w:id="6996" w:author="ruiyue">
        <w:r>
          <w:t xml:space="preserve">            type: integer</w:t>
        </w:r>
      </w:ins>
    </w:p>
    <w:p w14:paraId="41E09CDF" w14:textId="77777777" w:rsidR="00340372" w:rsidRDefault="00340372" w:rsidP="00340372">
      <w:pPr>
        <w:pStyle w:val="PL"/>
        <w:rPr>
          <w:ins w:id="6997" w:author="ruiyue"/>
        </w:rPr>
      </w:pPr>
      <w:ins w:id="6998" w:author="ruiyue">
        <w:r>
          <w:t xml:space="preserve">    </w:t>
        </w:r>
        <w:proofErr w:type="spellStart"/>
        <w:r>
          <w:t>MbsfnArea</w:t>
        </w:r>
        <w:proofErr w:type="spellEnd"/>
        <w:r>
          <w:t>:</w:t>
        </w:r>
      </w:ins>
    </w:p>
    <w:p w14:paraId="60EEE576" w14:textId="77777777" w:rsidR="00340372" w:rsidRDefault="00340372" w:rsidP="00340372">
      <w:pPr>
        <w:pStyle w:val="PL"/>
        <w:rPr>
          <w:ins w:id="6999" w:author="ruiyue"/>
        </w:rPr>
      </w:pPr>
      <w:ins w:id="7000" w:author="ruiyue">
        <w:r>
          <w:t xml:space="preserve">      type: object</w:t>
        </w:r>
      </w:ins>
    </w:p>
    <w:p w14:paraId="47E5C086" w14:textId="77777777" w:rsidR="00340372" w:rsidRDefault="00340372" w:rsidP="00340372">
      <w:pPr>
        <w:pStyle w:val="PL"/>
        <w:rPr>
          <w:ins w:id="7001" w:author="ruiyue"/>
        </w:rPr>
      </w:pPr>
      <w:ins w:id="7002" w:author="ruiyue">
        <w:r>
          <w:t xml:space="preserve">      properties:</w:t>
        </w:r>
      </w:ins>
    </w:p>
    <w:p w14:paraId="5417BAA8" w14:textId="77777777" w:rsidR="00340372" w:rsidRDefault="00340372" w:rsidP="00340372">
      <w:pPr>
        <w:pStyle w:val="PL"/>
        <w:rPr>
          <w:ins w:id="7003" w:author="ruiyue"/>
        </w:rPr>
      </w:pPr>
      <w:ins w:id="7004" w:author="ruiyue">
        <w:r>
          <w:t xml:space="preserve">        </w:t>
        </w:r>
        <w:proofErr w:type="spellStart"/>
        <w:r>
          <w:t>mbsfnAreaId</w:t>
        </w:r>
        <w:proofErr w:type="spellEnd"/>
        <w:r>
          <w:t>:</w:t>
        </w:r>
      </w:ins>
    </w:p>
    <w:p w14:paraId="2D60A10A" w14:textId="77777777" w:rsidR="00340372" w:rsidRDefault="00340372" w:rsidP="00340372">
      <w:pPr>
        <w:pStyle w:val="PL"/>
        <w:rPr>
          <w:ins w:id="7005" w:author="ruiyue"/>
        </w:rPr>
      </w:pPr>
      <w:ins w:id="7006" w:author="ruiyue">
        <w:r>
          <w:t xml:space="preserve">          type: integer</w:t>
        </w:r>
      </w:ins>
    </w:p>
    <w:p w14:paraId="6F0EC696" w14:textId="77777777" w:rsidR="00340372" w:rsidRDefault="00340372" w:rsidP="00340372">
      <w:pPr>
        <w:pStyle w:val="PL"/>
        <w:rPr>
          <w:ins w:id="7007" w:author="ruiyue"/>
        </w:rPr>
      </w:pPr>
      <w:ins w:id="7008" w:author="ruiyue">
        <w:r>
          <w:t xml:space="preserve">          minimum: 1</w:t>
        </w:r>
      </w:ins>
    </w:p>
    <w:p w14:paraId="24E54D0C" w14:textId="77777777" w:rsidR="00340372" w:rsidRDefault="00340372" w:rsidP="00340372">
      <w:pPr>
        <w:pStyle w:val="PL"/>
        <w:rPr>
          <w:ins w:id="7009" w:author="ruiyue"/>
        </w:rPr>
      </w:pPr>
      <w:ins w:id="7010" w:author="ruiyue">
        <w:r>
          <w:t xml:space="preserve">        </w:t>
        </w:r>
        <w:proofErr w:type="spellStart"/>
        <w:r>
          <w:t>earfcn</w:t>
        </w:r>
        <w:proofErr w:type="spellEnd"/>
        <w:r>
          <w:t>:</w:t>
        </w:r>
      </w:ins>
    </w:p>
    <w:p w14:paraId="0BC99636" w14:textId="77777777" w:rsidR="00340372" w:rsidRDefault="00340372" w:rsidP="00340372">
      <w:pPr>
        <w:pStyle w:val="PL"/>
        <w:rPr>
          <w:ins w:id="7011" w:author="ruiyue"/>
        </w:rPr>
      </w:pPr>
      <w:ins w:id="7012" w:author="ruiyue">
        <w:r>
          <w:t xml:space="preserve">          type: integer</w:t>
        </w:r>
      </w:ins>
    </w:p>
    <w:p w14:paraId="4F9448B8" w14:textId="77777777" w:rsidR="00340372" w:rsidRDefault="00340372" w:rsidP="00340372">
      <w:pPr>
        <w:pStyle w:val="PL"/>
        <w:rPr>
          <w:ins w:id="7013" w:author="ruiyue"/>
        </w:rPr>
      </w:pPr>
      <w:ins w:id="7014" w:author="ruiyue">
        <w:r>
          <w:t xml:space="preserve">          minimum: 1</w:t>
        </w:r>
      </w:ins>
    </w:p>
    <w:p w14:paraId="06B6900B" w14:textId="77777777" w:rsidR="00340372" w:rsidRDefault="00340372" w:rsidP="00340372">
      <w:pPr>
        <w:pStyle w:val="PL"/>
        <w:rPr>
          <w:ins w:id="7015" w:author="ruiyue"/>
        </w:rPr>
      </w:pPr>
    </w:p>
    <w:p w14:paraId="24C09744" w14:textId="77777777" w:rsidR="00340372" w:rsidRDefault="00340372" w:rsidP="00340372">
      <w:pPr>
        <w:pStyle w:val="PL"/>
        <w:rPr>
          <w:ins w:id="7016" w:author="ruiyue"/>
        </w:rPr>
      </w:pPr>
      <w:ins w:id="7017" w:author="ruiyue">
        <w:r>
          <w:t xml:space="preserve">    </w:t>
        </w:r>
        <w:proofErr w:type="spellStart"/>
        <w:r>
          <w:t>TraceJob-Attr</w:t>
        </w:r>
        <w:proofErr w:type="spellEnd"/>
        <w:r>
          <w:t>:</w:t>
        </w:r>
      </w:ins>
    </w:p>
    <w:p w14:paraId="0B77D80F" w14:textId="77777777" w:rsidR="00340372" w:rsidRDefault="00340372" w:rsidP="00340372">
      <w:pPr>
        <w:pStyle w:val="PL"/>
        <w:rPr>
          <w:ins w:id="7018" w:author="ruiyue"/>
        </w:rPr>
      </w:pPr>
      <w:ins w:id="7019" w:author="ruiyue">
        <w:r>
          <w:t xml:space="preserve">      type: object</w:t>
        </w:r>
      </w:ins>
    </w:p>
    <w:p w14:paraId="0FA86E73" w14:textId="77777777" w:rsidR="00340372" w:rsidRDefault="00340372" w:rsidP="00340372">
      <w:pPr>
        <w:pStyle w:val="PL"/>
        <w:rPr>
          <w:ins w:id="7020" w:author="ruiyue"/>
        </w:rPr>
      </w:pPr>
      <w:ins w:id="7021" w:author="ruiyue">
        <w:r>
          <w:t xml:space="preserve">      description: abstract class used as a container of all </w:t>
        </w:r>
        <w:proofErr w:type="spellStart"/>
        <w:r>
          <w:t>TraceJob</w:t>
        </w:r>
        <w:proofErr w:type="spellEnd"/>
        <w:r>
          <w:t xml:space="preserve"> attributes</w:t>
        </w:r>
      </w:ins>
    </w:p>
    <w:p w14:paraId="4BA1F1B1" w14:textId="77777777" w:rsidR="00340372" w:rsidRDefault="00340372" w:rsidP="00340372">
      <w:pPr>
        <w:pStyle w:val="PL"/>
        <w:rPr>
          <w:ins w:id="7022" w:author="ruiyue"/>
        </w:rPr>
      </w:pPr>
      <w:ins w:id="7023" w:author="ruiyue">
        <w:r>
          <w:t xml:space="preserve">      properties:</w:t>
        </w:r>
      </w:ins>
    </w:p>
    <w:p w14:paraId="1EC1EAD2" w14:textId="77777777" w:rsidR="00340372" w:rsidRDefault="00340372" w:rsidP="00340372">
      <w:pPr>
        <w:pStyle w:val="PL"/>
        <w:rPr>
          <w:ins w:id="7024" w:author="ruiyue"/>
        </w:rPr>
      </w:pPr>
      <w:ins w:id="7025" w:author="ruiyue">
        <w:r>
          <w:t xml:space="preserve">        </w:t>
        </w:r>
        <w:proofErr w:type="spellStart"/>
        <w:r>
          <w:t>jobType</w:t>
        </w:r>
        <w:proofErr w:type="spellEnd"/>
        <w:r>
          <w:t>:</w:t>
        </w:r>
      </w:ins>
    </w:p>
    <w:p w14:paraId="105A33C3" w14:textId="77777777" w:rsidR="00340372" w:rsidRDefault="00340372" w:rsidP="00340372">
      <w:pPr>
        <w:pStyle w:val="PL"/>
        <w:rPr>
          <w:ins w:id="7026" w:author="ruiyue"/>
        </w:rPr>
      </w:pPr>
      <w:ins w:id="7027" w:author="ruiyue">
        <w:r>
          <w:t xml:space="preserve">          $ref: '#/components/schemas/</w:t>
        </w:r>
        <w:proofErr w:type="spellStart"/>
        <w:r>
          <w:t>jobType</w:t>
        </w:r>
        <w:proofErr w:type="spellEnd"/>
        <w:r>
          <w:t>-Type'</w:t>
        </w:r>
      </w:ins>
    </w:p>
    <w:p w14:paraId="6F807F87" w14:textId="77777777" w:rsidR="00340372" w:rsidRDefault="00340372" w:rsidP="00340372">
      <w:pPr>
        <w:pStyle w:val="PL"/>
        <w:rPr>
          <w:ins w:id="7028" w:author="ruiyue"/>
        </w:rPr>
      </w:pPr>
      <w:ins w:id="7029" w:author="ruiyue">
        <w:r>
          <w:t xml:space="preserve">        </w:t>
        </w:r>
        <w:proofErr w:type="spellStart"/>
        <w:r>
          <w:t>plmnTarget</w:t>
        </w:r>
        <w:proofErr w:type="spellEnd"/>
        <w:r>
          <w:t>:</w:t>
        </w:r>
      </w:ins>
    </w:p>
    <w:p w14:paraId="2FA94705" w14:textId="77777777" w:rsidR="00340372" w:rsidRDefault="00340372" w:rsidP="00340372">
      <w:pPr>
        <w:pStyle w:val="PL"/>
        <w:rPr>
          <w:ins w:id="7030" w:author="ruiyue"/>
        </w:rPr>
      </w:pPr>
      <w:ins w:id="7031" w:author="ruiyue">
        <w:r>
          <w:t xml:space="preserve">          $ref: '#/components/schemas/</w:t>
        </w:r>
        <w:proofErr w:type="spellStart"/>
        <w:r>
          <w:t>plmnTarget</w:t>
        </w:r>
        <w:proofErr w:type="spellEnd"/>
        <w:r>
          <w:t>-Type'</w:t>
        </w:r>
      </w:ins>
    </w:p>
    <w:p w14:paraId="0C1650BA" w14:textId="77777777" w:rsidR="00340372" w:rsidRDefault="00340372" w:rsidP="00340372">
      <w:pPr>
        <w:pStyle w:val="PL"/>
        <w:rPr>
          <w:ins w:id="7032" w:author="ruiyue"/>
        </w:rPr>
      </w:pPr>
      <w:ins w:id="7033" w:author="ruiyue">
        <w:r>
          <w:t xml:space="preserve">        </w:t>
        </w:r>
        <w:proofErr w:type="spellStart"/>
        <w:r>
          <w:t>traceReportingConsumerUri</w:t>
        </w:r>
        <w:proofErr w:type="spellEnd"/>
        <w:r>
          <w:t>:</w:t>
        </w:r>
      </w:ins>
    </w:p>
    <w:p w14:paraId="4F23B51A" w14:textId="77777777" w:rsidR="00340372" w:rsidRDefault="00340372" w:rsidP="00340372">
      <w:pPr>
        <w:pStyle w:val="PL"/>
        <w:rPr>
          <w:ins w:id="7034" w:author="ruiyue"/>
        </w:rPr>
      </w:pPr>
      <w:ins w:id="7035" w:author="ruiyue">
        <w:r>
          <w:t xml:space="preserve">          $ref: 'TS28623_ComDefs.yaml#/components/schemas/Uri'</w:t>
        </w:r>
      </w:ins>
    </w:p>
    <w:p w14:paraId="27E795DE" w14:textId="77777777" w:rsidR="00340372" w:rsidRDefault="00340372" w:rsidP="00340372">
      <w:pPr>
        <w:pStyle w:val="PL"/>
        <w:rPr>
          <w:ins w:id="7036" w:author="ruiyue"/>
        </w:rPr>
      </w:pPr>
      <w:ins w:id="7037" w:author="ruiyue">
        <w:r>
          <w:t xml:space="preserve">        </w:t>
        </w:r>
        <w:proofErr w:type="spellStart"/>
        <w:r>
          <w:t>traceCollectionEntityIpAddress</w:t>
        </w:r>
        <w:proofErr w:type="spellEnd"/>
        <w:r>
          <w:t>:</w:t>
        </w:r>
      </w:ins>
    </w:p>
    <w:p w14:paraId="7A6D1CF1" w14:textId="77777777" w:rsidR="00340372" w:rsidRDefault="00340372" w:rsidP="00340372">
      <w:pPr>
        <w:pStyle w:val="PL"/>
        <w:rPr>
          <w:ins w:id="7038" w:author="ruiyue"/>
        </w:rPr>
      </w:pPr>
      <w:ins w:id="7039" w:author="ruiyue">
        <w:r>
          <w:t xml:space="preserve">          $ref: 'TS28623_GenericNrm.yaml#/components/schemas/</w:t>
        </w:r>
        <w:proofErr w:type="spellStart"/>
        <w:r>
          <w:t>IpAddr</w:t>
        </w:r>
        <w:proofErr w:type="spellEnd"/>
        <w:r>
          <w:t>'</w:t>
        </w:r>
      </w:ins>
    </w:p>
    <w:p w14:paraId="46FC4BB3" w14:textId="77777777" w:rsidR="00340372" w:rsidRDefault="00340372" w:rsidP="00340372">
      <w:pPr>
        <w:pStyle w:val="PL"/>
        <w:rPr>
          <w:ins w:id="7040" w:author="ruiyue"/>
        </w:rPr>
      </w:pPr>
      <w:ins w:id="7041" w:author="ruiyue">
        <w:r>
          <w:t xml:space="preserve">        </w:t>
        </w:r>
        <w:proofErr w:type="spellStart"/>
        <w:r>
          <w:t>traceReference</w:t>
        </w:r>
        <w:proofErr w:type="spellEnd"/>
        <w:r>
          <w:t>:</w:t>
        </w:r>
      </w:ins>
    </w:p>
    <w:p w14:paraId="57F0FF7F" w14:textId="77777777" w:rsidR="00340372" w:rsidRDefault="00340372" w:rsidP="00340372">
      <w:pPr>
        <w:pStyle w:val="PL"/>
        <w:rPr>
          <w:ins w:id="7042" w:author="ruiyue"/>
        </w:rPr>
      </w:pPr>
      <w:ins w:id="7043" w:author="ruiyue">
        <w:r>
          <w:t xml:space="preserve">          $ref: '#/components/schemas/</w:t>
        </w:r>
        <w:proofErr w:type="spellStart"/>
        <w:r>
          <w:t>traceReference</w:t>
        </w:r>
        <w:proofErr w:type="spellEnd"/>
        <w:r>
          <w:t>-Type'</w:t>
        </w:r>
      </w:ins>
    </w:p>
    <w:p w14:paraId="53869370" w14:textId="77777777" w:rsidR="00340372" w:rsidRDefault="00340372" w:rsidP="00340372">
      <w:pPr>
        <w:pStyle w:val="PL"/>
        <w:rPr>
          <w:ins w:id="7044" w:author="ruiyue"/>
        </w:rPr>
      </w:pPr>
      <w:ins w:id="7045" w:author="ruiyue">
        <w:r>
          <w:t xml:space="preserve">        </w:t>
        </w:r>
        <w:proofErr w:type="spellStart"/>
        <w:r>
          <w:t>jobId</w:t>
        </w:r>
        <w:proofErr w:type="spellEnd"/>
        <w:r>
          <w:t>:</w:t>
        </w:r>
      </w:ins>
    </w:p>
    <w:p w14:paraId="6CD30388" w14:textId="77777777" w:rsidR="00340372" w:rsidRDefault="00340372" w:rsidP="00340372">
      <w:pPr>
        <w:pStyle w:val="PL"/>
        <w:rPr>
          <w:ins w:id="7046" w:author="ruiyue"/>
        </w:rPr>
      </w:pPr>
      <w:ins w:id="7047" w:author="ruiyue">
        <w:r>
          <w:t xml:space="preserve">          type: string</w:t>
        </w:r>
      </w:ins>
    </w:p>
    <w:p w14:paraId="763B5C0F" w14:textId="77777777" w:rsidR="00340372" w:rsidRDefault="00340372" w:rsidP="00340372">
      <w:pPr>
        <w:pStyle w:val="PL"/>
        <w:rPr>
          <w:ins w:id="7048" w:author="ruiyue"/>
        </w:rPr>
      </w:pPr>
      <w:ins w:id="7049" w:author="ruiyue">
        <w:r>
          <w:t xml:space="preserve">        </w:t>
        </w:r>
        <w:proofErr w:type="spellStart"/>
        <w:r>
          <w:t>traceReportingFormat</w:t>
        </w:r>
        <w:proofErr w:type="spellEnd"/>
        <w:r>
          <w:t>:</w:t>
        </w:r>
      </w:ins>
    </w:p>
    <w:p w14:paraId="5E479BC4" w14:textId="77777777" w:rsidR="00340372" w:rsidRDefault="00340372" w:rsidP="00340372">
      <w:pPr>
        <w:pStyle w:val="PL"/>
        <w:rPr>
          <w:ins w:id="7050" w:author="ruiyue"/>
        </w:rPr>
      </w:pPr>
      <w:ins w:id="7051" w:author="ruiyue">
        <w:r>
          <w:t xml:space="preserve">          $ref: '#/components/schemas/</w:t>
        </w:r>
        <w:proofErr w:type="spellStart"/>
        <w:r>
          <w:t>traceReportingFormat</w:t>
        </w:r>
        <w:proofErr w:type="spellEnd"/>
        <w:r>
          <w:t>-Type'</w:t>
        </w:r>
      </w:ins>
    </w:p>
    <w:p w14:paraId="7C2F92D4" w14:textId="77777777" w:rsidR="00340372" w:rsidRDefault="00340372" w:rsidP="00340372">
      <w:pPr>
        <w:pStyle w:val="PL"/>
        <w:rPr>
          <w:ins w:id="7052" w:author="ruiyue"/>
        </w:rPr>
      </w:pPr>
      <w:ins w:id="7053" w:author="ruiyue">
        <w:r>
          <w:t xml:space="preserve">        </w:t>
        </w:r>
        <w:proofErr w:type="spellStart"/>
        <w:r>
          <w:t>traceTarget</w:t>
        </w:r>
        <w:proofErr w:type="spellEnd"/>
        <w:r>
          <w:t>:</w:t>
        </w:r>
      </w:ins>
    </w:p>
    <w:p w14:paraId="4820CD0B" w14:textId="77777777" w:rsidR="00340372" w:rsidRDefault="00340372" w:rsidP="00340372">
      <w:pPr>
        <w:pStyle w:val="PL"/>
        <w:rPr>
          <w:ins w:id="7054" w:author="ruiyue"/>
        </w:rPr>
      </w:pPr>
      <w:ins w:id="7055" w:author="ruiyue">
        <w:r>
          <w:t xml:space="preserve">          $ref: '#/components/schemas/</w:t>
        </w:r>
        <w:proofErr w:type="spellStart"/>
        <w:r>
          <w:t>traceTarget</w:t>
        </w:r>
        <w:proofErr w:type="spellEnd"/>
        <w:r>
          <w:t>-Type'</w:t>
        </w:r>
      </w:ins>
    </w:p>
    <w:p w14:paraId="2D670CEB" w14:textId="77777777" w:rsidR="00340372" w:rsidRDefault="00340372" w:rsidP="00340372">
      <w:pPr>
        <w:pStyle w:val="PL"/>
        <w:rPr>
          <w:ins w:id="7056" w:author="ruiyue"/>
        </w:rPr>
      </w:pPr>
      <w:ins w:id="7057" w:author="ruiyue">
        <w:r>
          <w:t xml:space="preserve">        </w:t>
        </w:r>
        <w:proofErr w:type="spellStart"/>
        <w:r>
          <w:t>traceConfig</w:t>
        </w:r>
        <w:proofErr w:type="spellEnd"/>
        <w:r>
          <w:t>:</w:t>
        </w:r>
      </w:ins>
    </w:p>
    <w:p w14:paraId="656758C1" w14:textId="77777777" w:rsidR="00340372" w:rsidRDefault="00340372" w:rsidP="00340372">
      <w:pPr>
        <w:pStyle w:val="PL"/>
        <w:rPr>
          <w:ins w:id="7058" w:author="ruiyue"/>
        </w:rPr>
      </w:pPr>
      <w:ins w:id="7059" w:author="ruiyue">
        <w:r>
          <w:t xml:space="preserve">          $ref: '#/components/schemas/</w:t>
        </w:r>
        <w:proofErr w:type="spellStart"/>
        <w:r>
          <w:t>traceConfig</w:t>
        </w:r>
        <w:proofErr w:type="spellEnd"/>
        <w:r>
          <w:t>-Type'</w:t>
        </w:r>
      </w:ins>
    </w:p>
    <w:p w14:paraId="48C4C598" w14:textId="77777777" w:rsidR="00340372" w:rsidRDefault="00340372" w:rsidP="00340372">
      <w:pPr>
        <w:pStyle w:val="PL"/>
        <w:rPr>
          <w:ins w:id="7060" w:author="ruiyue"/>
        </w:rPr>
      </w:pPr>
      <w:ins w:id="7061" w:author="ruiyue">
        <w:r>
          <w:t xml:space="preserve">        </w:t>
        </w:r>
        <w:proofErr w:type="spellStart"/>
        <w:r>
          <w:t>mdtConfig</w:t>
        </w:r>
        <w:proofErr w:type="spellEnd"/>
        <w:r>
          <w:t>:</w:t>
        </w:r>
      </w:ins>
    </w:p>
    <w:p w14:paraId="3FDD3E1F" w14:textId="77777777" w:rsidR="00340372" w:rsidRDefault="00340372" w:rsidP="00340372">
      <w:pPr>
        <w:pStyle w:val="PL"/>
        <w:rPr>
          <w:ins w:id="7062" w:author="ruiyue"/>
        </w:rPr>
      </w:pPr>
      <w:ins w:id="7063" w:author="ruiyue">
        <w:r>
          <w:t xml:space="preserve">          $ref: '#/components/schemas/</w:t>
        </w:r>
        <w:proofErr w:type="spellStart"/>
        <w:r>
          <w:t>mdtConfig</w:t>
        </w:r>
        <w:proofErr w:type="spellEnd"/>
        <w:r>
          <w:t>-Type'</w:t>
        </w:r>
      </w:ins>
    </w:p>
    <w:p w14:paraId="25A5064D" w14:textId="77777777" w:rsidR="00340372" w:rsidRDefault="00340372" w:rsidP="00340372">
      <w:pPr>
        <w:pStyle w:val="PL"/>
        <w:rPr>
          <w:ins w:id="7064" w:author="ruiyue"/>
        </w:rPr>
      </w:pPr>
      <w:ins w:id="7065" w:author="ruiyue">
        <w:r>
          <w:t xml:space="preserve"> </w:t>
        </w:r>
      </w:ins>
    </w:p>
    <w:p w14:paraId="46EF860C" w14:textId="77777777" w:rsidR="00340372" w:rsidRDefault="00340372" w:rsidP="00340372">
      <w:pPr>
        <w:pStyle w:val="PL"/>
        <w:rPr>
          <w:ins w:id="7066" w:author="ruiyue"/>
        </w:rPr>
      </w:pPr>
      <w:ins w:id="7067" w:author="ruiyue">
        <w:r>
          <w:t>#-------- end of Definition of types used in Trace control NRM fragment ----------</w:t>
        </w:r>
      </w:ins>
    </w:p>
    <w:p w14:paraId="6DF65E89" w14:textId="77777777" w:rsidR="00340372" w:rsidRDefault="00340372" w:rsidP="00340372">
      <w:pPr>
        <w:pStyle w:val="PL"/>
        <w:rPr>
          <w:ins w:id="7068" w:author="ruiyue"/>
        </w:rPr>
      </w:pPr>
    </w:p>
    <w:p w14:paraId="1F95A85B" w14:textId="77777777" w:rsidR="00340372" w:rsidRDefault="00340372" w:rsidP="00340372">
      <w:pPr>
        <w:pStyle w:val="PL"/>
        <w:rPr>
          <w:ins w:id="7069" w:author="ruiyue"/>
        </w:rPr>
      </w:pPr>
    </w:p>
    <w:p w14:paraId="4B6864D4" w14:textId="77777777" w:rsidR="00340372" w:rsidRDefault="00340372" w:rsidP="00340372">
      <w:pPr>
        <w:pStyle w:val="PL"/>
        <w:rPr>
          <w:ins w:id="7070" w:author="ruiyue"/>
        </w:rPr>
      </w:pPr>
      <w:ins w:id="7071" w:author="ruiyue">
        <w:r>
          <w:t>#-------- Definition of concrete IOCs --------------------------------------------</w:t>
        </w:r>
      </w:ins>
    </w:p>
    <w:p w14:paraId="7EF0F493" w14:textId="77777777" w:rsidR="00340372" w:rsidRDefault="00340372" w:rsidP="00340372">
      <w:pPr>
        <w:pStyle w:val="PL"/>
        <w:rPr>
          <w:ins w:id="7072" w:author="ruiyue"/>
        </w:rPr>
      </w:pPr>
      <w:ins w:id="7073" w:author="ruiyue">
        <w:r>
          <w:t xml:space="preserve">    </w:t>
        </w:r>
        <w:proofErr w:type="spellStart"/>
        <w:r>
          <w:t>TraceJob</w:t>
        </w:r>
        <w:proofErr w:type="spellEnd"/>
        <w:r>
          <w:t>-Single:</w:t>
        </w:r>
      </w:ins>
    </w:p>
    <w:p w14:paraId="7CE3AA41" w14:textId="77777777" w:rsidR="00340372" w:rsidRDefault="00340372" w:rsidP="00340372">
      <w:pPr>
        <w:pStyle w:val="PL"/>
        <w:rPr>
          <w:ins w:id="7074" w:author="ruiyue"/>
        </w:rPr>
      </w:pPr>
      <w:ins w:id="7075" w:author="ruiyue">
        <w:r>
          <w:t xml:space="preserve">      </w:t>
        </w:r>
        <w:proofErr w:type="spellStart"/>
        <w:r>
          <w:t>allOf</w:t>
        </w:r>
        <w:proofErr w:type="spellEnd"/>
        <w:r>
          <w:t>:</w:t>
        </w:r>
      </w:ins>
    </w:p>
    <w:p w14:paraId="45076D62" w14:textId="77777777" w:rsidR="00340372" w:rsidRDefault="00340372" w:rsidP="00340372">
      <w:pPr>
        <w:pStyle w:val="PL"/>
        <w:rPr>
          <w:ins w:id="7076" w:author="ruiyue"/>
        </w:rPr>
      </w:pPr>
      <w:ins w:id="7077" w:author="ruiyue">
        <w:r>
          <w:t xml:space="preserve">        - $ref: 'TS28623_GenericNrm.yaml#/components/schemas/Top'</w:t>
        </w:r>
      </w:ins>
    </w:p>
    <w:p w14:paraId="48FC267D" w14:textId="77777777" w:rsidR="00340372" w:rsidRDefault="00340372" w:rsidP="00340372">
      <w:pPr>
        <w:pStyle w:val="PL"/>
        <w:rPr>
          <w:ins w:id="7078" w:author="ruiyue"/>
        </w:rPr>
      </w:pPr>
      <w:ins w:id="7079" w:author="ruiyue">
        <w:r>
          <w:t xml:space="preserve">        - type: object</w:t>
        </w:r>
      </w:ins>
    </w:p>
    <w:p w14:paraId="0C5D53BE" w14:textId="77777777" w:rsidR="00340372" w:rsidRDefault="00340372" w:rsidP="00340372">
      <w:pPr>
        <w:pStyle w:val="PL"/>
        <w:rPr>
          <w:ins w:id="7080" w:author="ruiyue"/>
        </w:rPr>
      </w:pPr>
      <w:ins w:id="7081" w:author="ruiyue">
        <w:r>
          <w:t xml:space="preserve">          properties:</w:t>
        </w:r>
      </w:ins>
    </w:p>
    <w:p w14:paraId="73625AB1" w14:textId="77777777" w:rsidR="00340372" w:rsidRDefault="00340372" w:rsidP="00340372">
      <w:pPr>
        <w:pStyle w:val="PL"/>
        <w:rPr>
          <w:ins w:id="7082" w:author="ruiyue"/>
        </w:rPr>
      </w:pPr>
      <w:ins w:id="7083" w:author="ruiyue">
        <w:r>
          <w:lastRenderedPageBreak/>
          <w:t xml:space="preserve">            attributes:</w:t>
        </w:r>
      </w:ins>
    </w:p>
    <w:p w14:paraId="1F3E1AC2" w14:textId="77777777" w:rsidR="00340372" w:rsidRDefault="00340372" w:rsidP="00340372">
      <w:pPr>
        <w:pStyle w:val="PL"/>
        <w:rPr>
          <w:ins w:id="7084" w:author="ruiyue"/>
        </w:rPr>
      </w:pPr>
      <w:ins w:id="7085" w:author="ruiyue">
        <w:r>
          <w:t xml:space="preserve">              $ref: '#/components/schemas/</w:t>
        </w:r>
        <w:proofErr w:type="spellStart"/>
        <w:r>
          <w:t>TraceJob-Attr</w:t>
        </w:r>
        <w:proofErr w:type="spellEnd"/>
        <w:r>
          <w:t>'</w:t>
        </w:r>
      </w:ins>
    </w:p>
    <w:p w14:paraId="2C955207" w14:textId="77777777" w:rsidR="00340372" w:rsidRDefault="00340372" w:rsidP="00340372">
      <w:pPr>
        <w:pStyle w:val="PL"/>
        <w:rPr>
          <w:ins w:id="7086" w:author="ruiyue"/>
        </w:rPr>
      </w:pPr>
      <w:ins w:id="7087" w:author="ruiyue">
        <w:r>
          <w:t xml:space="preserve">            Files:</w:t>
        </w:r>
      </w:ins>
    </w:p>
    <w:p w14:paraId="7778B04E" w14:textId="77777777" w:rsidR="00340372" w:rsidRDefault="00340372" w:rsidP="00340372">
      <w:pPr>
        <w:pStyle w:val="PL"/>
        <w:rPr>
          <w:ins w:id="7088" w:author="ruiyue"/>
        </w:rPr>
      </w:pPr>
      <w:ins w:id="7089" w:author="ruiyue">
        <w:r>
          <w:t xml:space="preserve">              $ref: 'TS28623_FileManagementNrm.yaml#/components/schemas/Files-Multiple'</w:t>
        </w:r>
      </w:ins>
    </w:p>
    <w:p w14:paraId="6C109166" w14:textId="77777777" w:rsidR="00340372" w:rsidRDefault="00340372" w:rsidP="00340372">
      <w:pPr>
        <w:pStyle w:val="PL"/>
        <w:rPr>
          <w:ins w:id="7090" w:author="ruiyue"/>
        </w:rPr>
      </w:pPr>
    </w:p>
    <w:p w14:paraId="52A6FA01" w14:textId="77777777" w:rsidR="00340372" w:rsidRDefault="00340372" w:rsidP="00340372">
      <w:pPr>
        <w:pStyle w:val="PL"/>
        <w:rPr>
          <w:ins w:id="7091" w:author="ruiyue"/>
        </w:rPr>
      </w:pPr>
      <w:ins w:id="7092" w:author="ruiyue">
        <w:r>
          <w:t>#-------- Definition of YAML arrays for name-contained IOCs ----------------------</w:t>
        </w:r>
      </w:ins>
    </w:p>
    <w:p w14:paraId="6AD1CD41" w14:textId="77777777" w:rsidR="00340372" w:rsidRDefault="00340372" w:rsidP="00340372">
      <w:pPr>
        <w:pStyle w:val="PL"/>
        <w:rPr>
          <w:ins w:id="7093" w:author="ruiyue"/>
        </w:rPr>
      </w:pPr>
    </w:p>
    <w:p w14:paraId="0DBC2F1A" w14:textId="77777777" w:rsidR="00340372" w:rsidRDefault="00340372" w:rsidP="00340372">
      <w:pPr>
        <w:pStyle w:val="PL"/>
        <w:rPr>
          <w:ins w:id="7094" w:author="ruiyue"/>
        </w:rPr>
      </w:pPr>
      <w:ins w:id="7095" w:author="ruiyue">
        <w:r>
          <w:t xml:space="preserve">    </w:t>
        </w:r>
        <w:proofErr w:type="spellStart"/>
        <w:r>
          <w:t>TraceJob</w:t>
        </w:r>
        <w:proofErr w:type="spellEnd"/>
        <w:r>
          <w:t>-Multiple:</w:t>
        </w:r>
      </w:ins>
    </w:p>
    <w:p w14:paraId="0767AEEC" w14:textId="77777777" w:rsidR="00340372" w:rsidRDefault="00340372" w:rsidP="00340372">
      <w:pPr>
        <w:pStyle w:val="PL"/>
        <w:rPr>
          <w:ins w:id="7096" w:author="ruiyue"/>
        </w:rPr>
      </w:pPr>
      <w:ins w:id="7097" w:author="ruiyue">
        <w:r>
          <w:t xml:space="preserve">      type: array</w:t>
        </w:r>
      </w:ins>
    </w:p>
    <w:p w14:paraId="2FAE493C" w14:textId="77777777" w:rsidR="00340372" w:rsidRDefault="00340372" w:rsidP="00340372">
      <w:pPr>
        <w:pStyle w:val="PL"/>
        <w:rPr>
          <w:ins w:id="7098" w:author="ruiyue"/>
        </w:rPr>
      </w:pPr>
      <w:ins w:id="7099" w:author="ruiyue">
        <w:r>
          <w:t xml:space="preserve">      items:</w:t>
        </w:r>
      </w:ins>
    </w:p>
    <w:p w14:paraId="4C3C50CC" w14:textId="77777777" w:rsidR="00340372" w:rsidRDefault="00340372" w:rsidP="00340372">
      <w:pPr>
        <w:pStyle w:val="PL"/>
        <w:rPr>
          <w:ins w:id="7100" w:author="ruiyue"/>
        </w:rPr>
      </w:pPr>
      <w:ins w:id="7101" w:author="ruiyue">
        <w:r>
          <w:t xml:space="preserve">        $ref: '#/components/schemas/</w:t>
        </w:r>
        <w:proofErr w:type="spellStart"/>
        <w:r>
          <w:t>TraceJob</w:t>
        </w:r>
        <w:proofErr w:type="spellEnd"/>
        <w:r>
          <w:t>-Single'</w:t>
        </w:r>
      </w:ins>
    </w:p>
    <w:p w14:paraId="40F47F52" w14:textId="77777777" w:rsidR="00340372" w:rsidRDefault="00340372" w:rsidP="00340372">
      <w:pPr>
        <w:pStyle w:val="PL"/>
        <w:rPr>
          <w:ins w:id="7102" w:author="ruiyue"/>
        </w:rPr>
      </w:pPr>
    </w:p>
    <w:p w14:paraId="7EC54520" w14:textId="77777777" w:rsidR="00340372" w:rsidRDefault="00340372" w:rsidP="00340372">
      <w:pPr>
        <w:pStyle w:val="PL"/>
        <w:rPr>
          <w:ins w:id="7103" w:author="ruiyue"/>
        </w:rPr>
      </w:pPr>
      <w:ins w:id="7104" w:author="ruiyue">
        <w:r>
          <w:t>#-------- Definitions in TS 28.623 for TS 28.532 ---------------------------------</w:t>
        </w:r>
      </w:ins>
    </w:p>
    <w:p w14:paraId="70F9E2BE" w14:textId="77777777" w:rsidR="00340372" w:rsidRDefault="00340372" w:rsidP="00340372">
      <w:pPr>
        <w:pStyle w:val="PL"/>
        <w:rPr>
          <w:ins w:id="7105" w:author="ruiyue"/>
        </w:rPr>
      </w:pPr>
      <w:ins w:id="7106" w:author="ruiyue">
        <w:r>
          <w:t xml:space="preserve">    resources-</w:t>
        </w:r>
        <w:proofErr w:type="spellStart"/>
        <w:r>
          <w:t>TraceCollectionNrm</w:t>
        </w:r>
        <w:proofErr w:type="spellEnd"/>
        <w:r>
          <w:t>:</w:t>
        </w:r>
      </w:ins>
    </w:p>
    <w:p w14:paraId="3D7C989F" w14:textId="77777777" w:rsidR="00340372" w:rsidRDefault="00340372" w:rsidP="00340372">
      <w:pPr>
        <w:pStyle w:val="PL"/>
        <w:rPr>
          <w:ins w:id="7107" w:author="ruiyue"/>
        </w:rPr>
      </w:pPr>
      <w:ins w:id="7108" w:author="ruiyue">
        <w:r>
          <w:t xml:space="preserve">      </w:t>
        </w:r>
        <w:proofErr w:type="spellStart"/>
        <w:r>
          <w:t>oneOf</w:t>
        </w:r>
        <w:proofErr w:type="spellEnd"/>
        <w:r>
          <w:t>:</w:t>
        </w:r>
      </w:ins>
    </w:p>
    <w:p w14:paraId="6FF7E081" w14:textId="77777777" w:rsidR="00340372" w:rsidRDefault="00340372" w:rsidP="00340372">
      <w:pPr>
        <w:pStyle w:val="PL"/>
        <w:rPr>
          <w:ins w:id="7109" w:author="ruiyue"/>
        </w:rPr>
      </w:pPr>
      <w:ins w:id="7110" w:author="ruiyue">
        <w:r>
          <w:t xml:space="preserve">       - $ref: '#/components/schemas/</w:t>
        </w:r>
        <w:proofErr w:type="spellStart"/>
        <w:r>
          <w:t>TraceJob</w:t>
        </w:r>
        <w:proofErr w:type="spellEnd"/>
        <w:r>
          <w:t>-Single'</w:t>
        </w:r>
      </w:ins>
    </w:p>
    <w:p w14:paraId="136C9F6A" w14:textId="77777777" w:rsidR="00340372" w:rsidRDefault="00340372" w:rsidP="00340372">
      <w:pPr>
        <w:pStyle w:val="PL"/>
        <w:rPr>
          <w:ins w:id="7111" w:author="ruiyue"/>
        </w:rPr>
      </w:pPr>
      <w:ins w:id="7112" w:author="ruiyue">
        <w:r>
          <w:t xml:space="preserve">     </w:t>
        </w:r>
      </w:ins>
    </w:p>
    <w:p w14:paraId="47137990" w14:textId="77777777" w:rsidR="00340372" w:rsidRPr="002A399E" w:rsidRDefault="00340372" w:rsidP="00340372">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EA0FA65" w14:textId="77777777" w:rsidR="009474B2" w:rsidRPr="00340372" w:rsidRDefault="009474B2" w:rsidP="009474B2">
      <w:pPr>
        <w:rPr>
          <w:ins w:id="7113" w:author="Huawei" w:date="2023-09-27T19:09:00Z"/>
          <w:lang w:eastAsia="zh-CN"/>
        </w:rPr>
      </w:pPr>
    </w:p>
    <w:p w14:paraId="5D5F151E" w14:textId="075F5087" w:rsidR="00337043" w:rsidRDefault="00337043" w:rsidP="00337043">
      <w:pPr>
        <w:pStyle w:val="2"/>
        <w:rPr>
          <w:ins w:id="7114" w:author="Huawei" w:date="2023-05-17T16:06:00Z"/>
          <w:lang w:val="en-US" w:eastAsia="zh-CN"/>
        </w:rPr>
      </w:pPr>
      <w:ins w:id="7115" w:author="Huawei" w:date="2023-05-17T16:06:00Z">
        <w:r>
          <w:rPr>
            <w:lang w:eastAsia="zh-CN"/>
          </w:rPr>
          <w:t>C.4.9</w:t>
        </w:r>
        <w:r>
          <w:rPr>
            <w:lang w:eastAsia="zh-CN"/>
          </w:rPr>
          <w:tab/>
        </w:r>
        <w:proofErr w:type="spellStart"/>
        <w:r w:rsidRPr="00337043">
          <w:rPr>
            <w:lang w:val="en-US" w:eastAsia="zh-CN"/>
          </w:rPr>
          <w:t>OpenAPI</w:t>
        </w:r>
        <w:proofErr w:type="spellEnd"/>
        <w:r w:rsidRPr="00337043">
          <w:rPr>
            <w:lang w:val="en-US" w:eastAsia="zh-CN"/>
          </w:rPr>
          <w:t xml:space="preserve"> document "TS28623_MnSRegistryNrm.yaml"</w:t>
        </w:r>
      </w:ins>
    </w:p>
    <w:p w14:paraId="21243FC3" w14:textId="77777777" w:rsidR="00C97D6B" w:rsidRPr="008F7C23" w:rsidRDefault="00C97D6B" w:rsidP="00C97D6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6AED65D" w14:textId="77777777" w:rsidR="00C97D6B" w:rsidRDefault="00C97D6B" w:rsidP="00C97D6B">
      <w:pPr>
        <w:pStyle w:val="PL"/>
        <w:rPr>
          <w:ins w:id="7116" w:author="ruiyue"/>
        </w:rPr>
      </w:pPr>
      <w:proofErr w:type="spellStart"/>
      <w:ins w:id="7117" w:author="ruiyue">
        <w:r>
          <w:t>openapi</w:t>
        </w:r>
        <w:proofErr w:type="spellEnd"/>
        <w:r>
          <w:t>: 3.0.1</w:t>
        </w:r>
      </w:ins>
    </w:p>
    <w:p w14:paraId="7C625BF0" w14:textId="77777777" w:rsidR="00C97D6B" w:rsidRDefault="00C97D6B" w:rsidP="00C97D6B">
      <w:pPr>
        <w:pStyle w:val="PL"/>
        <w:rPr>
          <w:ins w:id="7118" w:author="ruiyue"/>
        </w:rPr>
      </w:pPr>
      <w:ins w:id="7119" w:author="ruiyue">
        <w:r>
          <w:t>info:</w:t>
        </w:r>
      </w:ins>
    </w:p>
    <w:p w14:paraId="646E0231" w14:textId="77777777" w:rsidR="00C97D6B" w:rsidRDefault="00C97D6B" w:rsidP="00C97D6B">
      <w:pPr>
        <w:pStyle w:val="PL"/>
        <w:rPr>
          <w:ins w:id="7120" w:author="ruiyue"/>
        </w:rPr>
      </w:pPr>
      <w:ins w:id="7121" w:author="ruiyue">
        <w:r>
          <w:t xml:space="preserve">  title: MnS Registry NRM</w:t>
        </w:r>
      </w:ins>
    </w:p>
    <w:p w14:paraId="6B570351" w14:textId="77777777" w:rsidR="00C97D6B" w:rsidRDefault="00C97D6B" w:rsidP="00C97D6B">
      <w:pPr>
        <w:pStyle w:val="PL"/>
        <w:rPr>
          <w:ins w:id="7122" w:author="ruiyue"/>
        </w:rPr>
      </w:pPr>
      <w:ins w:id="7123" w:author="ruiyue">
        <w:r>
          <w:t xml:space="preserve">  version: 18.4.0</w:t>
        </w:r>
      </w:ins>
    </w:p>
    <w:p w14:paraId="04271B63" w14:textId="77777777" w:rsidR="00C97D6B" w:rsidRDefault="00C97D6B" w:rsidP="00C97D6B">
      <w:pPr>
        <w:pStyle w:val="PL"/>
        <w:rPr>
          <w:ins w:id="7124" w:author="ruiyue"/>
        </w:rPr>
      </w:pPr>
      <w:ins w:id="7125" w:author="ruiyue">
        <w:r>
          <w:t xml:space="preserve">  description: &gt;-</w:t>
        </w:r>
      </w:ins>
    </w:p>
    <w:p w14:paraId="6B525A3D" w14:textId="77777777" w:rsidR="00C97D6B" w:rsidRDefault="00C97D6B" w:rsidP="00C97D6B">
      <w:pPr>
        <w:pStyle w:val="PL"/>
        <w:rPr>
          <w:ins w:id="7126" w:author="ruiyue"/>
        </w:rPr>
      </w:pPr>
      <w:ins w:id="7127" w:author="ruiyue">
        <w:r>
          <w:t xml:space="preserve">    OAS 3.0.1 definition of the MnS Registry NRM fragment</w:t>
        </w:r>
      </w:ins>
    </w:p>
    <w:p w14:paraId="515CB59E" w14:textId="77777777" w:rsidR="00C97D6B" w:rsidRDefault="00C97D6B" w:rsidP="00C97D6B">
      <w:pPr>
        <w:pStyle w:val="PL"/>
        <w:rPr>
          <w:ins w:id="7128" w:author="ruiyue"/>
        </w:rPr>
      </w:pPr>
      <w:ins w:id="7129" w:author="ruiyue">
        <w:r>
          <w:t xml:space="preserve">    Â© 2023, 3GPP Organizational Partners (ARIB, ATIS, CCSA, ETSI, TSDSI, TTA, TTC).</w:t>
        </w:r>
      </w:ins>
    </w:p>
    <w:p w14:paraId="6CB0581F" w14:textId="77777777" w:rsidR="00C97D6B" w:rsidRDefault="00C97D6B" w:rsidP="00C97D6B">
      <w:pPr>
        <w:pStyle w:val="PL"/>
        <w:rPr>
          <w:ins w:id="7130" w:author="ruiyue"/>
        </w:rPr>
      </w:pPr>
      <w:ins w:id="7131" w:author="ruiyue">
        <w:r>
          <w:t xml:space="preserve">    All rights reserved.</w:t>
        </w:r>
      </w:ins>
    </w:p>
    <w:p w14:paraId="4431826A" w14:textId="77777777" w:rsidR="00C97D6B" w:rsidRDefault="00C97D6B" w:rsidP="00C97D6B">
      <w:pPr>
        <w:pStyle w:val="PL"/>
        <w:rPr>
          <w:ins w:id="7132" w:author="ruiyue"/>
        </w:rPr>
      </w:pPr>
      <w:proofErr w:type="spellStart"/>
      <w:ins w:id="7133" w:author="ruiyue">
        <w:r>
          <w:t>externalDocs</w:t>
        </w:r>
        <w:proofErr w:type="spellEnd"/>
        <w:r>
          <w:t>:</w:t>
        </w:r>
      </w:ins>
    </w:p>
    <w:p w14:paraId="3A64FEBD" w14:textId="77777777" w:rsidR="00C97D6B" w:rsidRDefault="00C97D6B" w:rsidP="00C97D6B">
      <w:pPr>
        <w:pStyle w:val="PL"/>
        <w:rPr>
          <w:ins w:id="7134" w:author="ruiyue"/>
        </w:rPr>
      </w:pPr>
      <w:ins w:id="7135" w:author="ruiyue">
        <w:r>
          <w:t xml:space="preserve">  description: 3GPP TS 28.623; Generic NRM</w:t>
        </w:r>
      </w:ins>
    </w:p>
    <w:p w14:paraId="4F8D7785" w14:textId="77777777" w:rsidR="00C97D6B" w:rsidRDefault="00C97D6B" w:rsidP="00C97D6B">
      <w:pPr>
        <w:pStyle w:val="PL"/>
        <w:rPr>
          <w:ins w:id="7136" w:author="ruiyue"/>
        </w:rPr>
      </w:pPr>
      <w:ins w:id="7137" w:author="ruiyue">
        <w:r>
          <w:t xml:space="preserve">  url: http://www.3gpp.org/ftp/Specs/archive/28_series/28.623/</w:t>
        </w:r>
      </w:ins>
    </w:p>
    <w:p w14:paraId="012F0183" w14:textId="77777777" w:rsidR="00C97D6B" w:rsidRDefault="00C97D6B" w:rsidP="00C97D6B">
      <w:pPr>
        <w:pStyle w:val="PL"/>
        <w:rPr>
          <w:ins w:id="7138" w:author="ruiyue"/>
        </w:rPr>
      </w:pPr>
      <w:ins w:id="7139" w:author="ruiyue">
        <w:r>
          <w:t>paths: {}</w:t>
        </w:r>
      </w:ins>
    </w:p>
    <w:p w14:paraId="0359AA0D" w14:textId="77777777" w:rsidR="00C97D6B" w:rsidRDefault="00C97D6B" w:rsidP="00C97D6B">
      <w:pPr>
        <w:pStyle w:val="PL"/>
        <w:rPr>
          <w:ins w:id="7140" w:author="ruiyue"/>
        </w:rPr>
      </w:pPr>
      <w:ins w:id="7141" w:author="ruiyue">
        <w:r>
          <w:t>components:</w:t>
        </w:r>
      </w:ins>
    </w:p>
    <w:p w14:paraId="21DD75B0" w14:textId="77777777" w:rsidR="00C97D6B" w:rsidRDefault="00C97D6B" w:rsidP="00C97D6B">
      <w:pPr>
        <w:pStyle w:val="PL"/>
        <w:rPr>
          <w:ins w:id="7142" w:author="ruiyue"/>
        </w:rPr>
      </w:pPr>
      <w:ins w:id="7143" w:author="ruiyue">
        <w:r>
          <w:t xml:space="preserve">  schemas:</w:t>
        </w:r>
      </w:ins>
    </w:p>
    <w:p w14:paraId="47F8B26B" w14:textId="77777777" w:rsidR="00C97D6B" w:rsidRDefault="00C97D6B" w:rsidP="00C97D6B">
      <w:pPr>
        <w:pStyle w:val="PL"/>
        <w:rPr>
          <w:ins w:id="7144" w:author="ruiyue"/>
        </w:rPr>
      </w:pPr>
      <w:ins w:id="7145" w:author="ruiyue">
        <w:r>
          <w:t>#-------- Definition of types-----------------------------------------------------</w:t>
        </w:r>
      </w:ins>
    </w:p>
    <w:p w14:paraId="2AE18661" w14:textId="77777777" w:rsidR="00C97D6B" w:rsidRDefault="00C97D6B" w:rsidP="00C97D6B">
      <w:pPr>
        <w:pStyle w:val="PL"/>
        <w:rPr>
          <w:ins w:id="7146" w:author="ruiyue"/>
        </w:rPr>
      </w:pPr>
    </w:p>
    <w:p w14:paraId="28ED0EC2" w14:textId="77777777" w:rsidR="00C97D6B" w:rsidRDefault="00C97D6B" w:rsidP="00C97D6B">
      <w:pPr>
        <w:pStyle w:val="PL"/>
        <w:rPr>
          <w:ins w:id="7147" w:author="ruiyue"/>
        </w:rPr>
      </w:pPr>
      <w:ins w:id="7148" w:author="ruiyue">
        <w:r>
          <w:t xml:space="preserve">#-------- Definition of concrete IOCs --------------------------------------------          </w:t>
        </w:r>
      </w:ins>
    </w:p>
    <w:p w14:paraId="295BE1F3" w14:textId="77777777" w:rsidR="00C97D6B" w:rsidRDefault="00C97D6B" w:rsidP="00C97D6B">
      <w:pPr>
        <w:pStyle w:val="PL"/>
        <w:rPr>
          <w:ins w:id="7149" w:author="ruiyue"/>
        </w:rPr>
      </w:pPr>
      <w:ins w:id="7150" w:author="ruiyue">
        <w:r>
          <w:t xml:space="preserve">    </w:t>
        </w:r>
        <w:proofErr w:type="spellStart"/>
        <w:r>
          <w:t>MnsRegistry</w:t>
        </w:r>
        <w:proofErr w:type="spellEnd"/>
        <w:r>
          <w:t>-Single:</w:t>
        </w:r>
      </w:ins>
    </w:p>
    <w:p w14:paraId="44F7E6F7" w14:textId="77777777" w:rsidR="00C97D6B" w:rsidRDefault="00C97D6B" w:rsidP="00C97D6B">
      <w:pPr>
        <w:pStyle w:val="PL"/>
        <w:rPr>
          <w:ins w:id="7151" w:author="ruiyue"/>
        </w:rPr>
      </w:pPr>
      <w:ins w:id="7152" w:author="ruiyue">
        <w:r>
          <w:t xml:space="preserve">      </w:t>
        </w:r>
        <w:proofErr w:type="spellStart"/>
        <w:r>
          <w:t>allOf</w:t>
        </w:r>
        <w:proofErr w:type="spellEnd"/>
        <w:r>
          <w:t>:</w:t>
        </w:r>
      </w:ins>
    </w:p>
    <w:p w14:paraId="75647AB4" w14:textId="77777777" w:rsidR="00C97D6B" w:rsidRDefault="00C97D6B" w:rsidP="00C97D6B">
      <w:pPr>
        <w:pStyle w:val="PL"/>
        <w:rPr>
          <w:ins w:id="7153" w:author="ruiyue"/>
        </w:rPr>
      </w:pPr>
      <w:ins w:id="7154" w:author="ruiyue">
        <w:r>
          <w:t xml:space="preserve">        - $ref: 'TS28623_GenericNrm.yaml#/components/schemas/Top'</w:t>
        </w:r>
      </w:ins>
    </w:p>
    <w:p w14:paraId="2AC43797" w14:textId="77777777" w:rsidR="00C97D6B" w:rsidRDefault="00C97D6B" w:rsidP="00C97D6B">
      <w:pPr>
        <w:pStyle w:val="PL"/>
        <w:rPr>
          <w:ins w:id="7155" w:author="ruiyue"/>
        </w:rPr>
      </w:pPr>
      <w:ins w:id="7156" w:author="ruiyue">
        <w:r>
          <w:t xml:space="preserve">        - type: object</w:t>
        </w:r>
      </w:ins>
    </w:p>
    <w:p w14:paraId="44955A6C" w14:textId="77777777" w:rsidR="00C97D6B" w:rsidRDefault="00C97D6B" w:rsidP="00C97D6B">
      <w:pPr>
        <w:pStyle w:val="PL"/>
        <w:rPr>
          <w:ins w:id="7157" w:author="ruiyue"/>
        </w:rPr>
      </w:pPr>
      <w:ins w:id="7158" w:author="ruiyue">
        <w:r>
          <w:t xml:space="preserve">          properties:</w:t>
        </w:r>
      </w:ins>
    </w:p>
    <w:p w14:paraId="30BAAE69" w14:textId="77777777" w:rsidR="00C97D6B" w:rsidRDefault="00C97D6B" w:rsidP="00C97D6B">
      <w:pPr>
        <w:pStyle w:val="PL"/>
        <w:rPr>
          <w:ins w:id="7159" w:author="ruiyue"/>
        </w:rPr>
      </w:pPr>
      <w:ins w:id="7160" w:author="ruiyue">
        <w:r>
          <w:t xml:space="preserve">            </w:t>
        </w:r>
        <w:proofErr w:type="spellStart"/>
        <w:r>
          <w:t>MnsInfo</w:t>
        </w:r>
        <w:proofErr w:type="spellEnd"/>
        <w:r>
          <w:t>:</w:t>
        </w:r>
      </w:ins>
    </w:p>
    <w:p w14:paraId="04C1CF6F" w14:textId="77777777" w:rsidR="00C97D6B" w:rsidRDefault="00C97D6B" w:rsidP="00C97D6B">
      <w:pPr>
        <w:pStyle w:val="PL"/>
        <w:rPr>
          <w:ins w:id="7161" w:author="ruiyue"/>
        </w:rPr>
      </w:pPr>
      <w:ins w:id="7162" w:author="ruiyue">
        <w:r>
          <w:t xml:space="preserve">              $ref: '#/components/schemas/</w:t>
        </w:r>
        <w:proofErr w:type="spellStart"/>
        <w:r>
          <w:t>MnsInfo</w:t>
        </w:r>
        <w:proofErr w:type="spellEnd"/>
        <w:r>
          <w:t>-Multiple'</w:t>
        </w:r>
      </w:ins>
    </w:p>
    <w:p w14:paraId="1A3F8E46" w14:textId="77777777" w:rsidR="00C97D6B" w:rsidRDefault="00C97D6B" w:rsidP="00C97D6B">
      <w:pPr>
        <w:pStyle w:val="PL"/>
        <w:rPr>
          <w:ins w:id="7163" w:author="ruiyue"/>
        </w:rPr>
      </w:pPr>
    </w:p>
    <w:p w14:paraId="1341C8B5" w14:textId="77777777" w:rsidR="00C97D6B" w:rsidRDefault="00C97D6B" w:rsidP="00C97D6B">
      <w:pPr>
        <w:pStyle w:val="PL"/>
        <w:rPr>
          <w:ins w:id="7164" w:author="ruiyue"/>
        </w:rPr>
      </w:pPr>
      <w:ins w:id="7165" w:author="ruiyue">
        <w:r>
          <w:t xml:space="preserve">    </w:t>
        </w:r>
        <w:proofErr w:type="spellStart"/>
        <w:r>
          <w:t>MnsInfo</w:t>
        </w:r>
        <w:proofErr w:type="spellEnd"/>
        <w:r>
          <w:t>-Single:</w:t>
        </w:r>
      </w:ins>
    </w:p>
    <w:p w14:paraId="5DBD80D9" w14:textId="77777777" w:rsidR="00C97D6B" w:rsidRDefault="00C97D6B" w:rsidP="00C97D6B">
      <w:pPr>
        <w:pStyle w:val="PL"/>
        <w:rPr>
          <w:ins w:id="7166" w:author="ruiyue"/>
        </w:rPr>
      </w:pPr>
      <w:ins w:id="7167" w:author="ruiyue">
        <w:r>
          <w:t xml:space="preserve">      </w:t>
        </w:r>
        <w:proofErr w:type="spellStart"/>
        <w:r>
          <w:t>allOf</w:t>
        </w:r>
        <w:proofErr w:type="spellEnd"/>
        <w:r>
          <w:t>:</w:t>
        </w:r>
      </w:ins>
    </w:p>
    <w:p w14:paraId="4A04EE68" w14:textId="77777777" w:rsidR="00C97D6B" w:rsidRDefault="00C97D6B" w:rsidP="00C97D6B">
      <w:pPr>
        <w:pStyle w:val="PL"/>
        <w:rPr>
          <w:ins w:id="7168" w:author="ruiyue"/>
        </w:rPr>
      </w:pPr>
      <w:ins w:id="7169" w:author="ruiyue">
        <w:r>
          <w:t xml:space="preserve">        - $ref: 'TS28623_GenericNrm.yaml#/components/schemas/Top'</w:t>
        </w:r>
      </w:ins>
    </w:p>
    <w:p w14:paraId="3A3AE300" w14:textId="77777777" w:rsidR="00C97D6B" w:rsidRDefault="00C97D6B" w:rsidP="00C97D6B">
      <w:pPr>
        <w:pStyle w:val="PL"/>
        <w:rPr>
          <w:ins w:id="7170" w:author="ruiyue"/>
        </w:rPr>
      </w:pPr>
      <w:ins w:id="7171" w:author="ruiyue">
        <w:r>
          <w:t xml:space="preserve">        - type: object</w:t>
        </w:r>
      </w:ins>
    </w:p>
    <w:p w14:paraId="00233AF7" w14:textId="77777777" w:rsidR="00C97D6B" w:rsidRDefault="00C97D6B" w:rsidP="00C97D6B">
      <w:pPr>
        <w:pStyle w:val="PL"/>
        <w:rPr>
          <w:ins w:id="7172" w:author="ruiyue"/>
        </w:rPr>
      </w:pPr>
      <w:ins w:id="7173" w:author="ruiyue">
        <w:r>
          <w:t xml:space="preserve">          properties:</w:t>
        </w:r>
      </w:ins>
    </w:p>
    <w:p w14:paraId="6299BF8A" w14:textId="77777777" w:rsidR="00C97D6B" w:rsidRDefault="00C97D6B" w:rsidP="00C97D6B">
      <w:pPr>
        <w:pStyle w:val="PL"/>
        <w:rPr>
          <w:ins w:id="7174" w:author="ruiyue"/>
        </w:rPr>
      </w:pPr>
      <w:ins w:id="7175" w:author="ruiyue">
        <w:r>
          <w:t xml:space="preserve">             </w:t>
        </w:r>
        <w:proofErr w:type="spellStart"/>
        <w:r>
          <w:t>mnsLabel</w:t>
        </w:r>
        <w:proofErr w:type="spellEnd"/>
        <w:r>
          <w:t>:</w:t>
        </w:r>
      </w:ins>
    </w:p>
    <w:p w14:paraId="3F55F89C" w14:textId="77777777" w:rsidR="00C97D6B" w:rsidRDefault="00C97D6B" w:rsidP="00C97D6B">
      <w:pPr>
        <w:pStyle w:val="PL"/>
        <w:rPr>
          <w:ins w:id="7176" w:author="ruiyue"/>
        </w:rPr>
      </w:pPr>
      <w:ins w:id="7177" w:author="ruiyue">
        <w:r>
          <w:t xml:space="preserve">               type: string</w:t>
        </w:r>
      </w:ins>
    </w:p>
    <w:p w14:paraId="602F5AFA" w14:textId="77777777" w:rsidR="00C97D6B" w:rsidRDefault="00C97D6B" w:rsidP="00C97D6B">
      <w:pPr>
        <w:pStyle w:val="PL"/>
        <w:rPr>
          <w:ins w:id="7178" w:author="ruiyue"/>
        </w:rPr>
      </w:pPr>
      <w:ins w:id="7179" w:author="ruiyue">
        <w:r>
          <w:t xml:space="preserve">             </w:t>
        </w:r>
        <w:proofErr w:type="spellStart"/>
        <w:r>
          <w:t>mnsType</w:t>
        </w:r>
        <w:proofErr w:type="spellEnd"/>
        <w:r>
          <w:t>:</w:t>
        </w:r>
      </w:ins>
    </w:p>
    <w:p w14:paraId="13C20EA7" w14:textId="77777777" w:rsidR="00C97D6B" w:rsidRDefault="00C97D6B" w:rsidP="00C97D6B">
      <w:pPr>
        <w:pStyle w:val="PL"/>
        <w:rPr>
          <w:ins w:id="7180" w:author="ruiyue"/>
        </w:rPr>
      </w:pPr>
      <w:ins w:id="7181" w:author="ruiyue">
        <w:r>
          <w:t xml:space="preserve">               type: string</w:t>
        </w:r>
      </w:ins>
    </w:p>
    <w:p w14:paraId="16B8CA61" w14:textId="77777777" w:rsidR="00C97D6B" w:rsidRDefault="00C97D6B" w:rsidP="00C97D6B">
      <w:pPr>
        <w:pStyle w:val="PL"/>
        <w:rPr>
          <w:ins w:id="7182" w:author="ruiyue"/>
        </w:rPr>
      </w:pPr>
      <w:ins w:id="7183" w:author="ruiyue">
        <w:r>
          <w:t xml:space="preserve">               </w:t>
        </w:r>
        <w:proofErr w:type="spellStart"/>
        <w:r>
          <w:t>enum</w:t>
        </w:r>
        <w:proofErr w:type="spellEnd"/>
        <w:r>
          <w:t>:</w:t>
        </w:r>
      </w:ins>
    </w:p>
    <w:p w14:paraId="4A389712" w14:textId="77777777" w:rsidR="00C97D6B" w:rsidRDefault="00C97D6B" w:rsidP="00C97D6B">
      <w:pPr>
        <w:pStyle w:val="PL"/>
        <w:rPr>
          <w:ins w:id="7184" w:author="ruiyue"/>
        </w:rPr>
      </w:pPr>
      <w:ins w:id="7185" w:author="ruiyue">
        <w:r>
          <w:t xml:space="preserve">                 - </w:t>
        </w:r>
        <w:proofErr w:type="spellStart"/>
        <w:r>
          <w:t>ProvMnS</w:t>
        </w:r>
        <w:proofErr w:type="spellEnd"/>
      </w:ins>
    </w:p>
    <w:p w14:paraId="78087157" w14:textId="77777777" w:rsidR="00C97D6B" w:rsidRDefault="00C97D6B" w:rsidP="00C97D6B">
      <w:pPr>
        <w:pStyle w:val="PL"/>
        <w:rPr>
          <w:ins w:id="7186" w:author="ruiyue"/>
        </w:rPr>
      </w:pPr>
      <w:ins w:id="7187" w:author="ruiyue">
        <w:r>
          <w:t xml:space="preserve">                 - </w:t>
        </w:r>
        <w:proofErr w:type="spellStart"/>
        <w:r>
          <w:t>FaultSupervisionMnS</w:t>
        </w:r>
        <w:proofErr w:type="spellEnd"/>
      </w:ins>
    </w:p>
    <w:p w14:paraId="76F114B5" w14:textId="77777777" w:rsidR="00C97D6B" w:rsidRDefault="00C97D6B" w:rsidP="00C97D6B">
      <w:pPr>
        <w:pStyle w:val="PL"/>
        <w:rPr>
          <w:ins w:id="7188" w:author="ruiyue"/>
        </w:rPr>
      </w:pPr>
      <w:ins w:id="7189" w:author="ruiyue">
        <w:r>
          <w:t xml:space="preserve">                 - </w:t>
        </w:r>
        <w:proofErr w:type="spellStart"/>
        <w:r>
          <w:t>StreamingDataReportingMnS</w:t>
        </w:r>
        <w:proofErr w:type="spellEnd"/>
      </w:ins>
    </w:p>
    <w:p w14:paraId="19B45892" w14:textId="77777777" w:rsidR="00C97D6B" w:rsidRDefault="00C97D6B" w:rsidP="00C97D6B">
      <w:pPr>
        <w:pStyle w:val="PL"/>
        <w:rPr>
          <w:ins w:id="7190" w:author="ruiyue"/>
        </w:rPr>
      </w:pPr>
      <w:ins w:id="7191" w:author="ruiyue">
        <w:r>
          <w:t xml:space="preserve">                 - </w:t>
        </w:r>
        <w:proofErr w:type="spellStart"/>
        <w:r>
          <w:t>FileDataReportingMnS</w:t>
        </w:r>
        <w:proofErr w:type="spellEnd"/>
      </w:ins>
    </w:p>
    <w:p w14:paraId="36B69369" w14:textId="77777777" w:rsidR="00C97D6B" w:rsidRDefault="00C97D6B" w:rsidP="00C97D6B">
      <w:pPr>
        <w:pStyle w:val="PL"/>
        <w:rPr>
          <w:ins w:id="7192" w:author="ruiyue"/>
        </w:rPr>
      </w:pPr>
      <w:ins w:id="7193" w:author="ruiyue">
        <w:r>
          <w:t xml:space="preserve">             </w:t>
        </w:r>
        <w:proofErr w:type="spellStart"/>
        <w:r>
          <w:t>mnsVersion</w:t>
        </w:r>
        <w:proofErr w:type="spellEnd"/>
        <w:r>
          <w:t>:</w:t>
        </w:r>
      </w:ins>
    </w:p>
    <w:p w14:paraId="1541E9BB" w14:textId="77777777" w:rsidR="00C97D6B" w:rsidRDefault="00C97D6B" w:rsidP="00C97D6B">
      <w:pPr>
        <w:pStyle w:val="PL"/>
        <w:rPr>
          <w:ins w:id="7194" w:author="ruiyue"/>
        </w:rPr>
      </w:pPr>
      <w:ins w:id="7195" w:author="ruiyue">
        <w:r>
          <w:t xml:space="preserve">               type: string</w:t>
        </w:r>
      </w:ins>
    </w:p>
    <w:p w14:paraId="1CB06275" w14:textId="77777777" w:rsidR="00C97D6B" w:rsidRDefault="00C97D6B" w:rsidP="00C97D6B">
      <w:pPr>
        <w:pStyle w:val="PL"/>
        <w:rPr>
          <w:ins w:id="7196" w:author="ruiyue"/>
        </w:rPr>
      </w:pPr>
      <w:ins w:id="7197" w:author="ruiyue">
        <w:r>
          <w:t xml:space="preserve">             </w:t>
        </w:r>
        <w:proofErr w:type="spellStart"/>
        <w:r>
          <w:t>mnsAddress</w:t>
        </w:r>
        <w:proofErr w:type="spellEnd"/>
        <w:r>
          <w:t>:</w:t>
        </w:r>
      </w:ins>
    </w:p>
    <w:p w14:paraId="35BDECD5" w14:textId="77777777" w:rsidR="00C97D6B" w:rsidRDefault="00C97D6B" w:rsidP="00C97D6B">
      <w:pPr>
        <w:pStyle w:val="PL"/>
        <w:rPr>
          <w:ins w:id="7198" w:author="ruiyue"/>
        </w:rPr>
      </w:pPr>
      <w:ins w:id="7199" w:author="ruiyue">
        <w:r>
          <w:t xml:space="preserve">               description: Resource URI as defined in the relevant Technical Specification</w:t>
        </w:r>
      </w:ins>
    </w:p>
    <w:p w14:paraId="52338869" w14:textId="77777777" w:rsidR="00C97D6B" w:rsidRDefault="00C97D6B" w:rsidP="00C97D6B">
      <w:pPr>
        <w:pStyle w:val="PL"/>
        <w:rPr>
          <w:ins w:id="7200" w:author="ruiyue"/>
        </w:rPr>
      </w:pPr>
      <w:ins w:id="7201" w:author="ruiyue">
        <w:r>
          <w:t xml:space="preserve">               $ref: 'TS28623_ComDefs.yaml#/components/schemas/Uri'</w:t>
        </w:r>
      </w:ins>
    </w:p>
    <w:p w14:paraId="1E05069A" w14:textId="77777777" w:rsidR="00C97D6B" w:rsidRDefault="00C97D6B" w:rsidP="00C97D6B">
      <w:pPr>
        <w:pStyle w:val="PL"/>
        <w:rPr>
          <w:ins w:id="7202" w:author="ruiyue"/>
        </w:rPr>
      </w:pPr>
      <w:ins w:id="7203" w:author="ruiyue">
        <w:r>
          <w:t xml:space="preserve">             </w:t>
        </w:r>
        <w:proofErr w:type="spellStart"/>
        <w:r>
          <w:t>mnsScope</w:t>
        </w:r>
        <w:proofErr w:type="spellEnd"/>
        <w:r>
          <w:t>:</w:t>
        </w:r>
      </w:ins>
    </w:p>
    <w:p w14:paraId="41DB0F59" w14:textId="77777777" w:rsidR="00C97D6B" w:rsidRDefault="00C97D6B" w:rsidP="00C97D6B">
      <w:pPr>
        <w:pStyle w:val="PL"/>
        <w:rPr>
          <w:ins w:id="7204" w:author="ruiyue"/>
        </w:rPr>
      </w:pPr>
      <w:ins w:id="7205" w:author="ruiyue">
        <w:r>
          <w:t xml:space="preserve">               description: &gt;-</w:t>
        </w:r>
      </w:ins>
    </w:p>
    <w:p w14:paraId="0BE8952A" w14:textId="77777777" w:rsidR="00C97D6B" w:rsidRDefault="00C97D6B" w:rsidP="00C97D6B">
      <w:pPr>
        <w:pStyle w:val="PL"/>
        <w:rPr>
          <w:ins w:id="7206" w:author="ruiyue"/>
        </w:rPr>
      </w:pPr>
      <w:ins w:id="7207" w:author="ruiyue">
        <w:r>
          <w:t xml:space="preserve">                 List of the managed object instances that can be accessed using the MnS.</w:t>
        </w:r>
      </w:ins>
    </w:p>
    <w:p w14:paraId="74AF18D6" w14:textId="77777777" w:rsidR="00C97D6B" w:rsidRDefault="00C97D6B" w:rsidP="00C97D6B">
      <w:pPr>
        <w:pStyle w:val="PL"/>
        <w:rPr>
          <w:ins w:id="7208" w:author="ruiyue"/>
        </w:rPr>
      </w:pPr>
      <w:ins w:id="7209" w:author="ruiyue">
        <w:r>
          <w:t xml:space="preserve">                 If a complete </w:t>
        </w:r>
        <w:proofErr w:type="spellStart"/>
        <w:r>
          <w:t>SubNetwork</w:t>
        </w:r>
        <w:proofErr w:type="spellEnd"/>
        <w:r>
          <w:t xml:space="preserve"> can be accessed using the MnS, this attribute may </w:t>
        </w:r>
      </w:ins>
    </w:p>
    <w:p w14:paraId="7C58CCDD" w14:textId="77777777" w:rsidR="00C97D6B" w:rsidRDefault="00C97D6B" w:rsidP="00C97D6B">
      <w:pPr>
        <w:pStyle w:val="PL"/>
        <w:rPr>
          <w:ins w:id="7210" w:author="ruiyue"/>
        </w:rPr>
      </w:pPr>
      <w:ins w:id="7211" w:author="ruiyue">
        <w:r>
          <w:t xml:space="preserve">                 contain the DN of the </w:t>
        </w:r>
        <w:proofErr w:type="spellStart"/>
        <w:r>
          <w:t>SubNetwork</w:t>
        </w:r>
        <w:proofErr w:type="spellEnd"/>
        <w:r>
          <w:t xml:space="preserve"> instead of the DNs of the individual managed </w:t>
        </w:r>
      </w:ins>
    </w:p>
    <w:p w14:paraId="75B835B0" w14:textId="77777777" w:rsidR="00C97D6B" w:rsidRDefault="00C97D6B" w:rsidP="00C97D6B">
      <w:pPr>
        <w:pStyle w:val="PL"/>
        <w:rPr>
          <w:ins w:id="7212" w:author="ruiyue"/>
        </w:rPr>
      </w:pPr>
      <w:ins w:id="7213" w:author="ruiyue">
        <w:r>
          <w:t xml:space="preserve">                 entities within the </w:t>
        </w:r>
        <w:proofErr w:type="spellStart"/>
        <w:r>
          <w:t>SubNetwork</w:t>
        </w:r>
        <w:proofErr w:type="spellEnd"/>
        <w:r>
          <w:t>.</w:t>
        </w:r>
      </w:ins>
    </w:p>
    <w:p w14:paraId="36F0A76F" w14:textId="77777777" w:rsidR="00C97D6B" w:rsidRDefault="00C97D6B" w:rsidP="00C97D6B">
      <w:pPr>
        <w:pStyle w:val="PL"/>
        <w:rPr>
          <w:ins w:id="7214" w:author="ruiyue"/>
        </w:rPr>
      </w:pPr>
      <w:ins w:id="7215" w:author="ruiyue">
        <w:r>
          <w:t xml:space="preserve">               type: array</w:t>
        </w:r>
      </w:ins>
    </w:p>
    <w:p w14:paraId="495428F6" w14:textId="77777777" w:rsidR="00C97D6B" w:rsidRDefault="00C97D6B" w:rsidP="00C97D6B">
      <w:pPr>
        <w:pStyle w:val="PL"/>
        <w:rPr>
          <w:ins w:id="7216" w:author="ruiyue"/>
        </w:rPr>
      </w:pPr>
      <w:ins w:id="7217" w:author="ruiyue">
        <w:r>
          <w:t xml:space="preserve">               items:</w:t>
        </w:r>
      </w:ins>
    </w:p>
    <w:p w14:paraId="3CB444D4" w14:textId="77777777" w:rsidR="00C97D6B" w:rsidRDefault="00C97D6B" w:rsidP="00C97D6B">
      <w:pPr>
        <w:pStyle w:val="PL"/>
        <w:rPr>
          <w:ins w:id="7218" w:author="ruiyue"/>
        </w:rPr>
      </w:pPr>
      <w:ins w:id="7219" w:author="ruiyue">
        <w:r>
          <w:t xml:space="preserve">                 $ref: 'TS28623_ComDefs.yaml#/components/schemas/</w:t>
        </w:r>
        <w:proofErr w:type="spellStart"/>
        <w:r>
          <w:t>Dn</w:t>
        </w:r>
        <w:proofErr w:type="spellEnd"/>
        <w:r>
          <w:t>'</w:t>
        </w:r>
      </w:ins>
    </w:p>
    <w:p w14:paraId="6AC13C39" w14:textId="77777777" w:rsidR="00C97D6B" w:rsidRDefault="00C97D6B" w:rsidP="00C97D6B">
      <w:pPr>
        <w:pStyle w:val="PL"/>
        <w:rPr>
          <w:ins w:id="7220" w:author="ruiyue"/>
        </w:rPr>
      </w:pPr>
    </w:p>
    <w:p w14:paraId="1230544A" w14:textId="77777777" w:rsidR="00C97D6B" w:rsidRDefault="00C97D6B" w:rsidP="00C97D6B">
      <w:pPr>
        <w:pStyle w:val="PL"/>
        <w:rPr>
          <w:ins w:id="7221" w:author="ruiyue"/>
        </w:rPr>
      </w:pPr>
      <w:ins w:id="7222" w:author="ruiyue">
        <w:r>
          <w:lastRenderedPageBreak/>
          <w:t>#-------- Definition of YAML arrays for name-contained IOCs ----------------------</w:t>
        </w:r>
      </w:ins>
    </w:p>
    <w:p w14:paraId="631E5ED7" w14:textId="77777777" w:rsidR="00C97D6B" w:rsidRDefault="00C97D6B" w:rsidP="00C97D6B">
      <w:pPr>
        <w:pStyle w:val="PL"/>
        <w:rPr>
          <w:ins w:id="7223" w:author="ruiyue"/>
        </w:rPr>
      </w:pPr>
    </w:p>
    <w:p w14:paraId="1F2954A5" w14:textId="77777777" w:rsidR="00C97D6B" w:rsidRDefault="00C97D6B" w:rsidP="00C97D6B">
      <w:pPr>
        <w:pStyle w:val="PL"/>
        <w:rPr>
          <w:ins w:id="7224" w:author="ruiyue"/>
        </w:rPr>
      </w:pPr>
      <w:ins w:id="7225" w:author="ruiyue">
        <w:r>
          <w:t xml:space="preserve">    </w:t>
        </w:r>
        <w:proofErr w:type="spellStart"/>
        <w:r>
          <w:t>MnsInfo</w:t>
        </w:r>
        <w:proofErr w:type="spellEnd"/>
        <w:r>
          <w:t>-Multiple:</w:t>
        </w:r>
      </w:ins>
    </w:p>
    <w:p w14:paraId="0FA0FF0F" w14:textId="77777777" w:rsidR="00C97D6B" w:rsidRDefault="00C97D6B" w:rsidP="00C97D6B">
      <w:pPr>
        <w:pStyle w:val="PL"/>
        <w:rPr>
          <w:ins w:id="7226" w:author="ruiyue"/>
        </w:rPr>
      </w:pPr>
      <w:ins w:id="7227" w:author="ruiyue">
        <w:r>
          <w:t xml:space="preserve">      type: array</w:t>
        </w:r>
      </w:ins>
    </w:p>
    <w:p w14:paraId="2E659002" w14:textId="77777777" w:rsidR="00C97D6B" w:rsidRDefault="00C97D6B" w:rsidP="00C97D6B">
      <w:pPr>
        <w:pStyle w:val="PL"/>
        <w:rPr>
          <w:ins w:id="7228" w:author="ruiyue"/>
        </w:rPr>
      </w:pPr>
      <w:ins w:id="7229" w:author="ruiyue">
        <w:r>
          <w:t xml:space="preserve">      items:</w:t>
        </w:r>
      </w:ins>
    </w:p>
    <w:p w14:paraId="095260FD" w14:textId="77777777" w:rsidR="00C97D6B" w:rsidRDefault="00C97D6B" w:rsidP="00C97D6B">
      <w:pPr>
        <w:pStyle w:val="PL"/>
        <w:rPr>
          <w:ins w:id="7230" w:author="ruiyue"/>
        </w:rPr>
      </w:pPr>
      <w:ins w:id="7231" w:author="ruiyue">
        <w:r>
          <w:t xml:space="preserve">        $ref: '#/components/schemas/</w:t>
        </w:r>
        <w:proofErr w:type="spellStart"/>
        <w:r>
          <w:t>MnsInfo</w:t>
        </w:r>
        <w:proofErr w:type="spellEnd"/>
        <w:r>
          <w:t>-Single'</w:t>
        </w:r>
      </w:ins>
    </w:p>
    <w:p w14:paraId="385F8F98" w14:textId="77777777" w:rsidR="00C97D6B" w:rsidRDefault="00C97D6B" w:rsidP="00C97D6B">
      <w:pPr>
        <w:pStyle w:val="PL"/>
        <w:rPr>
          <w:ins w:id="7232" w:author="ruiyue"/>
        </w:rPr>
      </w:pPr>
    </w:p>
    <w:p w14:paraId="45149136" w14:textId="77777777" w:rsidR="00C97D6B" w:rsidRDefault="00C97D6B" w:rsidP="00C97D6B">
      <w:pPr>
        <w:pStyle w:val="PL"/>
        <w:rPr>
          <w:ins w:id="7233" w:author="ruiyue"/>
        </w:rPr>
      </w:pPr>
    </w:p>
    <w:p w14:paraId="41139A09" w14:textId="77777777" w:rsidR="00C97D6B" w:rsidRDefault="00C97D6B" w:rsidP="00C97D6B">
      <w:pPr>
        <w:pStyle w:val="PL"/>
        <w:rPr>
          <w:ins w:id="7234" w:author="ruiyue"/>
        </w:rPr>
      </w:pPr>
      <w:ins w:id="7235" w:author="ruiyue">
        <w:r>
          <w:t>#-------- Definitions in TS 28.623 for TS 28.532 ---------------------------------</w:t>
        </w:r>
      </w:ins>
    </w:p>
    <w:p w14:paraId="280927CF" w14:textId="77777777" w:rsidR="00C97D6B" w:rsidRDefault="00C97D6B" w:rsidP="00C97D6B">
      <w:pPr>
        <w:pStyle w:val="PL"/>
        <w:rPr>
          <w:ins w:id="7236" w:author="ruiyue"/>
        </w:rPr>
      </w:pPr>
      <w:ins w:id="7237" w:author="ruiyue">
        <w:r>
          <w:t xml:space="preserve">    resources-</w:t>
        </w:r>
        <w:proofErr w:type="spellStart"/>
        <w:r>
          <w:t>MnSRegistryNrm</w:t>
        </w:r>
        <w:proofErr w:type="spellEnd"/>
        <w:r>
          <w:t>:</w:t>
        </w:r>
      </w:ins>
    </w:p>
    <w:p w14:paraId="0248F031" w14:textId="77777777" w:rsidR="00C97D6B" w:rsidRDefault="00C97D6B" w:rsidP="00C97D6B">
      <w:pPr>
        <w:pStyle w:val="PL"/>
        <w:rPr>
          <w:ins w:id="7238" w:author="ruiyue"/>
        </w:rPr>
      </w:pPr>
      <w:ins w:id="7239" w:author="ruiyue">
        <w:r>
          <w:t xml:space="preserve">      </w:t>
        </w:r>
        <w:proofErr w:type="spellStart"/>
        <w:r>
          <w:t>oneOf</w:t>
        </w:r>
        <w:proofErr w:type="spellEnd"/>
        <w:r>
          <w:t>:</w:t>
        </w:r>
      </w:ins>
    </w:p>
    <w:p w14:paraId="43333FEC" w14:textId="77777777" w:rsidR="00C97D6B" w:rsidRDefault="00C97D6B" w:rsidP="00C97D6B">
      <w:pPr>
        <w:pStyle w:val="PL"/>
        <w:rPr>
          <w:ins w:id="7240" w:author="ruiyue"/>
        </w:rPr>
      </w:pPr>
      <w:ins w:id="7241" w:author="ruiyue">
        <w:r>
          <w:t xml:space="preserve">       - $ref: '#/components/schemas/</w:t>
        </w:r>
        <w:proofErr w:type="spellStart"/>
        <w:r>
          <w:t>MnsInfo</w:t>
        </w:r>
        <w:proofErr w:type="spellEnd"/>
        <w:r>
          <w:t>-Single'</w:t>
        </w:r>
      </w:ins>
    </w:p>
    <w:p w14:paraId="20281C74" w14:textId="77777777" w:rsidR="00C97D6B" w:rsidRDefault="00C97D6B" w:rsidP="00C97D6B">
      <w:pPr>
        <w:pStyle w:val="PL"/>
        <w:rPr>
          <w:ins w:id="7242" w:author="ruiyue"/>
        </w:rPr>
      </w:pPr>
      <w:ins w:id="7243" w:author="ruiyue">
        <w:r>
          <w:t xml:space="preserve">       - $ref: '#/components/schemas/</w:t>
        </w:r>
        <w:proofErr w:type="spellStart"/>
        <w:r>
          <w:t>MnsRegistry</w:t>
        </w:r>
        <w:proofErr w:type="spellEnd"/>
        <w:r>
          <w:t>-Single'</w:t>
        </w:r>
      </w:ins>
    </w:p>
    <w:p w14:paraId="3DD83ED8" w14:textId="77777777" w:rsidR="00C97D6B" w:rsidRDefault="00C97D6B" w:rsidP="00C97D6B">
      <w:pPr>
        <w:pStyle w:val="PL"/>
      </w:pPr>
    </w:p>
    <w:p w14:paraId="2BEFC0DB" w14:textId="77777777" w:rsidR="00C97D6B" w:rsidRPr="002A399E" w:rsidRDefault="00C97D6B" w:rsidP="00C97D6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3315398" w14:textId="77777777" w:rsidR="00A4619C" w:rsidRPr="001D6549" w:rsidRDefault="00A4619C">
      <w:pPr>
        <w:rPr>
          <w:ins w:id="7244" w:author="Huawei" w:date="2023-05-17T16:07:00Z"/>
          <w:noProof/>
          <w:lang w:eastAsia="zh-CN"/>
        </w:rPr>
      </w:pPr>
    </w:p>
    <w:p w14:paraId="505BC44B" w14:textId="4AE16252" w:rsidR="00337043" w:rsidRDefault="00337043" w:rsidP="00337043">
      <w:pPr>
        <w:pStyle w:val="2"/>
        <w:rPr>
          <w:ins w:id="7245" w:author="Huawei" w:date="2023-05-17T16:07:00Z"/>
          <w:lang w:val="en-US" w:eastAsia="zh-CN"/>
        </w:rPr>
      </w:pPr>
      <w:ins w:id="7246" w:author="Huawei" w:date="2023-05-17T16:07:00Z">
        <w:r>
          <w:rPr>
            <w:lang w:eastAsia="zh-CN"/>
          </w:rPr>
          <w:t>C.4.10</w:t>
        </w:r>
        <w:r>
          <w:rPr>
            <w:lang w:eastAsia="zh-CN"/>
          </w:rPr>
          <w:tab/>
        </w:r>
        <w:proofErr w:type="spellStart"/>
        <w:r w:rsidRPr="00337043">
          <w:rPr>
            <w:lang w:val="en-US" w:eastAsia="zh-CN"/>
          </w:rPr>
          <w:t>OpenAPI</w:t>
        </w:r>
        <w:proofErr w:type="spellEnd"/>
        <w:r w:rsidRPr="00337043">
          <w:rPr>
            <w:lang w:val="en-US" w:eastAsia="zh-CN"/>
          </w:rPr>
          <w:t xml:space="preserve"> document "</w:t>
        </w:r>
        <w:r w:rsidRPr="00FD05F3">
          <w:rPr>
            <w:lang w:eastAsia="zh-CN"/>
          </w:rPr>
          <w:t>TS28623_FileManagementNrm.yaml</w:t>
        </w:r>
        <w:r w:rsidRPr="00337043">
          <w:rPr>
            <w:lang w:val="en-US" w:eastAsia="zh-CN"/>
          </w:rPr>
          <w:t>"</w:t>
        </w:r>
      </w:ins>
    </w:p>
    <w:p w14:paraId="0338E94C" w14:textId="77777777" w:rsidR="00C97D6B" w:rsidRPr="008F7C23" w:rsidRDefault="00C97D6B" w:rsidP="00C97D6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95AB5B8" w14:textId="77777777" w:rsidR="00C97D6B" w:rsidRDefault="00C97D6B" w:rsidP="00C97D6B">
      <w:pPr>
        <w:pStyle w:val="PL"/>
        <w:rPr>
          <w:ins w:id="7247" w:author="ruiyue"/>
        </w:rPr>
      </w:pPr>
      <w:proofErr w:type="spellStart"/>
      <w:ins w:id="7248" w:author="ruiyue">
        <w:r>
          <w:t>openapi</w:t>
        </w:r>
        <w:proofErr w:type="spellEnd"/>
        <w:r>
          <w:t>: 3.0.1</w:t>
        </w:r>
      </w:ins>
    </w:p>
    <w:p w14:paraId="67FA14A8" w14:textId="77777777" w:rsidR="00C97D6B" w:rsidRDefault="00C97D6B" w:rsidP="00C97D6B">
      <w:pPr>
        <w:pStyle w:val="PL"/>
        <w:rPr>
          <w:ins w:id="7249" w:author="ruiyue"/>
        </w:rPr>
      </w:pPr>
      <w:ins w:id="7250" w:author="ruiyue">
        <w:r>
          <w:t>info:</w:t>
        </w:r>
      </w:ins>
    </w:p>
    <w:p w14:paraId="7FF76671" w14:textId="77777777" w:rsidR="00C97D6B" w:rsidRDefault="00C97D6B" w:rsidP="00C97D6B">
      <w:pPr>
        <w:pStyle w:val="PL"/>
        <w:rPr>
          <w:ins w:id="7251" w:author="ruiyue"/>
        </w:rPr>
      </w:pPr>
      <w:ins w:id="7252" w:author="ruiyue">
        <w:r>
          <w:t xml:space="preserve">  title: File Management NRM</w:t>
        </w:r>
      </w:ins>
    </w:p>
    <w:p w14:paraId="5121EF17" w14:textId="77777777" w:rsidR="00C97D6B" w:rsidRDefault="00C97D6B" w:rsidP="00C97D6B">
      <w:pPr>
        <w:pStyle w:val="PL"/>
        <w:rPr>
          <w:ins w:id="7253" w:author="ruiyue"/>
        </w:rPr>
      </w:pPr>
      <w:ins w:id="7254" w:author="ruiyue">
        <w:r>
          <w:t xml:space="preserve">  version: 18.4.0</w:t>
        </w:r>
      </w:ins>
    </w:p>
    <w:p w14:paraId="1DDE30E1" w14:textId="77777777" w:rsidR="00C97D6B" w:rsidRDefault="00C97D6B" w:rsidP="00C97D6B">
      <w:pPr>
        <w:pStyle w:val="PL"/>
        <w:rPr>
          <w:ins w:id="7255" w:author="ruiyue"/>
        </w:rPr>
      </w:pPr>
      <w:ins w:id="7256" w:author="ruiyue">
        <w:r>
          <w:t xml:space="preserve">  description: &gt;-</w:t>
        </w:r>
      </w:ins>
    </w:p>
    <w:p w14:paraId="7005F450" w14:textId="77777777" w:rsidR="00C97D6B" w:rsidRDefault="00C97D6B" w:rsidP="00C97D6B">
      <w:pPr>
        <w:pStyle w:val="PL"/>
        <w:rPr>
          <w:ins w:id="7257" w:author="ruiyue"/>
        </w:rPr>
      </w:pPr>
      <w:ins w:id="7258" w:author="ruiyue">
        <w:r>
          <w:t xml:space="preserve">    OAS 3.0.1 definition of the File Management NRM fragment</w:t>
        </w:r>
      </w:ins>
    </w:p>
    <w:p w14:paraId="2F7A9354" w14:textId="77777777" w:rsidR="00C97D6B" w:rsidRDefault="00C97D6B" w:rsidP="00C97D6B">
      <w:pPr>
        <w:pStyle w:val="PL"/>
        <w:rPr>
          <w:ins w:id="7259" w:author="ruiyue"/>
        </w:rPr>
      </w:pPr>
      <w:ins w:id="7260" w:author="ruiyue">
        <w:r>
          <w:t xml:space="preserve">    Â© 2023, 3GPP Organizational Partners (ARIB, ATIS, CCSA, ETSI, TSDSI, TTA, TTC).</w:t>
        </w:r>
      </w:ins>
    </w:p>
    <w:p w14:paraId="0C72D782" w14:textId="77777777" w:rsidR="00C97D6B" w:rsidRDefault="00C97D6B" w:rsidP="00C97D6B">
      <w:pPr>
        <w:pStyle w:val="PL"/>
        <w:rPr>
          <w:ins w:id="7261" w:author="ruiyue"/>
        </w:rPr>
      </w:pPr>
      <w:ins w:id="7262" w:author="ruiyue">
        <w:r>
          <w:t xml:space="preserve">    All rights reserved.</w:t>
        </w:r>
      </w:ins>
    </w:p>
    <w:p w14:paraId="2CC24F79" w14:textId="77777777" w:rsidR="00C97D6B" w:rsidRDefault="00C97D6B" w:rsidP="00C97D6B">
      <w:pPr>
        <w:pStyle w:val="PL"/>
        <w:rPr>
          <w:ins w:id="7263" w:author="ruiyue"/>
        </w:rPr>
      </w:pPr>
      <w:proofErr w:type="spellStart"/>
      <w:ins w:id="7264" w:author="ruiyue">
        <w:r>
          <w:t>externalDocs</w:t>
        </w:r>
        <w:proofErr w:type="spellEnd"/>
        <w:r>
          <w:t>:</w:t>
        </w:r>
      </w:ins>
    </w:p>
    <w:p w14:paraId="356FA61B" w14:textId="77777777" w:rsidR="00C97D6B" w:rsidRDefault="00C97D6B" w:rsidP="00C97D6B">
      <w:pPr>
        <w:pStyle w:val="PL"/>
        <w:rPr>
          <w:ins w:id="7265" w:author="ruiyue"/>
        </w:rPr>
      </w:pPr>
      <w:ins w:id="7266" w:author="ruiyue">
        <w:r>
          <w:t xml:space="preserve">  description: 3GPP TS 28.623; Generic NRM</w:t>
        </w:r>
      </w:ins>
    </w:p>
    <w:p w14:paraId="174428C9" w14:textId="77777777" w:rsidR="00C97D6B" w:rsidRDefault="00C97D6B" w:rsidP="00C97D6B">
      <w:pPr>
        <w:pStyle w:val="PL"/>
        <w:rPr>
          <w:ins w:id="7267" w:author="ruiyue"/>
        </w:rPr>
      </w:pPr>
      <w:ins w:id="7268" w:author="ruiyue">
        <w:r>
          <w:t xml:space="preserve">  url: http://www.3gpp.org/ftp/Specs/archive/28_series/28.623/</w:t>
        </w:r>
      </w:ins>
    </w:p>
    <w:p w14:paraId="2CDD6BBB" w14:textId="77777777" w:rsidR="00C97D6B" w:rsidRDefault="00C97D6B" w:rsidP="00C97D6B">
      <w:pPr>
        <w:pStyle w:val="PL"/>
        <w:rPr>
          <w:ins w:id="7269" w:author="ruiyue"/>
        </w:rPr>
      </w:pPr>
      <w:ins w:id="7270" w:author="ruiyue">
        <w:r>
          <w:t>paths: {}</w:t>
        </w:r>
      </w:ins>
    </w:p>
    <w:p w14:paraId="457AAE10" w14:textId="77777777" w:rsidR="00C97D6B" w:rsidRDefault="00C97D6B" w:rsidP="00C97D6B">
      <w:pPr>
        <w:pStyle w:val="PL"/>
        <w:rPr>
          <w:ins w:id="7271" w:author="ruiyue"/>
        </w:rPr>
      </w:pPr>
      <w:ins w:id="7272" w:author="ruiyue">
        <w:r>
          <w:t>components:</w:t>
        </w:r>
      </w:ins>
    </w:p>
    <w:p w14:paraId="0E748072" w14:textId="77777777" w:rsidR="00C97D6B" w:rsidRDefault="00C97D6B" w:rsidP="00C97D6B">
      <w:pPr>
        <w:pStyle w:val="PL"/>
        <w:rPr>
          <w:ins w:id="7273" w:author="ruiyue"/>
        </w:rPr>
      </w:pPr>
      <w:ins w:id="7274" w:author="ruiyue">
        <w:r>
          <w:t xml:space="preserve">  schemas:</w:t>
        </w:r>
      </w:ins>
    </w:p>
    <w:p w14:paraId="267046B8" w14:textId="77777777" w:rsidR="00C97D6B" w:rsidRDefault="00C97D6B" w:rsidP="00C97D6B">
      <w:pPr>
        <w:pStyle w:val="PL"/>
        <w:rPr>
          <w:ins w:id="7275" w:author="ruiyue"/>
        </w:rPr>
      </w:pPr>
      <w:ins w:id="7276" w:author="ruiyue">
        <w:r>
          <w:t>#-------- Definition of types-----------------------------------------------------</w:t>
        </w:r>
      </w:ins>
    </w:p>
    <w:p w14:paraId="3C55C840" w14:textId="77777777" w:rsidR="00C97D6B" w:rsidRDefault="00C97D6B" w:rsidP="00C97D6B">
      <w:pPr>
        <w:pStyle w:val="PL"/>
        <w:rPr>
          <w:ins w:id="7277" w:author="ruiyue"/>
        </w:rPr>
      </w:pPr>
      <w:ins w:id="7278" w:author="ruiyue">
        <w:r>
          <w:t xml:space="preserve">    </w:t>
        </w:r>
        <w:proofErr w:type="spellStart"/>
        <w:r>
          <w:t>FileDownloadJobProcessMonitor</w:t>
        </w:r>
        <w:proofErr w:type="spellEnd"/>
        <w:r>
          <w:t>:</w:t>
        </w:r>
      </w:ins>
    </w:p>
    <w:p w14:paraId="41F01D0F" w14:textId="77777777" w:rsidR="00C97D6B" w:rsidRDefault="00C97D6B" w:rsidP="00C97D6B">
      <w:pPr>
        <w:pStyle w:val="PL"/>
        <w:rPr>
          <w:ins w:id="7279" w:author="ruiyue"/>
        </w:rPr>
      </w:pPr>
      <w:ins w:id="7280" w:author="ruiyue">
        <w:r>
          <w:t xml:space="preserve">      description: &gt;-</w:t>
        </w:r>
      </w:ins>
    </w:p>
    <w:p w14:paraId="3397B22D" w14:textId="77777777" w:rsidR="00C97D6B" w:rsidRDefault="00C97D6B" w:rsidP="00C97D6B">
      <w:pPr>
        <w:pStyle w:val="PL"/>
        <w:rPr>
          <w:ins w:id="7281" w:author="ruiyue"/>
        </w:rPr>
      </w:pPr>
      <w:ins w:id="7282" w:author="ruiyue">
        <w:r>
          <w:t xml:space="preserve">        This data type is the "</w:t>
        </w:r>
        <w:proofErr w:type="spellStart"/>
        <w:r>
          <w:t>ProcessMonitor</w:t>
        </w:r>
        <w:proofErr w:type="spellEnd"/>
        <w:r>
          <w:t>" data type with specialisations</w:t>
        </w:r>
      </w:ins>
    </w:p>
    <w:p w14:paraId="5D9B2723" w14:textId="77777777" w:rsidR="00C97D6B" w:rsidRDefault="00C97D6B" w:rsidP="00C97D6B">
      <w:pPr>
        <w:pStyle w:val="PL"/>
        <w:rPr>
          <w:ins w:id="7283" w:author="ruiyue"/>
        </w:rPr>
      </w:pPr>
      <w:ins w:id="7284" w:author="ruiyue">
        <w:r>
          <w:t xml:space="preserve">        for usage in the "</w:t>
        </w:r>
        <w:proofErr w:type="spellStart"/>
        <w:r>
          <w:t>FileDownloadJob</w:t>
        </w:r>
        <w:proofErr w:type="spellEnd"/>
        <w:r>
          <w:t>".</w:t>
        </w:r>
      </w:ins>
    </w:p>
    <w:p w14:paraId="24394BCC" w14:textId="77777777" w:rsidR="00C97D6B" w:rsidRDefault="00C97D6B" w:rsidP="00C97D6B">
      <w:pPr>
        <w:pStyle w:val="PL"/>
        <w:rPr>
          <w:ins w:id="7285" w:author="ruiyue"/>
        </w:rPr>
      </w:pPr>
      <w:ins w:id="7286" w:author="ruiyue">
        <w:r>
          <w:t xml:space="preserve">      type: object</w:t>
        </w:r>
      </w:ins>
    </w:p>
    <w:p w14:paraId="451DA208" w14:textId="77777777" w:rsidR="00C97D6B" w:rsidRDefault="00C97D6B" w:rsidP="00C97D6B">
      <w:pPr>
        <w:pStyle w:val="PL"/>
        <w:rPr>
          <w:ins w:id="7287" w:author="ruiyue"/>
        </w:rPr>
      </w:pPr>
      <w:ins w:id="7288" w:author="ruiyue">
        <w:r>
          <w:t xml:space="preserve">      properties:</w:t>
        </w:r>
      </w:ins>
    </w:p>
    <w:p w14:paraId="1CDDED57" w14:textId="77777777" w:rsidR="00C97D6B" w:rsidRDefault="00C97D6B" w:rsidP="00C97D6B">
      <w:pPr>
        <w:pStyle w:val="PL"/>
        <w:rPr>
          <w:ins w:id="7289" w:author="ruiyue"/>
        </w:rPr>
      </w:pPr>
      <w:ins w:id="7290" w:author="ruiyue">
        <w:r>
          <w:t xml:space="preserve">        </w:t>
        </w:r>
        <w:proofErr w:type="spellStart"/>
        <w:r>
          <w:t>jobId</w:t>
        </w:r>
        <w:proofErr w:type="spellEnd"/>
        <w:r>
          <w:t>:</w:t>
        </w:r>
      </w:ins>
    </w:p>
    <w:p w14:paraId="08E6F3AE" w14:textId="77777777" w:rsidR="00C97D6B" w:rsidRDefault="00C97D6B" w:rsidP="00C97D6B">
      <w:pPr>
        <w:pStyle w:val="PL"/>
        <w:rPr>
          <w:ins w:id="7291" w:author="ruiyue"/>
        </w:rPr>
      </w:pPr>
      <w:ins w:id="7292" w:author="ruiyue">
        <w:r>
          <w:t xml:space="preserve">          type: string</w:t>
        </w:r>
      </w:ins>
    </w:p>
    <w:p w14:paraId="1F1F2238" w14:textId="77777777" w:rsidR="00C97D6B" w:rsidRDefault="00C97D6B" w:rsidP="00C97D6B">
      <w:pPr>
        <w:pStyle w:val="PL"/>
        <w:rPr>
          <w:ins w:id="7293" w:author="ruiyue"/>
        </w:rPr>
      </w:pPr>
      <w:ins w:id="7294" w:author="ruiyue">
        <w:r>
          <w:t xml:space="preserve">        status:</w:t>
        </w:r>
      </w:ins>
    </w:p>
    <w:p w14:paraId="0870872E" w14:textId="77777777" w:rsidR="00C97D6B" w:rsidRDefault="00C97D6B" w:rsidP="00C97D6B">
      <w:pPr>
        <w:pStyle w:val="PL"/>
        <w:rPr>
          <w:ins w:id="7295" w:author="ruiyue"/>
        </w:rPr>
      </w:pPr>
      <w:ins w:id="7296" w:author="ruiyue">
        <w:r>
          <w:t xml:space="preserve">          type: string</w:t>
        </w:r>
      </w:ins>
    </w:p>
    <w:p w14:paraId="5FFE921A" w14:textId="77777777" w:rsidR="00C97D6B" w:rsidRDefault="00C97D6B" w:rsidP="00C97D6B">
      <w:pPr>
        <w:pStyle w:val="PL"/>
        <w:rPr>
          <w:ins w:id="7297" w:author="ruiyue"/>
        </w:rPr>
      </w:pPr>
      <w:ins w:id="7298" w:author="ruiyue">
        <w:r>
          <w:t xml:space="preserve">          </w:t>
        </w:r>
        <w:proofErr w:type="spellStart"/>
        <w:r>
          <w:t>enum</w:t>
        </w:r>
        <w:proofErr w:type="spellEnd"/>
        <w:r>
          <w:t>:</w:t>
        </w:r>
      </w:ins>
    </w:p>
    <w:p w14:paraId="4437D799" w14:textId="77777777" w:rsidR="00C97D6B" w:rsidRDefault="00C97D6B" w:rsidP="00C97D6B">
      <w:pPr>
        <w:pStyle w:val="PL"/>
        <w:rPr>
          <w:ins w:id="7299" w:author="ruiyue"/>
        </w:rPr>
      </w:pPr>
      <w:ins w:id="7300" w:author="ruiyue">
        <w:r>
          <w:t xml:space="preserve">            - NOT_STARTED</w:t>
        </w:r>
      </w:ins>
    </w:p>
    <w:p w14:paraId="2D56CE7E" w14:textId="77777777" w:rsidR="00C97D6B" w:rsidRDefault="00C97D6B" w:rsidP="00C97D6B">
      <w:pPr>
        <w:pStyle w:val="PL"/>
        <w:rPr>
          <w:ins w:id="7301" w:author="ruiyue"/>
        </w:rPr>
      </w:pPr>
      <w:ins w:id="7302" w:author="ruiyue">
        <w:r>
          <w:t xml:space="preserve">            - RUNNING</w:t>
        </w:r>
      </w:ins>
    </w:p>
    <w:p w14:paraId="763C7D4E" w14:textId="77777777" w:rsidR="00C97D6B" w:rsidRDefault="00C97D6B" w:rsidP="00C97D6B">
      <w:pPr>
        <w:pStyle w:val="PL"/>
        <w:rPr>
          <w:ins w:id="7303" w:author="ruiyue"/>
        </w:rPr>
      </w:pPr>
      <w:ins w:id="7304" w:author="ruiyue">
        <w:r>
          <w:t xml:space="preserve">            - FINSHED</w:t>
        </w:r>
      </w:ins>
    </w:p>
    <w:p w14:paraId="09A008C2" w14:textId="77777777" w:rsidR="00C97D6B" w:rsidRDefault="00C97D6B" w:rsidP="00C97D6B">
      <w:pPr>
        <w:pStyle w:val="PL"/>
        <w:rPr>
          <w:ins w:id="7305" w:author="ruiyue"/>
        </w:rPr>
      </w:pPr>
      <w:ins w:id="7306" w:author="ruiyue">
        <w:r>
          <w:t xml:space="preserve">            - FAILED</w:t>
        </w:r>
      </w:ins>
    </w:p>
    <w:p w14:paraId="5B7CB1D9" w14:textId="77777777" w:rsidR="00C97D6B" w:rsidRDefault="00C97D6B" w:rsidP="00C97D6B">
      <w:pPr>
        <w:pStyle w:val="PL"/>
        <w:rPr>
          <w:ins w:id="7307" w:author="ruiyue"/>
        </w:rPr>
      </w:pPr>
      <w:ins w:id="7308" w:author="ruiyue">
        <w:r>
          <w:t xml:space="preserve">            - CANCELLING</w:t>
        </w:r>
      </w:ins>
    </w:p>
    <w:p w14:paraId="59BFB496" w14:textId="77777777" w:rsidR="00C97D6B" w:rsidRDefault="00C97D6B" w:rsidP="00C97D6B">
      <w:pPr>
        <w:pStyle w:val="PL"/>
        <w:rPr>
          <w:ins w:id="7309" w:author="ruiyue"/>
        </w:rPr>
      </w:pPr>
      <w:ins w:id="7310" w:author="ruiyue">
        <w:r>
          <w:t xml:space="preserve">            - CANCELLED</w:t>
        </w:r>
      </w:ins>
    </w:p>
    <w:p w14:paraId="2A7FC7C5" w14:textId="77777777" w:rsidR="00C97D6B" w:rsidRDefault="00C97D6B" w:rsidP="00C97D6B">
      <w:pPr>
        <w:pStyle w:val="PL"/>
        <w:rPr>
          <w:ins w:id="7311" w:author="ruiyue"/>
        </w:rPr>
      </w:pPr>
      <w:ins w:id="7312" w:author="ruiyue">
        <w:r>
          <w:t xml:space="preserve">        </w:t>
        </w:r>
        <w:proofErr w:type="spellStart"/>
        <w:r>
          <w:t>progressPercentage</w:t>
        </w:r>
        <w:proofErr w:type="spellEnd"/>
        <w:r>
          <w:t>:</w:t>
        </w:r>
      </w:ins>
    </w:p>
    <w:p w14:paraId="031F8BEA" w14:textId="77777777" w:rsidR="00C97D6B" w:rsidRDefault="00C97D6B" w:rsidP="00C97D6B">
      <w:pPr>
        <w:pStyle w:val="PL"/>
        <w:rPr>
          <w:ins w:id="7313" w:author="ruiyue"/>
        </w:rPr>
      </w:pPr>
      <w:ins w:id="7314" w:author="ruiyue">
        <w:r>
          <w:t xml:space="preserve">          type: integer</w:t>
        </w:r>
      </w:ins>
    </w:p>
    <w:p w14:paraId="6C473E16" w14:textId="77777777" w:rsidR="00C97D6B" w:rsidRDefault="00C97D6B" w:rsidP="00C97D6B">
      <w:pPr>
        <w:pStyle w:val="PL"/>
        <w:rPr>
          <w:ins w:id="7315" w:author="ruiyue"/>
        </w:rPr>
      </w:pPr>
      <w:ins w:id="7316" w:author="ruiyue">
        <w:r>
          <w:t xml:space="preserve">          minimum: 0</w:t>
        </w:r>
      </w:ins>
    </w:p>
    <w:p w14:paraId="0425C709" w14:textId="77777777" w:rsidR="00C97D6B" w:rsidRDefault="00C97D6B" w:rsidP="00C97D6B">
      <w:pPr>
        <w:pStyle w:val="PL"/>
        <w:rPr>
          <w:ins w:id="7317" w:author="ruiyue"/>
        </w:rPr>
      </w:pPr>
      <w:ins w:id="7318" w:author="ruiyue">
        <w:r>
          <w:t xml:space="preserve">          maximum: 100</w:t>
        </w:r>
      </w:ins>
    </w:p>
    <w:p w14:paraId="3851642F" w14:textId="77777777" w:rsidR="00C97D6B" w:rsidRDefault="00C97D6B" w:rsidP="00C97D6B">
      <w:pPr>
        <w:pStyle w:val="PL"/>
        <w:rPr>
          <w:ins w:id="7319" w:author="ruiyue"/>
        </w:rPr>
      </w:pPr>
      <w:ins w:id="7320" w:author="ruiyue">
        <w:r>
          <w:t xml:space="preserve">        </w:t>
        </w:r>
        <w:proofErr w:type="spellStart"/>
        <w:r>
          <w:t>progressStateInfo</w:t>
        </w:r>
        <w:proofErr w:type="spellEnd"/>
        <w:r>
          <w:t>:</w:t>
        </w:r>
      </w:ins>
    </w:p>
    <w:p w14:paraId="257D3698" w14:textId="77777777" w:rsidR="00C97D6B" w:rsidRDefault="00C97D6B" w:rsidP="00C97D6B">
      <w:pPr>
        <w:pStyle w:val="PL"/>
        <w:rPr>
          <w:ins w:id="7321" w:author="ruiyue"/>
        </w:rPr>
      </w:pPr>
      <w:ins w:id="7322" w:author="ruiyue">
        <w:r>
          <w:t xml:space="preserve">          type: string</w:t>
        </w:r>
      </w:ins>
    </w:p>
    <w:p w14:paraId="4FA41EB0" w14:textId="77777777" w:rsidR="00C97D6B" w:rsidRDefault="00C97D6B" w:rsidP="00C97D6B">
      <w:pPr>
        <w:pStyle w:val="PL"/>
        <w:rPr>
          <w:ins w:id="7323" w:author="ruiyue"/>
        </w:rPr>
      </w:pPr>
      <w:ins w:id="7324" w:author="ruiyue">
        <w:r>
          <w:t xml:space="preserve">        </w:t>
        </w:r>
        <w:proofErr w:type="spellStart"/>
        <w:r>
          <w:t>resultStateInfo</w:t>
        </w:r>
        <w:proofErr w:type="spellEnd"/>
        <w:r>
          <w:t>:</w:t>
        </w:r>
      </w:ins>
    </w:p>
    <w:p w14:paraId="663A2BFD" w14:textId="77777777" w:rsidR="00C97D6B" w:rsidRDefault="00C97D6B" w:rsidP="00C97D6B">
      <w:pPr>
        <w:pStyle w:val="PL"/>
        <w:rPr>
          <w:ins w:id="7325" w:author="ruiyue"/>
        </w:rPr>
      </w:pPr>
      <w:ins w:id="7326" w:author="ruiyue">
        <w:r>
          <w:t xml:space="preserve">          </w:t>
        </w:r>
        <w:proofErr w:type="spellStart"/>
        <w:r>
          <w:t>oneOf</w:t>
        </w:r>
        <w:proofErr w:type="spellEnd"/>
        <w:r>
          <w:t>:</w:t>
        </w:r>
      </w:ins>
    </w:p>
    <w:p w14:paraId="60B671E2" w14:textId="77777777" w:rsidR="00C97D6B" w:rsidRDefault="00C97D6B" w:rsidP="00C97D6B">
      <w:pPr>
        <w:pStyle w:val="PL"/>
        <w:rPr>
          <w:ins w:id="7327" w:author="ruiyue"/>
        </w:rPr>
      </w:pPr>
      <w:ins w:id="7328" w:author="ruiyue">
        <w:r>
          <w:t xml:space="preserve">            - type: string</w:t>
        </w:r>
      </w:ins>
    </w:p>
    <w:p w14:paraId="523BD74C" w14:textId="77777777" w:rsidR="00C97D6B" w:rsidRDefault="00C97D6B" w:rsidP="00C97D6B">
      <w:pPr>
        <w:pStyle w:val="PL"/>
        <w:rPr>
          <w:ins w:id="7329" w:author="ruiyue"/>
        </w:rPr>
      </w:pPr>
      <w:ins w:id="7330" w:author="ruiyue">
        <w:r>
          <w:t xml:space="preserve">              </w:t>
        </w:r>
        <w:proofErr w:type="spellStart"/>
        <w:r>
          <w:t>enum</w:t>
        </w:r>
        <w:proofErr w:type="spellEnd"/>
        <w:r>
          <w:t>:</w:t>
        </w:r>
      </w:ins>
    </w:p>
    <w:p w14:paraId="5CBF6389" w14:textId="77777777" w:rsidR="00C97D6B" w:rsidRDefault="00C97D6B" w:rsidP="00C97D6B">
      <w:pPr>
        <w:pStyle w:val="PL"/>
        <w:rPr>
          <w:ins w:id="7331" w:author="ruiyue"/>
        </w:rPr>
      </w:pPr>
      <w:ins w:id="7332" w:author="ruiyue">
        <w:r>
          <w:t xml:space="preserve">                - NULL</w:t>
        </w:r>
      </w:ins>
    </w:p>
    <w:p w14:paraId="355A724F" w14:textId="77777777" w:rsidR="00C97D6B" w:rsidRDefault="00C97D6B" w:rsidP="00C97D6B">
      <w:pPr>
        <w:pStyle w:val="PL"/>
        <w:rPr>
          <w:ins w:id="7333" w:author="ruiyue"/>
        </w:rPr>
      </w:pPr>
      <w:ins w:id="7334" w:author="ruiyue">
        <w:r>
          <w:t xml:space="preserve">                - UNKNOWN</w:t>
        </w:r>
      </w:ins>
    </w:p>
    <w:p w14:paraId="69E01DFC" w14:textId="77777777" w:rsidR="00C97D6B" w:rsidRDefault="00C97D6B" w:rsidP="00C97D6B">
      <w:pPr>
        <w:pStyle w:val="PL"/>
        <w:rPr>
          <w:ins w:id="7335" w:author="ruiyue"/>
        </w:rPr>
      </w:pPr>
      <w:ins w:id="7336" w:author="ruiyue">
        <w:r>
          <w:t xml:space="preserve">                - NO_STORAGE</w:t>
        </w:r>
      </w:ins>
    </w:p>
    <w:p w14:paraId="55EB2BDB" w14:textId="77777777" w:rsidR="00C97D6B" w:rsidRDefault="00C97D6B" w:rsidP="00C97D6B">
      <w:pPr>
        <w:pStyle w:val="PL"/>
        <w:rPr>
          <w:ins w:id="7337" w:author="ruiyue"/>
        </w:rPr>
      </w:pPr>
      <w:ins w:id="7338" w:author="ruiyue">
        <w:r>
          <w:t xml:space="preserve">                - LOW_MEMROY</w:t>
        </w:r>
      </w:ins>
    </w:p>
    <w:p w14:paraId="39FE4C32" w14:textId="77777777" w:rsidR="00C97D6B" w:rsidRDefault="00C97D6B" w:rsidP="00C97D6B">
      <w:pPr>
        <w:pStyle w:val="PL"/>
        <w:rPr>
          <w:ins w:id="7339" w:author="ruiyue"/>
        </w:rPr>
      </w:pPr>
      <w:ins w:id="7340" w:author="ruiyue">
        <w:r>
          <w:t xml:space="preserve">                - NO_CONNECTION_TO_REMOTE_SERVER</w:t>
        </w:r>
      </w:ins>
    </w:p>
    <w:p w14:paraId="6BBDF99F" w14:textId="77777777" w:rsidR="00C97D6B" w:rsidRDefault="00C97D6B" w:rsidP="00C97D6B">
      <w:pPr>
        <w:pStyle w:val="PL"/>
        <w:rPr>
          <w:ins w:id="7341" w:author="ruiyue"/>
        </w:rPr>
      </w:pPr>
      <w:ins w:id="7342" w:author="ruiyue">
        <w:r>
          <w:t xml:space="preserve">                - FILE_NOT_AVAILABLE</w:t>
        </w:r>
      </w:ins>
    </w:p>
    <w:p w14:paraId="721E3255" w14:textId="77777777" w:rsidR="00C97D6B" w:rsidRDefault="00C97D6B" w:rsidP="00C97D6B">
      <w:pPr>
        <w:pStyle w:val="PL"/>
        <w:rPr>
          <w:ins w:id="7343" w:author="ruiyue"/>
        </w:rPr>
      </w:pPr>
      <w:ins w:id="7344" w:author="ruiyue">
        <w:r>
          <w:t xml:space="preserve">                - DNS_CANNOT_BE_RESOLVED</w:t>
        </w:r>
      </w:ins>
    </w:p>
    <w:p w14:paraId="0B7DE48A" w14:textId="77777777" w:rsidR="00C97D6B" w:rsidRDefault="00C97D6B" w:rsidP="00C97D6B">
      <w:pPr>
        <w:pStyle w:val="PL"/>
        <w:rPr>
          <w:ins w:id="7345" w:author="ruiyue"/>
        </w:rPr>
      </w:pPr>
      <w:ins w:id="7346" w:author="ruiyue">
        <w:r>
          <w:t xml:space="preserve">                - TIMER_EXPIRED</w:t>
        </w:r>
      </w:ins>
    </w:p>
    <w:p w14:paraId="77B526C5" w14:textId="77777777" w:rsidR="00C97D6B" w:rsidRDefault="00C97D6B" w:rsidP="00C97D6B">
      <w:pPr>
        <w:pStyle w:val="PL"/>
        <w:rPr>
          <w:ins w:id="7347" w:author="ruiyue"/>
        </w:rPr>
      </w:pPr>
      <w:ins w:id="7348" w:author="ruiyue">
        <w:r>
          <w:t xml:space="preserve">                - OTHER</w:t>
        </w:r>
      </w:ins>
    </w:p>
    <w:p w14:paraId="7B9D4CF2" w14:textId="77777777" w:rsidR="00C97D6B" w:rsidRDefault="00C97D6B" w:rsidP="00C97D6B">
      <w:pPr>
        <w:pStyle w:val="PL"/>
        <w:rPr>
          <w:ins w:id="7349" w:author="ruiyue"/>
        </w:rPr>
      </w:pPr>
      <w:ins w:id="7350" w:author="ruiyue">
        <w:r>
          <w:t xml:space="preserve">            - type: string</w:t>
        </w:r>
      </w:ins>
    </w:p>
    <w:p w14:paraId="5C9DEA01" w14:textId="77777777" w:rsidR="00C97D6B" w:rsidRDefault="00C97D6B" w:rsidP="00C97D6B">
      <w:pPr>
        <w:pStyle w:val="PL"/>
        <w:rPr>
          <w:ins w:id="7351" w:author="ruiyue"/>
        </w:rPr>
      </w:pPr>
      <w:ins w:id="7352" w:author="ruiyue">
        <w:r>
          <w:t xml:space="preserve">        </w:t>
        </w:r>
        <w:proofErr w:type="spellStart"/>
        <w:r>
          <w:t>startTime</w:t>
        </w:r>
        <w:proofErr w:type="spellEnd"/>
        <w:r>
          <w:t>:</w:t>
        </w:r>
      </w:ins>
    </w:p>
    <w:p w14:paraId="31271F93" w14:textId="77777777" w:rsidR="00C97D6B" w:rsidRDefault="00C97D6B" w:rsidP="00C97D6B">
      <w:pPr>
        <w:pStyle w:val="PL"/>
        <w:rPr>
          <w:ins w:id="7353" w:author="ruiyue"/>
        </w:rPr>
      </w:pPr>
      <w:ins w:id="7354" w:author="ruiyue">
        <w:r>
          <w:t xml:space="preserve">          $ref: 'TS28623_ComDefs.yaml#/components/schemas/</w:t>
        </w:r>
        <w:proofErr w:type="spellStart"/>
        <w:r>
          <w:t>DateTime</w:t>
        </w:r>
        <w:proofErr w:type="spellEnd"/>
        <w:r>
          <w:t>'</w:t>
        </w:r>
      </w:ins>
    </w:p>
    <w:p w14:paraId="44F323DE" w14:textId="77777777" w:rsidR="00C97D6B" w:rsidRDefault="00C97D6B" w:rsidP="00C97D6B">
      <w:pPr>
        <w:pStyle w:val="PL"/>
        <w:rPr>
          <w:ins w:id="7355" w:author="ruiyue"/>
        </w:rPr>
      </w:pPr>
      <w:ins w:id="7356" w:author="ruiyue">
        <w:r>
          <w:t xml:space="preserve">        </w:t>
        </w:r>
        <w:proofErr w:type="spellStart"/>
        <w:r>
          <w:t>endTime</w:t>
        </w:r>
        <w:proofErr w:type="spellEnd"/>
        <w:r>
          <w:t>:</w:t>
        </w:r>
      </w:ins>
    </w:p>
    <w:p w14:paraId="3EB3D0D8" w14:textId="77777777" w:rsidR="00C97D6B" w:rsidRDefault="00C97D6B" w:rsidP="00C97D6B">
      <w:pPr>
        <w:pStyle w:val="PL"/>
        <w:rPr>
          <w:ins w:id="7357" w:author="ruiyue"/>
        </w:rPr>
      </w:pPr>
      <w:ins w:id="7358" w:author="ruiyue">
        <w:r>
          <w:t xml:space="preserve">          $ref: 'TS28623_ComDefs.yaml#/components/schemas/</w:t>
        </w:r>
        <w:proofErr w:type="spellStart"/>
        <w:r>
          <w:t>DateTime</w:t>
        </w:r>
        <w:proofErr w:type="spellEnd"/>
        <w:r>
          <w:t>'</w:t>
        </w:r>
      </w:ins>
    </w:p>
    <w:p w14:paraId="135FB61A" w14:textId="77777777" w:rsidR="00C97D6B" w:rsidRDefault="00C97D6B" w:rsidP="00C97D6B">
      <w:pPr>
        <w:pStyle w:val="PL"/>
        <w:rPr>
          <w:ins w:id="7359" w:author="ruiyue"/>
        </w:rPr>
      </w:pPr>
      <w:ins w:id="7360" w:author="ruiyue">
        <w:r>
          <w:t xml:space="preserve">        timer:</w:t>
        </w:r>
      </w:ins>
    </w:p>
    <w:p w14:paraId="59D9CFCC" w14:textId="77777777" w:rsidR="00C97D6B" w:rsidRDefault="00C97D6B" w:rsidP="00C97D6B">
      <w:pPr>
        <w:pStyle w:val="PL"/>
        <w:rPr>
          <w:ins w:id="7361" w:author="ruiyue"/>
        </w:rPr>
      </w:pPr>
      <w:ins w:id="7362" w:author="ruiyue">
        <w:r>
          <w:lastRenderedPageBreak/>
          <w:t xml:space="preserve">          type: integer</w:t>
        </w:r>
      </w:ins>
    </w:p>
    <w:p w14:paraId="1405A279" w14:textId="77777777" w:rsidR="00C97D6B" w:rsidRDefault="00C97D6B" w:rsidP="00C97D6B">
      <w:pPr>
        <w:pStyle w:val="PL"/>
        <w:rPr>
          <w:ins w:id="7363" w:author="ruiyue"/>
        </w:rPr>
      </w:pPr>
    </w:p>
    <w:p w14:paraId="3736BBDF" w14:textId="77777777" w:rsidR="00C97D6B" w:rsidRDefault="00C97D6B" w:rsidP="00C97D6B">
      <w:pPr>
        <w:pStyle w:val="PL"/>
        <w:rPr>
          <w:ins w:id="7364" w:author="ruiyue"/>
        </w:rPr>
      </w:pPr>
      <w:ins w:id="7365" w:author="ruiyue">
        <w:r>
          <w:t>#-------- Definition of concrete IOCs --------------------------------------------</w:t>
        </w:r>
      </w:ins>
    </w:p>
    <w:p w14:paraId="49D23187" w14:textId="77777777" w:rsidR="00C97D6B" w:rsidRDefault="00C97D6B" w:rsidP="00C97D6B">
      <w:pPr>
        <w:pStyle w:val="PL"/>
        <w:rPr>
          <w:ins w:id="7366" w:author="ruiyue"/>
        </w:rPr>
      </w:pPr>
    </w:p>
    <w:p w14:paraId="1FC2E7E1" w14:textId="77777777" w:rsidR="00C97D6B" w:rsidRDefault="00C97D6B" w:rsidP="00C97D6B">
      <w:pPr>
        <w:pStyle w:val="PL"/>
        <w:rPr>
          <w:ins w:id="7367" w:author="ruiyue"/>
        </w:rPr>
      </w:pPr>
    </w:p>
    <w:p w14:paraId="1346626E" w14:textId="77777777" w:rsidR="00C97D6B" w:rsidRDefault="00C97D6B" w:rsidP="00C97D6B">
      <w:pPr>
        <w:pStyle w:val="PL"/>
        <w:rPr>
          <w:ins w:id="7368" w:author="ruiyue"/>
        </w:rPr>
      </w:pPr>
      <w:ins w:id="7369" w:author="ruiyue">
        <w:r>
          <w:t xml:space="preserve">    </w:t>
        </w:r>
        <w:proofErr w:type="spellStart"/>
        <w:r>
          <w:t>FileDownloadJob</w:t>
        </w:r>
        <w:proofErr w:type="spellEnd"/>
        <w:r>
          <w:t>-Single:</w:t>
        </w:r>
      </w:ins>
    </w:p>
    <w:p w14:paraId="0E3AD893" w14:textId="77777777" w:rsidR="00C97D6B" w:rsidRDefault="00C97D6B" w:rsidP="00C97D6B">
      <w:pPr>
        <w:pStyle w:val="PL"/>
        <w:rPr>
          <w:ins w:id="7370" w:author="ruiyue"/>
        </w:rPr>
      </w:pPr>
      <w:ins w:id="7371" w:author="ruiyue">
        <w:r>
          <w:t xml:space="preserve">      </w:t>
        </w:r>
        <w:proofErr w:type="spellStart"/>
        <w:r>
          <w:t>allOf</w:t>
        </w:r>
        <w:proofErr w:type="spellEnd"/>
        <w:r>
          <w:t>:</w:t>
        </w:r>
      </w:ins>
    </w:p>
    <w:p w14:paraId="0293453D" w14:textId="77777777" w:rsidR="00C97D6B" w:rsidRDefault="00C97D6B" w:rsidP="00C97D6B">
      <w:pPr>
        <w:pStyle w:val="PL"/>
        <w:rPr>
          <w:ins w:id="7372" w:author="ruiyue"/>
        </w:rPr>
      </w:pPr>
      <w:ins w:id="7373" w:author="ruiyue">
        <w:r>
          <w:t xml:space="preserve">        - $ref: 'TS28623_GenericNrm.yaml#/components/schemas/Top'</w:t>
        </w:r>
      </w:ins>
    </w:p>
    <w:p w14:paraId="66D3F3B9" w14:textId="77777777" w:rsidR="00C97D6B" w:rsidRDefault="00C97D6B" w:rsidP="00C97D6B">
      <w:pPr>
        <w:pStyle w:val="PL"/>
        <w:rPr>
          <w:ins w:id="7374" w:author="ruiyue"/>
        </w:rPr>
      </w:pPr>
      <w:ins w:id="7375" w:author="ruiyue">
        <w:r>
          <w:t xml:space="preserve">        - type: object</w:t>
        </w:r>
      </w:ins>
    </w:p>
    <w:p w14:paraId="6C39F3BF" w14:textId="77777777" w:rsidR="00C97D6B" w:rsidRDefault="00C97D6B" w:rsidP="00C97D6B">
      <w:pPr>
        <w:pStyle w:val="PL"/>
        <w:rPr>
          <w:ins w:id="7376" w:author="ruiyue"/>
        </w:rPr>
      </w:pPr>
      <w:ins w:id="7377" w:author="ruiyue">
        <w:r>
          <w:t xml:space="preserve">          properties:</w:t>
        </w:r>
      </w:ins>
    </w:p>
    <w:p w14:paraId="0648DAAE" w14:textId="77777777" w:rsidR="00C97D6B" w:rsidRDefault="00C97D6B" w:rsidP="00C97D6B">
      <w:pPr>
        <w:pStyle w:val="PL"/>
        <w:rPr>
          <w:ins w:id="7378" w:author="ruiyue"/>
        </w:rPr>
      </w:pPr>
      <w:ins w:id="7379" w:author="ruiyue">
        <w:r>
          <w:t xml:space="preserve">            attributes:</w:t>
        </w:r>
      </w:ins>
    </w:p>
    <w:p w14:paraId="33F9F517" w14:textId="77777777" w:rsidR="00C97D6B" w:rsidRDefault="00C97D6B" w:rsidP="00C97D6B">
      <w:pPr>
        <w:pStyle w:val="PL"/>
        <w:rPr>
          <w:ins w:id="7380" w:author="ruiyue"/>
        </w:rPr>
      </w:pPr>
      <w:ins w:id="7381" w:author="ruiyue">
        <w:r>
          <w:t xml:space="preserve">              type: object</w:t>
        </w:r>
      </w:ins>
    </w:p>
    <w:p w14:paraId="173C4FD2" w14:textId="77777777" w:rsidR="00C97D6B" w:rsidRDefault="00C97D6B" w:rsidP="00C97D6B">
      <w:pPr>
        <w:pStyle w:val="PL"/>
        <w:rPr>
          <w:ins w:id="7382" w:author="ruiyue"/>
        </w:rPr>
      </w:pPr>
      <w:ins w:id="7383" w:author="ruiyue">
        <w:r>
          <w:t xml:space="preserve">              properties:</w:t>
        </w:r>
      </w:ins>
    </w:p>
    <w:p w14:paraId="7FCEE44E" w14:textId="77777777" w:rsidR="00C97D6B" w:rsidRDefault="00C97D6B" w:rsidP="00C97D6B">
      <w:pPr>
        <w:pStyle w:val="PL"/>
        <w:rPr>
          <w:ins w:id="7384" w:author="ruiyue"/>
        </w:rPr>
      </w:pPr>
      <w:ins w:id="7385" w:author="ruiyue">
        <w:r>
          <w:t xml:space="preserve">                </w:t>
        </w:r>
        <w:proofErr w:type="spellStart"/>
        <w:r>
          <w:t>fileLocation</w:t>
        </w:r>
        <w:proofErr w:type="spellEnd"/>
        <w:r>
          <w:t>:</w:t>
        </w:r>
      </w:ins>
    </w:p>
    <w:p w14:paraId="3F198D4E" w14:textId="77777777" w:rsidR="00C97D6B" w:rsidRDefault="00C97D6B" w:rsidP="00C97D6B">
      <w:pPr>
        <w:pStyle w:val="PL"/>
        <w:rPr>
          <w:ins w:id="7386" w:author="ruiyue"/>
        </w:rPr>
      </w:pPr>
      <w:ins w:id="7387" w:author="ruiyue">
        <w:r>
          <w:t xml:space="preserve">                  type: string</w:t>
        </w:r>
      </w:ins>
    </w:p>
    <w:p w14:paraId="524EC4AC" w14:textId="77777777" w:rsidR="00C97D6B" w:rsidRDefault="00C97D6B" w:rsidP="00C97D6B">
      <w:pPr>
        <w:pStyle w:val="PL"/>
        <w:rPr>
          <w:ins w:id="7388" w:author="ruiyue"/>
        </w:rPr>
      </w:pPr>
      <w:ins w:id="7389" w:author="ruiyue">
        <w:r>
          <w:t xml:space="preserve">                </w:t>
        </w:r>
        <w:proofErr w:type="spellStart"/>
        <w:r>
          <w:t>notificationRecipientAddress</w:t>
        </w:r>
        <w:proofErr w:type="spellEnd"/>
        <w:r>
          <w:t>:</w:t>
        </w:r>
      </w:ins>
    </w:p>
    <w:p w14:paraId="32DBE46F" w14:textId="77777777" w:rsidR="00C97D6B" w:rsidRDefault="00C97D6B" w:rsidP="00C97D6B">
      <w:pPr>
        <w:pStyle w:val="PL"/>
        <w:rPr>
          <w:ins w:id="7390" w:author="ruiyue"/>
        </w:rPr>
      </w:pPr>
      <w:ins w:id="7391" w:author="ruiyue">
        <w:r>
          <w:t xml:space="preserve">                  $ref: 'TS28623_ComDefs.yaml#/components/schemas/Uri'</w:t>
        </w:r>
      </w:ins>
    </w:p>
    <w:p w14:paraId="38D74A05" w14:textId="77777777" w:rsidR="00C97D6B" w:rsidRDefault="00C97D6B" w:rsidP="00C97D6B">
      <w:pPr>
        <w:pStyle w:val="PL"/>
        <w:rPr>
          <w:ins w:id="7392" w:author="ruiyue"/>
        </w:rPr>
      </w:pPr>
      <w:ins w:id="7393" w:author="ruiyue">
        <w:r>
          <w:t xml:space="preserve">                </w:t>
        </w:r>
        <w:proofErr w:type="spellStart"/>
        <w:r>
          <w:t>cancelJob</w:t>
        </w:r>
        <w:proofErr w:type="spellEnd"/>
        <w:r>
          <w:t>:</w:t>
        </w:r>
      </w:ins>
    </w:p>
    <w:p w14:paraId="363F7789" w14:textId="77777777" w:rsidR="00C97D6B" w:rsidRDefault="00C97D6B" w:rsidP="00C97D6B">
      <w:pPr>
        <w:pStyle w:val="PL"/>
        <w:rPr>
          <w:ins w:id="7394" w:author="ruiyue"/>
        </w:rPr>
      </w:pPr>
      <w:ins w:id="7395" w:author="ruiyue">
        <w:r>
          <w:t xml:space="preserve">                  type: string</w:t>
        </w:r>
      </w:ins>
    </w:p>
    <w:p w14:paraId="3BD994D1" w14:textId="77777777" w:rsidR="00C97D6B" w:rsidRDefault="00C97D6B" w:rsidP="00C97D6B">
      <w:pPr>
        <w:pStyle w:val="PL"/>
        <w:rPr>
          <w:ins w:id="7396" w:author="ruiyue"/>
        </w:rPr>
      </w:pPr>
      <w:ins w:id="7397" w:author="ruiyue">
        <w:r>
          <w:t xml:space="preserve">                  </w:t>
        </w:r>
        <w:proofErr w:type="spellStart"/>
        <w:r>
          <w:t>enum</w:t>
        </w:r>
        <w:proofErr w:type="spellEnd"/>
        <w:r>
          <w:t>:</w:t>
        </w:r>
      </w:ins>
    </w:p>
    <w:p w14:paraId="252EEBCC" w14:textId="77777777" w:rsidR="00C97D6B" w:rsidRDefault="00C97D6B" w:rsidP="00C97D6B">
      <w:pPr>
        <w:pStyle w:val="PL"/>
        <w:rPr>
          <w:ins w:id="7398" w:author="ruiyue"/>
        </w:rPr>
      </w:pPr>
      <w:ins w:id="7399" w:author="ruiyue">
        <w:r>
          <w:t xml:space="preserve">                    - TRUE</w:t>
        </w:r>
      </w:ins>
    </w:p>
    <w:p w14:paraId="1418AABB" w14:textId="77777777" w:rsidR="00C97D6B" w:rsidRDefault="00C97D6B" w:rsidP="00C97D6B">
      <w:pPr>
        <w:pStyle w:val="PL"/>
        <w:rPr>
          <w:ins w:id="7400" w:author="ruiyue"/>
        </w:rPr>
      </w:pPr>
      <w:ins w:id="7401" w:author="ruiyue">
        <w:r>
          <w:t xml:space="preserve">                    - FALSE</w:t>
        </w:r>
      </w:ins>
    </w:p>
    <w:p w14:paraId="115A9590" w14:textId="77777777" w:rsidR="00C97D6B" w:rsidRDefault="00C97D6B" w:rsidP="00C97D6B">
      <w:pPr>
        <w:pStyle w:val="PL"/>
        <w:rPr>
          <w:ins w:id="7402" w:author="ruiyue"/>
        </w:rPr>
      </w:pPr>
      <w:ins w:id="7403" w:author="ruiyue">
        <w:r>
          <w:t xml:space="preserve">                </w:t>
        </w:r>
        <w:proofErr w:type="spellStart"/>
        <w:r>
          <w:t>jobMonitor</w:t>
        </w:r>
        <w:proofErr w:type="spellEnd"/>
        <w:r>
          <w:t>:</w:t>
        </w:r>
      </w:ins>
    </w:p>
    <w:p w14:paraId="5B286FAE" w14:textId="77777777" w:rsidR="00C97D6B" w:rsidRDefault="00C97D6B" w:rsidP="00C97D6B">
      <w:pPr>
        <w:pStyle w:val="PL"/>
        <w:rPr>
          <w:ins w:id="7404" w:author="ruiyue"/>
        </w:rPr>
      </w:pPr>
      <w:ins w:id="7405" w:author="ruiyue">
        <w:r>
          <w:t xml:space="preserve">                  $ref: '#/components/schemas/</w:t>
        </w:r>
        <w:proofErr w:type="spellStart"/>
        <w:r>
          <w:t>FileDownloadJobProcessMonitor</w:t>
        </w:r>
        <w:proofErr w:type="spellEnd"/>
        <w:r>
          <w:t>'</w:t>
        </w:r>
      </w:ins>
    </w:p>
    <w:p w14:paraId="39515328" w14:textId="77777777" w:rsidR="00C97D6B" w:rsidRDefault="00C97D6B" w:rsidP="00C97D6B">
      <w:pPr>
        <w:pStyle w:val="PL"/>
        <w:rPr>
          <w:ins w:id="7406" w:author="ruiyue"/>
        </w:rPr>
      </w:pPr>
      <w:ins w:id="7407" w:author="ruiyue">
        <w:r>
          <w:t xml:space="preserve">    Files-Single:</w:t>
        </w:r>
      </w:ins>
    </w:p>
    <w:p w14:paraId="7FF0036A" w14:textId="77777777" w:rsidR="00C97D6B" w:rsidRDefault="00C97D6B" w:rsidP="00C97D6B">
      <w:pPr>
        <w:pStyle w:val="PL"/>
        <w:rPr>
          <w:ins w:id="7408" w:author="ruiyue"/>
        </w:rPr>
      </w:pPr>
      <w:ins w:id="7409" w:author="ruiyue">
        <w:r>
          <w:t xml:space="preserve">      </w:t>
        </w:r>
        <w:proofErr w:type="spellStart"/>
        <w:r>
          <w:t>allOf</w:t>
        </w:r>
        <w:proofErr w:type="spellEnd"/>
        <w:r>
          <w:t>:</w:t>
        </w:r>
      </w:ins>
    </w:p>
    <w:p w14:paraId="35BFEA33" w14:textId="77777777" w:rsidR="00C97D6B" w:rsidRDefault="00C97D6B" w:rsidP="00C97D6B">
      <w:pPr>
        <w:pStyle w:val="PL"/>
        <w:rPr>
          <w:ins w:id="7410" w:author="ruiyue"/>
        </w:rPr>
      </w:pPr>
      <w:ins w:id="7411" w:author="ruiyue">
        <w:r>
          <w:t xml:space="preserve">        - $ref: 'TS28623_GenericNrm.yaml#/components/schemas/Top'</w:t>
        </w:r>
      </w:ins>
    </w:p>
    <w:p w14:paraId="1E888790" w14:textId="77777777" w:rsidR="00C97D6B" w:rsidRDefault="00C97D6B" w:rsidP="00C97D6B">
      <w:pPr>
        <w:pStyle w:val="PL"/>
        <w:rPr>
          <w:ins w:id="7412" w:author="ruiyue"/>
        </w:rPr>
      </w:pPr>
      <w:ins w:id="7413" w:author="ruiyue">
        <w:r>
          <w:t xml:space="preserve">        - type: object</w:t>
        </w:r>
      </w:ins>
    </w:p>
    <w:p w14:paraId="76C55B67" w14:textId="77777777" w:rsidR="00C97D6B" w:rsidRDefault="00C97D6B" w:rsidP="00C97D6B">
      <w:pPr>
        <w:pStyle w:val="PL"/>
        <w:rPr>
          <w:ins w:id="7414" w:author="ruiyue"/>
        </w:rPr>
      </w:pPr>
      <w:ins w:id="7415" w:author="ruiyue">
        <w:r>
          <w:t xml:space="preserve">          properties:</w:t>
        </w:r>
      </w:ins>
    </w:p>
    <w:p w14:paraId="0C507230" w14:textId="77777777" w:rsidR="00C97D6B" w:rsidRDefault="00C97D6B" w:rsidP="00C97D6B">
      <w:pPr>
        <w:pStyle w:val="PL"/>
        <w:rPr>
          <w:ins w:id="7416" w:author="ruiyue"/>
        </w:rPr>
      </w:pPr>
      <w:ins w:id="7417" w:author="ruiyue">
        <w:r>
          <w:t xml:space="preserve">            attributes:</w:t>
        </w:r>
      </w:ins>
    </w:p>
    <w:p w14:paraId="053940FB" w14:textId="77777777" w:rsidR="00C97D6B" w:rsidRDefault="00C97D6B" w:rsidP="00C97D6B">
      <w:pPr>
        <w:pStyle w:val="PL"/>
        <w:rPr>
          <w:ins w:id="7418" w:author="ruiyue"/>
        </w:rPr>
      </w:pPr>
      <w:ins w:id="7419" w:author="ruiyue">
        <w:r>
          <w:t xml:space="preserve">              type: object</w:t>
        </w:r>
      </w:ins>
    </w:p>
    <w:p w14:paraId="007E90BD" w14:textId="77777777" w:rsidR="00C97D6B" w:rsidRDefault="00C97D6B" w:rsidP="00C97D6B">
      <w:pPr>
        <w:pStyle w:val="PL"/>
        <w:rPr>
          <w:ins w:id="7420" w:author="ruiyue"/>
        </w:rPr>
      </w:pPr>
      <w:ins w:id="7421" w:author="ruiyue">
        <w:r>
          <w:t xml:space="preserve">              properties:</w:t>
        </w:r>
      </w:ins>
    </w:p>
    <w:p w14:paraId="128354F1" w14:textId="77777777" w:rsidR="00C97D6B" w:rsidRDefault="00C97D6B" w:rsidP="00C97D6B">
      <w:pPr>
        <w:pStyle w:val="PL"/>
        <w:rPr>
          <w:ins w:id="7422" w:author="ruiyue"/>
        </w:rPr>
      </w:pPr>
      <w:ins w:id="7423" w:author="ruiyue">
        <w:r>
          <w:t xml:space="preserve">                </w:t>
        </w:r>
        <w:proofErr w:type="spellStart"/>
        <w:r>
          <w:t>numberOfFiles</w:t>
        </w:r>
        <w:proofErr w:type="spellEnd"/>
        <w:r>
          <w:t>:</w:t>
        </w:r>
      </w:ins>
    </w:p>
    <w:p w14:paraId="535E5075" w14:textId="77777777" w:rsidR="00C97D6B" w:rsidRDefault="00C97D6B" w:rsidP="00C97D6B">
      <w:pPr>
        <w:pStyle w:val="PL"/>
        <w:rPr>
          <w:ins w:id="7424" w:author="ruiyue"/>
        </w:rPr>
      </w:pPr>
      <w:ins w:id="7425" w:author="ruiyue">
        <w:r>
          <w:t xml:space="preserve">                  type: integer</w:t>
        </w:r>
      </w:ins>
    </w:p>
    <w:p w14:paraId="6441729A" w14:textId="77777777" w:rsidR="00C97D6B" w:rsidRDefault="00C97D6B" w:rsidP="00C97D6B">
      <w:pPr>
        <w:pStyle w:val="PL"/>
        <w:rPr>
          <w:ins w:id="7426" w:author="ruiyue"/>
        </w:rPr>
      </w:pPr>
      <w:ins w:id="7427" w:author="ruiyue">
        <w:r>
          <w:t xml:space="preserve">                </w:t>
        </w:r>
        <w:proofErr w:type="spellStart"/>
        <w:r>
          <w:t>jobRef</w:t>
        </w:r>
        <w:proofErr w:type="spellEnd"/>
        <w:r>
          <w:t>:</w:t>
        </w:r>
      </w:ins>
    </w:p>
    <w:p w14:paraId="3DD67B3A" w14:textId="77777777" w:rsidR="00C97D6B" w:rsidRDefault="00C97D6B" w:rsidP="00C97D6B">
      <w:pPr>
        <w:pStyle w:val="PL"/>
        <w:rPr>
          <w:ins w:id="7428" w:author="ruiyue"/>
        </w:rPr>
      </w:pPr>
      <w:ins w:id="7429" w:author="ruiyue">
        <w:r>
          <w:t xml:space="preserve">                  $ref: 'TS28623_ComDefs.yaml#/components/schemas/</w:t>
        </w:r>
        <w:proofErr w:type="spellStart"/>
        <w:r>
          <w:t>Dn</w:t>
        </w:r>
        <w:proofErr w:type="spellEnd"/>
        <w:r>
          <w:t>'</w:t>
        </w:r>
      </w:ins>
    </w:p>
    <w:p w14:paraId="68422E85" w14:textId="77777777" w:rsidR="00C97D6B" w:rsidRDefault="00C97D6B" w:rsidP="00C97D6B">
      <w:pPr>
        <w:pStyle w:val="PL"/>
        <w:rPr>
          <w:ins w:id="7430" w:author="ruiyue"/>
        </w:rPr>
      </w:pPr>
      <w:ins w:id="7431" w:author="ruiyue">
        <w:r>
          <w:t xml:space="preserve">                </w:t>
        </w:r>
        <w:proofErr w:type="spellStart"/>
        <w:r>
          <w:t>jobId</w:t>
        </w:r>
        <w:proofErr w:type="spellEnd"/>
        <w:r>
          <w:t>:</w:t>
        </w:r>
      </w:ins>
    </w:p>
    <w:p w14:paraId="4DFF84F9" w14:textId="77777777" w:rsidR="00C97D6B" w:rsidRDefault="00C97D6B" w:rsidP="00C97D6B">
      <w:pPr>
        <w:pStyle w:val="PL"/>
        <w:rPr>
          <w:ins w:id="7432" w:author="ruiyue"/>
        </w:rPr>
      </w:pPr>
      <w:ins w:id="7433" w:author="ruiyue">
        <w:r>
          <w:t xml:space="preserve">                  type: string</w:t>
        </w:r>
      </w:ins>
    </w:p>
    <w:p w14:paraId="5E9D2A6F" w14:textId="77777777" w:rsidR="00C97D6B" w:rsidRDefault="00C97D6B" w:rsidP="00C97D6B">
      <w:pPr>
        <w:pStyle w:val="PL"/>
        <w:rPr>
          <w:ins w:id="7434" w:author="ruiyue"/>
        </w:rPr>
      </w:pPr>
      <w:ins w:id="7435" w:author="ruiyue">
        <w:r>
          <w:t xml:space="preserve">                File:</w:t>
        </w:r>
      </w:ins>
    </w:p>
    <w:p w14:paraId="4E71C654" w14:textId="77777777" w:rsidR="00C97D6B" w:rsidRDefault="00C97D6B" w:rsidP="00C97D6B">
      <w:pPr>
        <w:pStyle w:val="PL"/>
        <w:rPr>
          <w:ins w:id="7436" w:author="ruiyue"/>
        </w:rPr>
      </w:pPr>
      <w:ins w:id="7437" w:author="ruiyue">
        <w:r>
          <w:t xml:space="preserve">                  $ref: '#/components/schemas/File-Multiple'</w:t>
        </w:r>
      </w:ins>
    </w:p>
    <w:p w14:paraId="7DD274D4" w14:textId="77777777" w:rsidR="00C97D6B" w:rsidRDefault="00C97D6B" w:rsidP="00C97D6B">
      <w:pPr>
        <w:pStyle w:val="PL"/>
        <w:rPr>
          <w:ins w:id="7438" w:author="ruiyue"/>
        </w:rPr>
      </w:pPr>
      <w:ins w:id="7439" w:author="ruiyue">
        <w:r>
          <w:t xml:space="preserve">    File-Single:</w:t>
        </w:r>
      </w:ins>
    </w:p>
    <w:p w14:paraId="0DD8F3F0" w14:textId="77777777" w:rsidR="00C97D6B" w:rsidRDefault="00C97D6B" w:rsidP="00C97D6B">
      <w:pPr>
        <w:pStyle w:val="PL"/>
        <w:rPr>
          <w:ins w:id="7440" w:author="ruiyue"/>
        </w:rPr>
      </w:pPr>
      <w:ins w:id="7441" w:author="ruiyue">
        <w:r>
          <w:t xml:space="preserve">      </w:t>
        </w:r>
        <w:proofErr w:type="spellStart"/>
        <w:r>
          <w:t>allOf</w:t>
        </w:r>
        <w:proofErr w:type="spellEnd"/>
        <w:r>
          <w:t>:</w:t>
        </w:r>
      </w:ins>
    </w:p>
    <w:p w14:paraId="5712E8AC" w14:textId="77777777" w:rsidR="00C97D6B" w:rsidRDefault="00C97D6B" w:rsidP="00C97D6B">
      <w:pPr>
        <w:pStyle w:val="PL"/>
        <w:rPr>
          <w:ins w:id="7442" w:author="ruiyue"/>
        </w:rPr>
      </w:pPr>
      <w:ins w:id="7443" w:author="ruiyue">
        <w:r>
          <w:t xml:space="preserve">        - $ref: 'TS28623_GenericNrm.yaml#/components/schemas/Top'</w:t>
        </w:r>
      </w:ins>
    </w:p>
    <w:p w14:paraId="0B74E7F4" w14:textId="77777777" w:rsidR="00C97D6B" w:rsidRDefault="00C97D6B" w:rsidP="00C97D6B">
      <w:pPr>
        <w:pStyle w:val="PL"/>
        <w:rPr>
          <w:ins w:id="7444" w:author="ruiyue"/>
        </w:rPr>
      </w:pPr>
      <w:ins w:id="7445" w:author="ruiyue">
        <w:r>
          <w:t xml:space="preserve">        - type: object</w:t>
        </w:r>
      </w:ins>
    </w:p>
    <w:p w14:paraId="1EF32A79" w14:textId="77777777" w:rsidR="00C97D6B" w:rsidRDefault="00C97D6B" w:rsidP="00C97D6B">
      <w:pPr>
        <w:pStyle w:val="PL"/>
        <w:rPr>
          <w:ins w:id="7446" w:author="ruiyue"/>
        </w:rPr>
      </w:pPr>
      <w:ins w:id="7447" w:author="ruiyue">
        <w:r>
          <w:t xml:space="preserve">          properties:</w:t>
        </w:r>
      </w:ins>
    </w:p>
    <w:p w14:paraId="71B12B96" w14:textId="77777777" w:rsidR="00C97D6B" w:rsidRDefault="00C97D6B" w:rsidP="00C97D6B">
      <w:pPr>
        <w:pStyle w:val="PL"/>
        <w:rPr>
          <w:ins w:id="7448" w:author="ruiyue"/>
        </w:rPr>
      </w:pPr>
      <w:ins w:id="7449" w:author="ruiyue">
        <w:r>
          <w:t xml:space="preserve">            attributes:</w:t>
        </w:r>
      </w:ins>
    </w:p>
    <w:p w14:paraId="34E20C35" w14:textId="77777777" w:rsidR="00C97D6B" w:rsidRDefault="00C97D6B" w:rsidP="00C97D6B">
      <w:pPr>
        <w:pStyle w:val="PL"/>
        <w:rPr>
          <w:ins w:id="7450" w:author="ruiyue"/>
        </w:rPr>
      </w:pPr>
      <w:ins w:id="7451" w:author="ruiyue">
        <w:r>
          <w:t xml:space="preserve">              type: object</w:t>
        </w:r>
      </w:ins>
    </w:p>
    <w:p w14:paraId="5EFB2AB0" w14:textId="77777777" w:rsidR="00C97D6B" w:rsidRDefault="00C97D6B" w:rsidP="00C97D6B">
      <w:pPr>
        <w:pStyle w:val="PL"/>
        <w:rPr>
          <w:ins w:id="7452" w:author="ruiyue"/>
        </w:rPr>
      </w:pPr>
      <w:ins w:id="7453" w:author="ruiyue">
        <w:r>
          <w:t xml:space="preserve">              properties:</w:t>
        </w:r>
      </w:ins>
    </w:p>
    <w:p w14:paraId="64A18F2E" w14:textId="77777777" w:rsidR="00C97D6B" w:rsidRDefault="00C97D6B" w:rsidP="00C97D6B">
      <w:pPr>
        <w:pStyle w:val="PL"/>
        <w:rPr>
          <w:ins w:id="7454" w:author="ruiyue"/>
        </w:rPr>
      </w:pPr>
      <w:ins w:id="7455" w:author="ruiyue">
        <w:r>
          <w:t xml:space="preserve">                </w:t>
        </w:r>
        <w:proofErr w:type="spellStart"/>
        <w:r>
          <w:t>fileLocation</w:t>
        </w:r>
        <w:proofErr w:type="spellEnd"/>
        <w:r>
          <w:t>:</w:t>
        </w:r>
      </w:ins>
    </w:p>
    <w:p w14:paraId="24FED179" w14:textId="77777777" w:rsidR="00C97D6B" w:rsidRDefault="00C97D6B" w:rsidP="00C97D6B">
      <w:pPr>
        <w:pStyle w:val="PL"/>
        <w:rPr>
          <w:ins w:id="7456" w:author="ruiyue"/>
        </w:rPr>
      </w:pPr>
      <w:ins w:id="7457" w:author="ruiyue">
        <w:r>
          <w:t xml:space="preserve">                  $ref: 'TS28623_ComDefs.yaml#/components/schemas/Uri'</w:t>
        </w:r>
      </w:ins>
    </w:p>
    <w:p w14:paraId="5EB6C8CD" w14:textId="77777777" w:rsidR="00C97D6B" w:rsidRDefault="00C97D6B" w:rsidP="00C97D6B">
      <w:pPr>
        <w:pStyle w:val="PL"/>
        <w:rPr>
          <w:ins w:id="7458" w:author="ruiyue"/>
        </w:rPr>
      </w:pPr>
      <w:ins w:id="7459" w:author="ruiyue">
        <w:r>
          <w:t xml:space="preserve">                </w:t>
        </w:r>
        <w:proofErr w:type="spellStart"/>
        <w:r>
          <w:t>fileCompression</w:t>
        </w:r>
        <w:proofErr w:type="spellEnd"/>
        <w:r>
          <w:t>:</w:t>
        </w:r>
      </w:ins>
    </w:p>
    <w:p w14:paraId="25424301" w14:textId="77777777" w:rsidR="00C97D6B" w:rsidRDefault="00C97D6B" w:rsidP="00C97D6B">
      <w:pPr>
        <w:pStyle w:val="PL"/>
        <w:rPr>
          <w:ins w:id="7460" w:author="ruiyue"/>
        </w:rPr>
      </w:pPr>
      <w:ins w:id="7461" w:author="ruiyue">
        <w:r>
          <w:t xml:space="preserve">                  type: string</w:t>
        </w:r>
      </w:ins>
    </w:p>
    <w:p w14:paraId="7A1151BB" w14:textId="77777777" w:rsidR="00C97D6B" w:rsidRDefault="00C97D6B" w:rsidP="00C97D6B">
      <w:pPr>
        <w:pStyle w:val="PL"/>
        <w:rPr>
          <w:ins w:id="7462" w:author="ruiyue"/>
        </w:rPr>
      </w:pPr>
      <w:ins w:id="7463" w:author="ruiyue">
        <w:r>
          <w:t xml:space="preserve">                </w:t>
        </w:r>
        <w:proofErr w:type="spellStart"/>
        <w:r>
          <w:t>fileSize</w:t>
        </w:r>
        <w:proofErr w:type="spellEnd"/>
        <w:r>
          <w:t>:</w:t>
        </w:r>
      </w:ins>
    </w:p>
    <w:p w14:paraId="05796102" w14:textId="77777777" w:rsidR="00C97D6B" w:rsidRDefault="00C97D6B" w:rsidP="00C97D6B">
      <w:pPr>
        <w:pStyle w:val="PL"/>
        <w:rPr>
          <w:ins w:id="7464" w:author="ruiyue"/>
        </w:rPr>
      </w:pPr>
      <w:ins w:id="7465" w:author="ruiyue">
        <w:r>
          <w:t xml:space="preserve">                  type: integer</w:t>
        </w:r>
      </w:ins>
    </w:p>
    <w:p w14:paraId="1C8B36C3" w14:textId="77777777" w:rsidR="00C97D6B" w:rsidRDefault="00C97D6B" w:rsidP="00C97D6B">
      <w:pPr>
        <w:pStyle w:val="PL"/>
        <w:rPr>
          <w:ins w:id="7466" w:author="ruiyue"/>
        </w:rPr>
      </w:pPr>
      <w:ins w:id="7467" w:author="ruiyue">
        <w:r>
          <w:t xml:space="preserve">                </w:t>
        </w:r>
        <w:proofErr w:type="spellStart"/>
        <w:r>
          <w:t>fileDataType</w:t>
        </w:r>
        <w:proofErr w:type="spellEnd"/>
        <w:r>
          <w:t>:</w:t>
        </w:r>
      </w:ins>
    </w:p>
    <w:p w14:paraId="23C090B0" w14:textId="77777777" w:rsidR="00C97D6B" w:rsidRDefault="00C97D6B" w:rsidP="00C97D6B">
      <w:pPr>
        <w:pStyle w:val="PL"/>
        <w:rPr>
          <w:ins w:id="7468" w:author="ruiyue"/>
        </w:rPr>
      </w:pPr>
      <w:ins w:id="7469" w:author="ruiyue">
        <w:r>
          <w:t xml:space="preserve">                  type: string</w:t>
        </w:r>
      </w:ins>
    </w:p>
    <w:p w14:paraId="2D7B6C1B" w14:textId="77777777" w:rsidR="00C97D6B" w:rsidRDefault="00C97D6B" w:rsidP="00C97D6B">
      <w:pPr>
        <w:pStyle w:val="PL"/>
        <w:rPr>
          <w:ins w:id="7470" w:author="ruiyue"/>
        </w:rPr>
      </w:pPr>
      <w:ins w:id="7471" w:author="ruiyue">
        <w:r>
          <w:t xml:space="preserve">                  </w:t>
        </w:r>
        <w:proofErr w:type="spellStart"/>
        <w:r>
          <w:t>enum</w:t>
        </w:r>
        <w:proofErr w:type="spellEnd"/>
        <w:r>
          <w:t>:</w:t>
        </w:r>
      </w:ins>
    </w:p>
    <w:p w14:paraId="72EF1C2D" w14:textId="77777777" w:rsidR="00C97D6B" w:rsidRDefault="00C97D6B" w:rsidP="00C97D6B">
      <w:pPr>
        <w:pStyle w:val="PL"/>
        <w:rPr>
          <w:ins w:id="7472" w:author="ruiyue"/>
        </w:rPr>
      </w:pPr>
      <w:ins w:id="7473" w:author="ruiyue">
        <w:r>
          <w:t xml:space="preserve">                    - PERFORMANCE</w:t>
        </w:r>
      </w:ins>
    </w:p>
    <w:p w14:paraId="5A18D86B" w14:textId="77777777" w:rsidR="00C97D6B" w:rsidRDefault="00C97D6B" w:rsidP="00C97D6B">
      <w:pPr>
        <w:pStyle w:val="PL"/>
        <w:rPr>
          <w:ins w:id="7474" w:author="ruiyue"/>
        </w:rPr>
      </w:pPr>
      <w:ins w:id="7475" w:author="ruiyue">
        <w:r>
          <w:t xml:space="preserve">                    - TRACE</w:t>
        </w:r>
      </w:ins>
    </w:p>
    <w:p w14:paraId="06335445" w14:textId="77777777" w:rsidR="00C97D6B" w:rsidRDefault="00C97D6B" w:rsidP="00C97D6B">
      <w:pPr>
        <w:pStyle w:val="PL"/>
        <w:rPr>
          <w:ins w:id="7476" w:author="ruiyue"/>
        </w:rPr>
      </w:pPr>
      <w:ins w:id="7477" w:author="ruiyue">
        <w:r>
          <w:t xml:space="preserve">                    - ANALYTICS</w:t>
        </w:r>
      </w:ins>
    </w:p>
    <w:p w14:paraId="7A3494E8" w14:textId="77777777" w:rsidR="00C97D6B" w:rsidRDefault="00C97D6B" w:rsidP="00C97D6B">
      <w:pPr>
        <w:pStyle w:val="PL"/>
        <w:rPr>
          <w:ins w:id="7478" w:author="ruiyue"/>
        </w:rPr>
      </w:pPr>
      <w:ins w:id="7479" w:author="ruiyue">
        <w:r>
          <w:t xml:space="preserve">                    - PROPRIETARY</w:t>
        </w:r>
      </w:ins>
    </w:p>
    <w:p w14:paraId="4E41912D" w14:textId="77777777" w:rsidR="00C97D6B" w:rsidRDefault="00C97D6B" w:rsidP="00C97D6B">
      <w:pPr>
        <w:pStyle w:val="PL"/>
        <w:rPr>
          <w:ins w:id="7480" w:author="ruiyue"/>
        </w:rPr>
      </w:pPr>
      <w:ins w:id="7481" w:author="ruiyue">
        <w:r>
          <w:t xml:space="preserve">                </w:t>
        </w:r>
        <w:proofErr w:type="spellStart"/>
        <w:r>
          <w:t>fileFormat</w:t>
        </w:r>
        <w:proofErr w:type="spellEnd"/>
        <w:r>
          <w:t>:</w:t>
        </w:r>
      </w:ins>
    </w:p>
    <w:p w14:paraId="446B3FCB" w14:textId="77777777" w:rsidR="00C97D6B" w:rsidRDefault="00C97D6B" w:rsidP="00C97D6B">
      <w:pPr>
        <w:pStyle w:val="PL"/>
        <w:rPr>
          <w:ins w:id="7482" w:author="ruiyue"/>
        </w:rPr>
      </w:pPr>
      <w:ins w:id="7483" w:author="ruiyue">
        <w:r>
          <w:t xml:space="preserve">                  type: string</w:t>
        </w:r>
      </w:ins>
    </w:p>
    <w:p w14:paraId="617B1D6B" w14:textId="77777777" w:rsidR="00C97D6B" w:rsidRDefault="00C97D6B" w:rsidP="00C97D6B">
      <w:pPr>
        <w:pStyle w:val="PL"/>
        <w:rPr>
          <w:ins w:id="7484" w:author="ruiyue"/>
        </w:rPr>
      </w:pPr>
      <w:ins w:id="7485" w:author="ruiyue">
        <w:r>
          <w:t xml:space="preserve">                </w:t>
        </w:r>
        <w:proofErr w:type="spellStart"/>
        <w:r>
          <w:t>fileReadyTime</w:t>
        </w:r>
        <w:proofErr w:type="spellEnd"/>
        <w:r>
          <w:t>:</w:t>
        </w:r>
      </w:ins>
    </w:p>
    <w:p w14:paraId="4B24876F" w14:textId="77777777" w:rsidR="00C97D6B" w:rsidRDefault="00C97D6B" w:rsidP="00C97D6B">
      <w:pPr>
        <w:pStyle w:val="PL"/>
        <w:rPr>
          <w:ins w:id="7486" w:author="ruiyue"/>
        </w:rPr>
      </w:pPr>
      <w:ins w:id="7487" w:author="ruiyue">
        <w:r>
          <w:t xml:space="preserve">                  $ref: 'TS28623_ComDefs.yaml#/components/schemas/</w:t>
        </w:r>
        <w:proofErr w:type="spellStart"/>
        <w:r>
          <w:t>DateTime</w:t>
        </w:r>
        <w:proofErr w:type="spellEnd"/>
        <w:r>
          <w:t>'</w:t>
        </w:r>
      </w:ins>
    </w:p>
    <w:p w14:paraId="536C86F0" w14:textId="77777777" w:rsidR="00C97D6B" w:rsidRDefault="00C97D6B" w:rsidP="00C97D6B">
      <w:pPr>
        <w:pStyle w:val="PL"/>
        <w:rPr>
          <w:ins w:id="7488" w:author="ruiyue"/>
        </w:rPr>
      </w:pPr>
      <w:ins w:id="7489" w:author="ruiyue">
        <w:r>
          <w:t xml:space="preserve">                </w:t>
        </w:r>
        <w:proofErr w:type="spellStart"/>
        <w:r>
          <w:t>fileExpirationTime</w:t>
        </w:r>
        <w:proofErr w:type="spellEnd"/>
        <w:r>
          <w:t>:</w:t>
        </w:r>
      </w:ins>
    </w:p>
    <w:p w14:paraId="05818852" w14:textId="77777777" w:rsidR="00C97D6B" w:rsidRDefault="00C97D6B" w:rsidP="00C97D6B">
      <w:pPr>
        <w:pStyle w:val="PL"/>
        <w:rPr>
          <w:ins w:id="7490" w:author="ruiyue"/>
        </w:rPr>
      </w:pPr>
      <w:ins w:id="7491" w:author="ruiyue">
        <w:r>
          <w:t xml:space="preserve">                  $ref: 'TS28623_ComDefs.yaml#/components/schemas/</w:t>
        </w:r>
        <w:proofErr w:type="spellStart"/>
        <w:r>
          <w:t>DateTime</w:t>
        </w:r>
        <w:proofErr w:type="spellEnd"/>
        <w:r>
          <w:t>'</w:t>
        </w:r>
      </w:ins>
    </w:p>
    <w:p w14:paraId="5557712D" w14:textId="77777777" w:rsidR="00C97D6B" w:rsidRDefault="00C97D6B" w:rsidP="00C97D6B">
      <w:pPr>
        <w:pStyle w:val="PL"/>
        <w:rPr>
          <w:ins w:id="7492" w:author="ruiyue"/>
        </w:rPr>
      </w:pPr>
      <w:ins w:id="7493" w:author="ruiyue">
        <w:r>
          <w:t xml:space="preserve">                </w:t>
        </w:r>
        <w:proofErr w:type="spellStart"/>
        <w:r>
          <w:t>fileContent</w:t>
        </w:r>
        <w:proofErr w:type="spellEnd"/>
        <w:r>
          <w:t>:</w:t>
        </w:r>
      </w:ins>
    </w:p>
    <w:p w14:paraId="169DBED1" w14:textId="77777777" w:rsidR="00C97D6B" w:rsidRDefault="00C97D6B" w:rsidP="00C97D6B">
      <w:pPr>
        <w:pStyle w:val="PL"/>
        <w:rPr>
          <w:ins w:id="7494" w:author="ruiyue"/>
        </w:rPr>
      </w:pPr>
      <w:ins w:id="7495" w:author="ruiyue">
        <w:r>
          <w:t xml:space="preserve">                  type: string</w:t>
        </w:r>
      </w:ins>
    </w:p>
    <w:p w14:paraId="3CAE07E1" w14:textId="77777777" w:rsidR="00C97D6B" w:rsidRDefault="00C97D6B" w:rsidP="00C97D6B">
      <w:pPr>
        <w:pStyle w:val="PL"/>
        <w:rPr>
          <w:ins w:id="7496" w:author="ruiyue"/>
        </w:rPr>
      </w:pPr>
      <w:ins w:id="7497" w:author="ruiyue">
        <w:r>
          <w:t xml:space="preserve">                </w:t>
        </w:r>
        <w:proofErr w:type="spellStart"/>
        <w:r>
          <w:t>jobRef</w:t>
        </w:r>
        <w:proofErr w:type="spellEnd"/>
        <w:r>
          <w:t>:</w:t>
        </w:r>
      </w:ins>
    </w:p>
    <w:p w14:paraId="7B71262A" w14:textId="77777777" w:rsidR="00C97D6B" w:rsidRDefault="00C97D6B" w:rsidP="00C97D6B">
      <w:pPr>
        <w:pStyle w:val="PL"/>
        <w:rPr>
          <w:ins w:id="7498" w:author="ruiyue"/>
        </w:rPr>
      </w:pPr>
      <w:ins w:id="7499" w:author="ruiyue">
        <w:r>
          <w:t xml:space="preserve">                  $ref: 'TS28623_ComDefs.yaml#/components/schemas/</w:t>
        </w:r>
        <w:proofErr w:type="spellStart"/>
        <w:r>
          <w:t>Dn</w:t>
        </w:r>
        <w:proofErr w:type="spellEnd"/>
        <w:r>
          <w:t>'</w:t>
        </w:r>
      </w:ins>
    </w:p>
    <w:p w14:paraId="3ED21AE2" w14:textId="77777777" w:rsidR="00C97D6B" w:rsidRDefault="00C97D6B" w:rsidP="00C97D6B">
      <w:pPr>
        <w:pStyle w:val="PL"/>
        <w:rPr>
          <w:ins w:id="7500" w:author="ruiyue"/>
        </w:rPr>
      </w:pPr>
      <w:ins w:id="7501" w:author="ruiyue">
        <w:r>
          <w:t xml:space="preserve">                </w:t>
        </w:r>
        <w:proofErr w:type="spellStart"/>
        <w:r>
          <w:t>jobId</w:t>
        </w:r>
        <w:proofErr w:type="spellEnd"/>
        <w:r>
          <w:t>:</w:t>
        </w:r>
      </w:ins>
    </w:p>
    <w:p w14:paraId="1D5E333C" w14:textId="77777777" w:rsidR="00C97D6B" w:rsidRDefault="00C97D6B" w:rsidP="00C97D6B">
      <w:pPr>
        <w:pStyle w:val="PL"/>
        <w:rPr>
          <w:ins w:id="7502" w:author="ruiyue"/>
        </w:rPr>
      </w:pPr>
      <w:ins w:id="7503" w:author="ruiyue">
        <w:r>
          <w:t xml:space="preserve">                  type: string</w:t>
        </w:r>
      </w:ins>
    </w:p>
    <w:p w14:paraId="41E04430" w14:textId="77777777" w:rsidR="00C97D6B" w:rsidRDefault="00C97D6B" w:rsidP="00C97D6B">
      <w:pPr>
        <w:pStyle w:val="PL"/>
        <w:rPr>
          <w:ins w:id="7504" w:author="ruiyue"/>
        </w:rPr>
      </w:pPr>
      <w:ins w:id="7505" w:author="ruiyue">
        <w:r>
          <w:t xml:space="preserve"> </w:t>
        </w:r>
      </w:ins>
    </w:p>
    <w:p w14:paraId="53A4B28A" w14:textId="77777777" w:rsidR="00C97D6B" w:rsidRDefault="00C97D6B" w:rsidP="00C97D6B">
      <w:pPr>
        <w:pStyle w:val="PL"/>
        <w:rPr>
          <w:ins w:id="7506" w:author="ruiyue"/>
        </w:rPr>
      </w:pPr>
      <w:ins w:id="7507" w:author="ruiyue">
        <w:r>
          <w:t xml:space="preserve">            </w:t>
        </w:r>
      </w:ins>
    </w:p>
    <w:p w14:paraId="70622E73" w14:textId="77777777" w:rsidR="00C97D6B" w:rsidRDefault="00C97D6B" w:rsidP="00C97D6B">
      <w:pPr>
        <w:pStyle w:val="PL"/>
        <w:rPr>
          <w:ins w:id="7508" w:author="ruiyue"/>
        </w:rPr>
      </w:pPr>
    </w:p>
    <w:p w14:paraId="019CD536" w14:textId="77777777" w:rsidR="00C97D6B" w:rsidRDefault="00C97D6B" w:rsidP="00C97D6B">
      <w:pPr>
        <w:pStyle w:val="PL"/>
        <w:rPr>
          <w:ins w:id="7509" w:author="ruiyue"/>
        </w:rPr>
      </w:pPr>
      <w:ins w:id="7510" w:author="ruiyue">
        <w:r>
          <w:t>#-------- Definition of YAML arrays for name-contained IOCs ----------------------</w:t>
        </w:r>
      </w:ins>
    </w:p>
    <w:p w14:paraId="78AC2D97" w14:textId="77777777" w:rsidR="00C97D6B" w:rsidRDefault="00C97D6B" w:rsidP="00C97D6B">
      <w:pPr>
        <w:pStyle w:val="PL"/>
        <w:rPr>
          <w:ins w:id="7511" w:author="ruiyue"/>
        </w:rPr>
      </w:pPr>
    </w:p>
    <w:p w14:paraId="005DE3CF" w14:textId="77777777" w:rsidR="00C97D6B" w:rsidRDefault="00C97D6B" w:rsidP="00C97D6B">
      <w:pPr>
        <w:pStyle w:val="PL"/>
        <w:rPr>
          <w:ins w:id="7512" w:author="ruiyue"/>
        </w:rPr>
      </w:pPr>
      <w:ins w:id="7513" w:author="ruiyue">
        <w:r>
          <w:lastRenderedPageBreak/>
          <w:t xml:space="preserve">    </w:t>
        </w:r>
        <w:proofErr w:type="spellStart"/>
        <w:r>
          <w:t>FileDownloadJob</w:t>
        </w:r>
        <w:proofErr w:type="spellEnd"/>
        <w:r>
          <w:t>-Multiple:</w:t>
        </w:r>
      </w:ins>
    </w:p>
    <w:p w14:paraId="2CF93512" w14:textId="77777777" w:rsidR="00C97D6B" w:rsidRDefault="00C97D6B" w:rsidP="00C97D6B">
      <w:pPr>
        <w:pStyle w:val="PL"/>
        <w:rPr>
          <w:ins w:id="7514" w:author="ruiyue"/>
        </w:rPr>
      </w:pPr>
      <w:ins w:id="7515" w:author="ruiyue">
        <w:r>
          <w:t xml:space="preserve">      type: array</w:t>
        </w:r>
      </w:ins>
    </w:p>
    <w:p w14:paraId="6F75C835" w14:textId="77777777" w:rsidR="00C97D6B" w:rsidRDefault="00C97D6B" w:rsidP="00C97D6B">
      <w:pPr>
        <w:pStyle w:val="PL"/>
        <w:rPr>
          <w:ins w:id="7516" w:author="ruiyue"/>
        </w:rPr>
      </w:pPr>
      <w:ins w:id="7517" w:author="ruiyue">
        <w:r>
          <w:t xml:space="preserve">      items:</w:t>
        </w:r>
      </w:ins>
    </w:p>
    <w:p w14:paraId="148E8B39" w14:textId="77777777" w:rsidR="00C97D6B" w:rsidRDefault="00C97D6B" w:rsidP="00C97D6B">
      <w:pPr>
        <w:pStyle w:val="PL"/>
        <w:rPr>
          <w:ins w:id="7518" w:author="ruiyue"/>
        </w:rPr>
      </w:pPr>
      <w:ins w:id="7519" w:author="ruiyue">
        <w:r>
          <w:t xml:space="preserve">        $ref: '#/components/schemas/</w:t>
        </w:r>
        <w:proofErr w:type="spellStart"/>
        <w:r>
          <w:t>FileDownloadJob</w:t>
        </w:r>
        <w:proofErr w:type="spellEnd"/>
        <w:r>
          <w:t>-Single'</w:t>
        </w:r>
      </w:ins>
    </w:p>
    <w:p w14:paraId="3B7FC7D3" w14:textId="77777777" w:rsidR="00C97D6B" w:rsidRDefault="00C97D6B" w:rsidP="00C97D6B">
      <w:pPr>
        <w:pStyle w:val="PL"/>
        <w:rPr>
          <w:ins w:id="7520" w:author="ruiyue"/>
        </w:rPr>
      </w:pPr>
      <w:ins w:id="7521" w:author="ruiyue">
        <w:r>
          <w:t xml:space="preserve">    Files-Multiple:</w:t>
        </w:r>
      </w:ins>
    </w:p>
    <w:p w14:paraId="3021B362" w14:textId="77777777" w:rsidR="00C97D6B" w:rsidRDefault="00C97D6B" w:rsidP="00C97D6B">
      <w:pPr>
        <w:pStyle w:val="PL"/>
        <w:rPr>
          <w:ins w:id="7522" w:author="ruiyue"/>
        </w:rPr>
      </w:pPr>
      <w:ins w:id="7523" w:author="ruiyue">
        <w:r>
          <w:t xml:space="preserve">      type: array</w:t>
        </w:r>
      </w:ins>
    </w:p>
    <w:p w14:paraId="17EB8641" w14:textId="77777777" w:rsidR="00C97D6B" w:rsidRDefault="00C97D6B" w:rsidP="00C97D6B">
      <w:pPr>
        <w:pStyle w:val="PL"/>
        <w:rPr>
          <w:ins w:id="7524" w:author="ruiyue"/>
        </w:rPr>
      </w:pPr>
      <w:ins w:id="7525" w:author="ruiyue">
        <w:r>
          <w:t xml:space="preserve">      items:</w:t>
        </w:r>
      </w:ins>
    </w:p>
    <w:p w14:paraId="418A2250" w14:textId="77777777" w:rsidR="00C97D6B" w:rsidRDefault="00C97D6B" w:rsidP="00C97D6B">
      <w:pPr>
        <w:pStyle w:val="PL"/>
        <w:rPr>
          <w:ins w:id="7526" w:author="ruiyue"/>
        </w:rPr>
      </w:pPr>
      <w:ins w:id="7527" w:author="ruiyue">
        <w:r>
          <w:t xml:space="preserve">        $ref: '#/components/schemas/Files-Single'</w:t>
        </w:r>
      </w:ins>
    </w:p>
    <w:p w14:paraId="6B532177" w14:textId="77777777" w:rsidR="00C97D6B" w:rsidRDefault="00C97D6B" w:rsidP="00C97D6B">
      <w:pPr>
        <w:pStyle w:val="PL"/>
        <w:rPr>
          <w:ins w:id="7528" w:author="ruiyue"/>
        </w:rPr>
      </w:pPr>
      <w:ins w:id="7529" w:author="ruiyue">
        <w:r>
          <w:t xml:space="preserve">    File-Multiple:</w:t>
        </w:r>
      </w:ins>
    </w:p>
    <w:p w14:paraId="6F37BA3A" w14:textId="77777777" w:rsidR="00C97D6B" w:rsidRDefault="00C97D6B" w:rsidP="00C97D6B">
      <w:pPr>
        <w:pStyle w:val="PL"/>
        <w:rPr>
          <w:ins w:id="7530" w:author="ruiyue"/>
        </w:rPr>
      </w:pPr>
      <w:ins w:id="7531" w:author="ruiyue">
        <w:r>
          <w:t xml:space="preserve">      type: array</w:t>
        </w:r>
      </w:ins>
    </w:p>
    <w:p w14:paraId="47F047C5" w14:textId="77777777" w:rsidR="00C97D6B" w:rsidRDefault="00C97D6B" w:rsidP="00C97D6B">
      <w:pPr>
        <w:pStyle w:val="PL"/>
        <w:rPr>
          <w:ins w:id="7532" w:author="ruiyue"/>
        </w:rPr>
      </w:pPr>
      <w:ins w:id="7533" w:author="ruiyue">
        <w:r>
          <w:t xml:space="preserve">      items:</w:t>
        </w:r>
      </w:ins>
    </w:p>
    <w:p w14:paraId="67FE1E6A" w14:textId="77777777" w:rsidR="00C97D6B" w:rsidRDefault="00C97D6B" w:rsidP="00C97D6B">
      <w:pPr>
        <w:pStyle w:val="PL"/>
        <w:rPr>
          <w:ins w:id="7534" w:author="ruiyue"/>
        </w:rPr>
      </w:pPr>
      <w:ins w:id="7535" w:author="ruiyue">
        <w:r>
          <w:t xml:space="preserve">        $ref: '#/components/schemas/File-Single'</w:t>
        </w:r>
      </w:ins>
    </w:p>
    <w:p w14:paraId="1AE1BE26" w14:textId="77777777" w:rsidR="00C97D6B" w:rsidRDefault="00C97D6B" w:rsidP="00C97D6B">
      <w:pPr>
        <w:pStyle w:val="PL"/>
        <w:rPr>
          <w:ins w:id="7536" w:author="ruiyue"/>
        </w:rPr>
      </w:pPr>
    </w:p>
    <w:p w14:paraId="61487206" w14:textId="77777777" w:rsidR="00C97D6B" w:rsidRDefault="00C97D6B" w:rsidP="00C97D6B">
      <w:pPr>
        <w:pStyle w:val="PL"/>
        <w:rPr>
          <w:ins w:id="7537" w:author="ruiyue"/>
        </w:rPr>
      </w:pPr>
    </w:p>
    <w:p w14:paraId="334B2F31" w14:textId="77777777" w:rsidR="00C97D6B" w:rsidRDefault="00C97D6B" w:rsidP="00C97D6B">
      <w:pPr>
        <w:pStyle w:val="PL"/>
        <w:rPr>
          <w:ins w:id="7538" w:author="ruiyue"/>
        </w:rPr>
      </w:pPr>
    </w:p>
    <w:p w14:paraId="665E2A90" w14:textId="77777777" w:rsidR="00C97D6B" w:rsidRDefault="00C97D6B" w:rsidP="00C97D6B">
      <w:pPr>
        <w:pStyle w:val="PL"/>
        <w:rPr>
          <w:ins w:id="7539" w:author="ruiyue"/>
        </w:rPr>
      </w:pPr>
      <w:ins w:id="7540" w:author="ruiyue">
        <w:r>
          <w:t>#-------- Definitions in TS 28.623 for TS 28.532 ---------------------------------</w:t>
        </w:r>
      </w:ins>
    </w:p>
    <w:p w14:paraId="4593C641" w14:textId="77777777" w:rsidR="00C97D6B" w:rsidRDefault="00C97D6B" w:rsidP="00C97D6B">
      <w:pPr>
        <w:pStyle w:val="PL"/>
        <w:rPr>
          <w:ins w:id="7541" w:author="ruiyue"/>
        </w:rPr>
      </w:pPr>
      <w:ins w:id="7542" w:author="ruiyue">
        <w:r>
          <w:t xml:space="preserve">    resources-</w:t>
        </w:r>
        <w:proofErr w:type="spellStart"/>
        <w:r>
          <w:t>FileMgmtNrm</w:t>
        </w:r>
        <w:proofErr w:type="spellEnd"/>
        <w:r>
          <w:t>:</w:t>
        </w:r>
      </w:ins>
    </w:p>
    <w:p w14:paraId="512993B0" w14:textId="77777777" w:rsidR="00C97D6B" w:rsidRDefault="00C97D6B" w:rsidP="00C97D6B">
      <w:pPr>
        <w:pStyle w:val="PL"/>
        <w:rPr>
          <w:ins w:id="7543" w:author="ruiyue"/>
        </w:rPr>
      </w:pPr>
      <w:ins w:id="7544" w:author="ruiyue">
        <w:r>
          <w:t xml:space="preserve">      </w:t>
        </w:r>
        <w:proofErr w:type="spellStart"/>
        <w:r>
          <w:t>oneOf</w:t>
        </w:r>
        <w:proofErr w:type="spellEnd"/>
        <w:r>
          <w:t>:</w:t>
        </w:r>
      </w:ins>
    </w:p>
    <w:p w14:paraId="4313AC3E" w14:textId="77777777" w:rsidR="00C97D6B" w:rsidRDefault="00C97D6B" w:rsidP="00C97D6B">
      <w:pPr>
        <w:pStyle w:val="PL"/>
        <w:rPr>
          <w:ins w:id="7545" w:author="ruiyue"/>
        </w:rPr>
      </w:pPr>
      <w:ins w:id="7546" w:author="ruiyue">
        <w:r>
          <w:t xml:space="preserve">       - $ref: '#/components/schemas/</w:t>
        </w:r>
        <w:proofErr w:type="spellStart"/>
        <w:r>
          <w:t>FileDownloadJob</w:t>
        </w:r>
        <w:proofErr w:type="spellEnd"/>
        <w:r>
          <w:t>-Single'</w:t>
        </w:r>
      </w:ins>
    </w:p>
    <w:p w14:paraId="64C3902D" w14:textId="77777777" w:rsidR="00C97D6B" w:rsidRDefault="00C97D6B" w:rsidP="00C97D6B">
      <w:pPr>
        <w:pStyle w:val="PL"/>
        <w:rPr>
          <w:ins w:id="7547" w:author="ruiyue"/>
        </w:rPr>
      </w:pPr>
      <w:ins w:id="7548" w:author="ruiyue">
        <w:r>
          <w:t xml:space="preserve">       - $ref: '#/components/schemas/Files-Single'    </w:t>
        </w:r>
      </w:ins>
    </w:p>
    <w:p w14:paraId="3D7EFD64" w14:textId="77777777" w:rsidR="00C97D6B" w:rsidRDefault="00C97D6B" w:rsidP="00C97D6B">
      <w:pPr>
        <w:pStyle w:val="PL"/>
        <w:rPr>
          <w:ins w:id="7549" w:author="ruiyue"/>
        </w:rPr>
      </w:pPr>
      <w:ins w:id="7550" w:author="ruiyue">
        <w:r>
          <w:t xml:space="preserve">       - $ref: '#/components/schemas/File-Single'</w:t>
        </w:r>
      </w:ins>
    </w:p>
    <w:p w14:paraId="4BCBC682" w14:textId="77777777" w:rsidR="00C97D6B" w:rsidRDefault="00C97D6B" w:rsidP="00C97D6B">
      <w:pPr>
        <w:pStyle w:val="PL"/>
        <w:rPr>
          <w:ins w:id="7551" w:author="ruiyue"/>
        </w:rPr>
      </w:pPr>
      <w:ins w:id="7552" w:author="ruiyue">
        <w:r>
          <w:t xml:space="preserve">       </w:t>
        </w:r>
      </w:ins>
    </w:p>
    <w:p w14:paraId="638B599E" w14:textId="77777777" w:rsidR="00C97D6B" w:rsidRDefault="00C97D6B" w:rsidP="00C97D6B">
      <w:pPr>
        <w:pStyle w:val="PL"/>
      </w:pPr>
    </w:p>
    <w:p w14:paraId="317C125F" w14:textId="73F9EDEB" w:rsidR="00C2211A" w:rsidRDefault="00C97D6B" w:rsidP="00C97D6B">
      <w:pPr>
        <w:pStyle w:val="PL"/>
        <w:rPr>
          <w:ins w:id="7553" w:author="Huawei" w:date="2023-08-01T14:20:00Z"/>
        </w:rPr>
      </w:pPr>
      <w:r w:rsidRPr="002A399E">
        <w:rPr>
          <w:rFonts w:cstheme="minorBidi"/>
          <w:szCs w:val="22"/>
          <w:lang w:val="en-US"/>
        </w:rPr>
        <w:t>&lt;CODE ENDS&gt;</w:t>
      </w:r>
    </w:p>
    <w:p w14:paraId="37DC75DB" w14:textId="77777777" w:rsidR="00C2211A" w:rsidRPr="00C2211A" w:rsidRDefault="00C2211A" w:rsidP="001D6549">
      <w:pPr>
        <w:pStyle w:val="PL"/>
        <w:rPr>
          <w:ins w:id="7554" w:author="ruiyue"/>
        </w:rPr>
      </w:pPr>
    </w:p>
    <w:p w14:paraId="5C1B778D" w14:textId="054DDF84" w:rsidR="001D6549" w:rsidRDefault="001D6549" w:rsidP="001D6549">
      <w:pPr>
        <w:pStyle w:val="PL"/>
        <w:rPr>
          <w:ins w:id="7555" w:author="ruiyue"/>
        </w:rPr>
      </w:pPr>
      <w:ins w:id="7556" w:author="ruiyue">
        <w:r>
          <w:t xml:space="preserve">   </w:t>
        </w:r>
      </w:ins>
    </w:p>
    <w:p w14:paraId="7B002A18" w14:textId="65B4DB55" w:rsidR="00337043" w:rsidRPr="001D6549" w:rsidRDefault="00337043" w:rsidP="00A4619C">
      <w:pPr>
        <w:pStyle w:val="PL"/>
        <w:rPr>
          <w:ins w:id="7557" w:author="Huawei" w:date="2023-05-17T16:07:00Z"/>
        </w:rPr>
      </w:pPr>
    </w:p>
    <w:p w14:paraId="72D2D752" w14:textId="7483BD0E" w:rsidR="00337043" w:rsidRDefault="00337043" w:rsidP="00337043">
      <w:pPr>
        <w:pStyle w:val="2"/>
        <w:rPr>
          <w:ins w:id="7558" w:author="Huawei" w:date="2023-05-17T16:07:00Z"/>
          <w:lang w:val="en-US" w:eastAsia="zh-CN"/>
        </w:rPr>
      </w:pPr>
      <w:ins w:id="7559" w:author="Huawei" w:date="2023-05-17T16:07:00Z">
        <w:r>
          <w:rPr>
            <w:lang w:eastAsia="zh-CN"/>
          </w:rPr>
          <w:t>C.4.</w:t>
        </w:r>
      </w:ins>
      <w:ins w:id="7560" w:author="Huawei" w:date="2023-05-19T11:35:00Z">
        <w:r w:rsidR="00415564">
          <w:rPr>
            <w:lang w:eastAsia="zh-CN"/>
          </w:rPr>
          <w:t>11</w:t>
        </w:r>
      </w:ins>
      <w:ins w:id="7561" w:author="Huawei" w:date="2023-05-17T16:07:00Z">
        <w:r>
          <w:rPr>
            <w:lang w:eastAsia="zh-CN"/>
          </w:rPr>
          <w:tab/>
        </w:r>
        <w:proofErr w:type="spellStart"/>
        <w:r w:rsidRPr="00337043">
          <w:rPr>
            <w:lang w:val="en-US" w:eastAsia="zh-CN"/>
          </w:rPr>
          <w:t>OpenAPI</w:t>
        </w:r>
        <w:proofErr w:type="spellEnd"/>
        <w:r w:rsidRPr="00337043">
          <w:rPr>
            <w:lang w:val="en-US" w:eastAsia="zh-CN"/>
          </w:rPr>
          <w:t xml:space="preserve"> document "</w:t>
        </w:r>
        <w:r w:rsidRPr="00337043">
          <w:rPr>
            <w:lang w:eastAsia="zh-CN"/>
          </w:rPr>
          <w:t xml:space="preserve"> </w:t>
        </w:r>
      </w:ins>
      <w:ins w:id="7562" w:author="Huawei" w:date="2023-05-17T16:08:00Z">
        <w:r w:rsidRPr="00337043">
          <w:rPr>
            <w:lang w:eastAsia="zh-CN"/>
          </w:rPr>
          <w:t>TS28623_ManagementDataCollectionNrm.yaml</w:t>
        </w:r>
      </w:ins>
      <w:ins w:id="7563" w:author="Huawei" w:date="2023-05-17T16:07:00Z">
        <w:r w:rsidRPr="00337043">
          <w:rPr>
            <w:lang w:val="en-US" w:eastAsia="zh-CN"/>
          </w:rPr>
          <w:t xml:space="preserve"> "</w:t>
        </w:r>
      </w:ins>
    </w:p>
    <w:p w14:paraId="6120C27C" w14:textId="77777777" w:rsidR="00C97D6B" w:rsidRPr="008F7C23" w:rsidRDefault="00C97D6B" w:rsidP="00C97D6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0D1F972" w14:textId="77777777" w:rsidR="00C97D6B" w:rsidRDefault="00C97D6B" w:rsidP="00C97D6B">
      <w:pPr>
        <w:pStyle w:val="PL"/>
        <w:rPr>
          <w:ins w:id="7564" w:author="ruiyue"/>
        </w:rPr>
      </w:pPr>
      <w:proofErr w:type="spellStart"/>
      <w:ins w:id="7565" w:author="ruiyue">
        <w:r>
          <w:t>openapi</w:t>
        </w:r>
        <w:proofErr w:type="spellEnd"/>
        <w:r>
          <w:t>: 3.0.1</w:t>
        </w:r>
      </w:ins>
    </w:p>
    <w:p w14:paraId="525B618E" w14:textId="77777777" w:rsidR="00C97D6B" w:rsidRDefault="00C97D6B" w:rsidP="00C97D6B">
      <w:pPr>
        <w:pStyle w:val="PL"/>
        <w:rPr>
          <w:ins w:id="7566" w:author="ruiyue"/>
        </w:rPr>
      </w:pPr>
      <w:ins w:id="7567" w:author="ruiyue">
        <w:r>
          <w:t>info:</w:t>
        </w:r>
      </w:ins>
    </w:p>
    <w:p w14:paraId="16BA67F2" w14:textId="77777777" w:rsidR="00C97D6B" w:rsidRDefault="00C97D6B" w:rsidP="00C97D6B">
      <w:pPr>
        <w:pStyle w:val="PL"/>
        <w:rPr>
          <w:ins w:id="7568" w:author="ruiyue"/>
        </w:rPr>
      </w:pPr>
      <w:ins w:id="7569" w:author="ruiyue">
        <w:r>
          <w:t xml:space="preserve">  title: Management Data Collection NRM</w:t>
        </w:r>
      </w:ins>
    </w:p>
    <w:p w14:paraId="08325CD9" w14:textId="77777777" w:rsidR="00C97D6B" w:rsidRDefault="00C97D6B" w:rsidP="00C97D6B">
      <w:pPr>
        <w:pStyle w:val="PL"/>
        <w:rPr>
          <w:ins w:id="7570" w:author="ruiyue"/>
        </w:rPr>
      </w:pPr>
      <w:ins w:id="7571" w:author="ruiyue">
        <w:r>
          <w:t xml:space="preserve">  version: 18.4.0</w:t>
        </w:r>
      </w:ins>
    </w:p>
    <w:p w14:paraId="0F20B193" w14:textId="77777777" w:rsidR="00C97D6B" w:rsidRDefault="00C97D6B" w:rsidP="00C97D6B">
      <w:pPr>
        <w:pStyle w:val="PL"/>
        <w:rPr>
          <w:ins w:id="7572" w:author="ruiyue"/>
        </w:rPr>
      </w:pPr>
      <w:ins w:id="7573" w:author="ruiyue">
        <w:r>
          <w:t xml:space="preserve">  description: &gt;-</w:t>
        </w:r>
      </w:ins>
    </w:p>
    <w:p w14:paraId="7449057A" w14:textId="77777777" w:rsidR="00C97D6B" w:rsidRDefault="00C97D6B" w:rsidP="00C97D6B">
      <w:pPr>
        <w:pStyle w:val="PL"/>
        <w:rPr>
          <w:ins w:id="7574" w:author="ruiyue"/>
        </w:rPr>
      </w:pPr>
      <w:ins w:id="7575" w:author="ruiyue">
        <w:r>
          <w:t xml:space="preserve">    OAS 3.0.1 definition of the Management Data Collection NRM fragment</w:t>
        </w:r>
      </w:ins>
    </w:p>
    <w:p w14:paraId="3064188D" w14:textId="77777777" w:rsidR="00C97D6B" w:rsidRDefault="00C97D6B" w:rsidP="00C97D6B">
      <w:pPr>
        <w:pStyle w:val="PL"/>
        <w:rPr>
          <w:ins w:id="7576" w:author="ruiyue"/>
        </w:rPr>
      </w:pPr>
      <w:ins w:id="7577" w:author="ruiyue">
        <w:r>
          <w:t xml:space="preserve">    Â© 2023, 3GPP Organizational Partners (ARIB, ATIS, CCSA, ETSI, TSDSI, TTA, TTC).</w:t>
        </w:r>
      </w:ins>
    </w:p>
    <w:p w14:paraId="0B0E9D30" w14:textId="77777777" w:rsidR="00C97D6B" w:rsidRDefault="00C97D6B" w:rsidP="00C97D6B">
      <w:pPr>
        <w:pStyle w:val="PL"/>
        <w:rPr>
          <w:ins w:id="7578" w:author="ruiyue"/>
        </w:rPr>
      </w:pPr>
      <w:ins w:id="7579" w:author="ruiyue">
        <w:r>
          <w:t xml:space="preserve">    All rights reserved.</w:t>
        </w:r>
      </w:ins>
    </w:p>
    <w:p w14:paraId="4AB0E43F" w14:textId="77777777" w:rsidR="00C97D6B" w:rsidRDefault="00C97D6B" w:rsidP="00C97D6B">
      <w:pPr>
        <w:pStyle w:val="PL"/>
        <w:rPr>
          <w:ins w:id="7580" w:author="ruiyue"/>
        </w:rPr>
      </w:pPr>
      <w:proofErr w:type="spellStart"/>
      <w:ins w:id="7581" w:author="ruiyue">
        <w:r>
          <w:t>externalDocs</w:t>
        </w:r>
        <w:proofErr w:type="spellEnd"/>
        <w:r>
          <w:t>:</w:t>
        </w:r>
      </w:ins>
    </w:p>
    <w:p w14:paraId="7F312C5C" w14:textId="77777777" w:rsidR="00C97D6B" w:rsidRDefault="00C97D6B" w:rsidP="00C97D6B">
      <w:pPr>
        <w:pStyle w:val="PL"/>
        <w:rPr>
          <w:ins w:id="7582" w:author="ruiyue"/>
        </w:rPr>
      </w:pPr>
      <w:ins w:id="7583" w:author="ruiyue">
        <w:r>
          <w:t xml:space="preserve">  description: 3GPP TS 28.623; Generic NRM</w:t>
        </w:r>
      </w:ins>
    </w:p>
    <w:p w14:paraId="1C7FBFB5" w14:textId="77777777" w:rsidR="00C97D6B" w:rsidRDefault="00C97D6B" w:rsidP="00C97D6B">
      <w:pPr>
        <w:pStyle w:val="PL"/>
        <w:rPr>
          <w:ins w:id="7584" w:author="ruiyue"/>
        </w:rPr>
      </w:pPr>
      <w:ins w:id="7585" w:author="ruiyue">
        <w:r>
          <w:t xml:space="preserve">  url: http://www.3gpp.org/ftp/Specs/archive/28_series/28.623/</w:t>
        </w:r>
      </w:ins>
    </w:p>
    <w:p w14:paraId="6BEA4703" w14:textId="77777777" w:rsidR="00C97D6B" w:rsidRDefault="00C97D6B" w:rsidP="00C97D6B">
      <w:pPr>
        <w:pStyle w:val="PL"/>
        <w:rPr>
          <w:ins w:id="7586" w:author="ruiyue"/>
        </w:rPr>
      </w:pPr>
      <w:ins w:id="7587" w:author="ruiyue">
        <w:r>
          <w:t>paths: {}</w:t>
        </w:r>
      </w:ins>
    </w:p>
    <w:p w14:paraId="15B32A24" w14:textId="77777777" w:rsidR="00C97D6B" w:rsidRDefault="00C97D6B" w:rsidP="00C97D6B">
      <w:pPr>
        <w:pStyle w:val="PL"/>
        <w:rPr>
          <w:ins w:id="7588" w:author="ruiyue"/>
        </w:rPr>
      </w:pPr>
      <w:ins w:id="7589" w:author="ruiyue">
        <w:r>
          <w:t>components:</w:t>
        </w:r>
      </w:ins>
    </w:p>
    <w:p w14:paraId="156457DC" w14:textId="77777777" w:rsidR="00C97D6B" w:rsidRDefault="00C97D6B" w:rsidP="00C97D6B">
      <w:pPr>
        <w:pStyle w:val="PL"/>
        <w:rPr>
          <w:ins w:id="7590" w:author="ruiyue"/>
        </w:rPr>
      </w:pPr>
      <w:ins w:id="7591" w:author="ruiyue">
        <w:r>
          <w:t xml:space="preserve">  schemas:</w:t>
        </w:r>
      </w:ins>
    </w:p>
    <w:p w14:paraId="458B4FEA" w14:textId="77777777" w:rsidR="00C97D6B" w:rsidRDefault="00C97D6B" w:rsidP="00C97D6B">
      <w:pPr>
        <w:pStyle w:val="PL"/>
        <w:rPr>
          <w:ins w:id="7592" w:author="ruiyue"/>
        </w:rPr>
      </w:pPr>
      <w:ins w:id="7593" w:author="ruiyue">
        <w:r>
          <w:t>#-------- Definition of types-----------------------------------------------------</w:t>
        </w:r>
      </w:ins>
    </w:p>
    <w:p w14:paraId="0C85984E" w14:textId="77777777" w:rsidR="00C97D6B" w:rsidRDefault="00C97D6B" w:rsidP="00C97D6B">
      <w:pPr>
        <w:pStyle w:val="PL"/>
        <w:rPr>
          <w:ins w:id="7594" w:author="ruiyue"/>
        </w:rPr>
      </w:pPr>
    </w:p>
    <w:p w14:paraId="7C30A912" w14:textId="77777777" w:rsidR="00C97D6B" w:rsidRDefault="00C97D6B" w:rsidP="00C97D6B">
      <w:pPr>
        <w:pStyle w:val="PL"/>
        <w:rPr>
          <w:ins w:id="7595" w:author="ruiyue"/>
        </w:rPr>
      </w:pPr>
      <w:ins w:id="7596" w:author="ruiyue">
        <w:r>
          <w:t xml:space="preserve">    </w:t>
        </w:r>
        <w:proofErr w:type="spellStart"/>
        <w:r>
          <w:t>ManagementData</w:t>
        </w:r>
        <w:proofErr w:type="spellEnd"/>
        <w:r>
          <w:t>:</w:t>
        </w:r>
      </w:ins>
    </w:p>
    <w:p w14:paraId="71D31557" w14:textId="77777777" w:rsidR="00C97D6B" w:rsidRDefault="00C97D6B" w:rsidP="00C97D6B">
      <w:pPr>
        <w:pStyle w:val="PL"/>
        <w:rPr>
          <w:ins w:id="7597" w:author="ruiyue"/>
        </w:rPr>
      </w:pPr>
      <w:ins w:id="7598" w:author="ruiyue">
        <w:r>
          <w:t xml:space="preserve">      </w:t>
        </w:r>
        <w:proofErr w:type="spellStart"/>
        <w:r>
          <w:t>oneOf</w:t>
        </w:r>
        <w:proofErr w:type="spellEnd"/>
        <w:r>
          <w:t>:</w:t>
        </w:r>
      </w:ins>
    </w:p>
    <w:p w14:paraId="49E6A9E9" w14:textId="77777777" w:rsidR="00C97D6B" w:rsidRDefault="00C97D6B" w:rsidP="00C97D6B">
      <w:pPr>
        <w:pStyle w:val="PL"/>
        <w:rPr>
          <w:ins w:id="7599" w:author="ruiyue"/>
        </w:rPr>
      </w:pPr>
      <w:ins w:id="7600" w:author="ruiyue">
        <w:r>
          <w:t xml:space="preserve">      - type: array</w:t>
        </w:r>
      </w:ins>
    </w:p>
    <w:p w14:paraId="31111A80" w14:textId="77777777" w:rsidR="00C97D6B" w:rsidRDefault="00C97D6B" w:rsidP="00C97D6B">
      <w:pPr>
        <w:pStyle w:val="PL"/>
        <w:rPr>
          <w:ins w:id="7601" w:author="ruiyue"/>
        </w:rPr>
      </w:pPr>
      <w:ins w:id="7602" w:author="ruiyue">
        <w:r>
          <w:t xml:space="preserve">        items:</w:t>
        </w:r>
      </w:ins>
    </w:p>
    <w:p w14:paraId="78326595" w14:textId="77777777" w:rsidR="00C97D6B" w:rsidRDefault="00C97D6B" w:rsidP="00C97D6B">
      <w:pPr>
        <w:pStyle w:val="PL"/>
        <w:rPr>
          <w:ins w:id="7603" w:author="ruiyue"/>
        </w:rPr>
      </w:pPr>
      <w:ins w:id="7604" w:author="ruiyue">
        <w:r>
          <w:t xml:space="preserve">          type: string</w:t>
        </w:r>
      </w:ins>
    </w:p>
    <w:p w14:paraId="406FF11A" w14:textId="77777777" w:rsidR="00C97D6B" w:rsidRDefault="00C97D6B" w:rsidP="00C97D6B">
      <w:pPr>
        <w:pStyle w:val="PL"/>
        <w:rPr>
          <w:ins w:id="7605" w:author="ruiyue"/>
        </w:rPr>
      </w:pPr>
      <w:ins w:id="7606" w:author="ruiyue">
        <w:r>
          <w:t xml:space="preserve">          </w:t>
        </w:r>
        <w:proofErr w:type="spellStart"/>
        <w:r>
          <w:t>enum</w:t>
        </w:r>
        <w:proofErr w:type="spellEnd"/>
        <w:r>
          <w:t>:</w:t>
        </w:r>
      </w:ins>
    </w:p>
    <w:p w14:paraId="2181428C" w14:textId="77777777" w:rsidR="00C97D6B" w:rsidRDefault="00C97D6B" w:rsidP="00C97D6B">
      <w:pPr>
        <w:pStyle w:val="PL"/>
        <w:rPr>
          <w:ins w:id="7607" w:author="ruiyue"/>
        </w:rPr>
      </w:pPr>
      <w:ins w:id="7608" w:author="ruiyue">
        <w:r>
          <w:t xml:space="preserve">            - COVERAGE</w:t>
        </w:r>
      </w:ins>
    </w:p>
    <w:p w14:paraId="76E2AF00" w14:textId="77777777" w:rsidR="00C97D6B" w:rsidRDefault="00C97D6B" w:rsidP="00C97D6B">
      <w:pPr>
        <w:pStyle w:val="PL"/>
        <w:rPr>
          <w:ins w:id="7609" w:author="ruiyue"/>
        </w:rPr>
      </w:pPr>
      <w:ins w:id="7610" w:author="ruiyue">
        <w:r>
          <w:t xml:space="preserve">            - CAPACITY</w:t>
        </w:r>
      </w:ins>
    </w:p>
    <w:p w14:paraId="71609167" w14:textId="77777777" w:rsidR="00C97D6B" w:rsidRDefault="00C97D6B" w:rsidP="00C97D6B">
      <w:pPr>
        <w:pStyle w:val="PL"/>
        <w:rPr>
          <w:ins w:id="7611" w:author="ruiyue"/>
        </w:rPr>
      </w:pPr>
      <w:ins w:id="7612" w:author="ruiyue">
        <w:r>
          <w:t xml:space="preserve">            - ENERGY_EFFICIENCY</w:t>
        </w:r>
      </w:ins>
    </w:p>
    <w:p w14:paraId="20B706BE" w14:textId="77777777" w:rsidR="00C97D6B" w:rsidRDefault="00C97D6B" w:rsidP="00C97D6B">
      <w:pPr>
        <w:pStyle w:val="PL"/>
        <w:rPr>
          <w:ins w:id="7613" w:author="ruiyue"/>
        </w:rPr>
      </w:pPr>
      <w:ins w:id="7614" w:author="ruiyue">
        <w:r>
          <w:t xml:space="preserve">            - MOBILITY</w:t>
        </w:r>
      </w:ins>
    </w:p>
    <w:p w14:paraId="288A7746" w14:textId="77777777" w:rsidR="00C97D6B" w:rsidRDefault="00C97D6B" w:rsidP="00C97D6B">
      <w:pPr>
        <w:pStyle w:val="PL"/>
        <w:rPr>
          <w:ins w:id="7615" w:author="ruiyue"/>
        </w:rPr>
      </w:pPr>
      <w:ins w:id="7616" w:author="ruiyue">
        <w:r>
          <w:t xml:space="preserve">            - ACCESSIBILITY</w:t>
        </w:r>
      </w:ins>
    </w:p>
    <w:p w14:paraId="630E8082" w14:textId="77777777" w:rsidR="00C97D6B" w:rsidRDefault="00C97D6B" w:rsidP="00C97D6B">
      <w:pPr>
        <w:pStyle w:val="PL"/>
        <w:rPr>
          <w:ins w:id="7617" w:author="ruiyue"/>
        </w:rPr>
      </w:pPr>
      <w:ins w:id="7618" w:author="ruiyue">
        <w:r>
          <w:t xml:space="preserve">      - type: array</w:t>
        </w:r>
      </w:ins>
    </w:p>
    <w:p w14:paraId="3E64F164" w14:textId="77777777" w:rsidR="00C97D6B" w:rsidRDefault="00C97D6B" w:rsidP="00C97D6B">
      <w:pPr>
        <w:pStyle w:val="PL"/>
        <w:rPr>
          <w:ins w:id="7619" w:author="ruiyue"/>
        </w:rPr>
      </w:pPr>
      <w:ins w:id="7620" w:author="ruiyue">
        <w:r>
          <w:t xml:space="preserve">        items:</w:t>
        </w:r>
      </w:ins>
    </w:p>
    <w:p w14:paraId="418D4DF6" w14:textId="77777777" w:rsidR="00C97D6B" w:rsidRDefault="00C97D6B" w:rsidP="00C97D6B">
      <w:pPr>
        <w:pStyle w:val="PL"/>
        <w:rPr>
          <w:ins w:id="7621" w:author="ruiyue"/>
        </w:rPr>
      </w:pPr>
      <w:ins w:id="7622" w:author="ruiyue">
        <w:r>
          <w:t xml:space="preserve">          type: string</w:t>
        </w:r>
      </w:ins>
    </w:p>
    <w:p w14:paraId="64F4BEE4" w14:textId="77777777" w:rsidR="00C97D6B" w:rsidRDefault="00C97D6B" w:rsidP="00C97D6B">
      <w:pPr>
        <w:pStyle w:val="PL"/>
        <w:rPr>
          <w:ins w:id="7623" w:author="ruiyue"/>
        </w:rPr>
      </w:pPr>
      <w:ins w:id="7624" w:author="ruiyue">
        <w:r>
          <w:t xml:space="preserve">    </w:t>
        </w:r>
        <w:proofErr w:type="spellStart"/>
        <w:r>
          <w:t>NodeFilter</w:t>
        </w:r>
        <w:proofErr w:type="spellEnd"/>
        <w:r>
          <w:t>:</w:t>
        </w:r>
      </w:ins>
    </w:p>
    <w:p w14:paraId="1C4C1995" w14:textId="77777777" w:rsidR="00C97D6B" w:rsidRDefault="00C97D6B" w:rsidP="00C97D6B">
      <w:pPr>
        <w:pStyle w:val="PL"/>
        <w:rPr>
          <w:ins w:id="7625" w:author="ruiyue"/>
        </w:rPr>
      </w:pPr>
      <w:ins w:id="7626" w:author="ruiyue">
        <w:r>
          <w:t xml:space="preserve">      type: object</w:t>
        </w:r>
      </w:ins>
    </w:p>
    <w:p w14:paraId="2E7E1A0F" w14:textId="77777777" w:rsidR="00C97D6B" w:rsidRDefault="00C97D6B" w:rsidP="00C97D6B">
      <w:pPr>
        <w:pStyle w:val="PL"/>
        <w:rPr>
          <w:ins w:id="7627" w:author="ruiyue"/>
        </w:rPr>
      </w:pPr>
      <w:ins w:id="7628" w:author="ruiyue">
        <w:r>
          <w:t xml:space="preserve">      properties:</w:t>
        </w:r>
      </w:ins>
    </w:p>
    <w:p w14:paraId="36BA7C61" w14:textId="77777777" w:rsidR="00C97D6B" w:rsidRDefault="00C97D6B" w:rsidP="00C97D6B">
      <w:pPr>
        <w:pStyle w:val="PL"/>
        <w:rPr>
          <w:ins w:id="7629" w:author="ruiyue"/>
        </w:rPr>
      </w:pPr>
      <w:ins w:id="7630" w:author="ruiyue">
        <w:r>
          <w:t xml:space="preserve">        </w:t>
        </w:r>
        <w:proofErr w:type="spellStart"/>
        <w:r>
          <w:t>areaOfInterest</w:t>
        </w:r>
        <w:proofErr w:type="spellEnd"/>
        <w:r>
          <w:t>:</w:t>
        </w:r>
      </w:ins>
    </w:p>
    <w:p w14:paraId="2B42614B" w14:textId="77777777" w:rsidR="00C97D6B" w:rsidRDefault="00C97D6B" w:rsidP="00C97D6B">
      <w:pPr>
        <w:pStyle w:val="PL"/>
        <w:rPr>
          <w:ins w:id="7631" w:author="ruiyue"/>
        </w:rPr>
      </w:pPr>
      <w:ins w:id="7632" w:author="ruiyue">
        <w:r>
          <w:t xml:space="preserve">          $ref: 'TS28623_ComDefs.yaml#/components/schemas/</w:t>
        </w:r>
        <w:proofErr w:type="spellStart"/>
        <w:r>
          <w:t>AreaOfInterest</w:t>
        </w:r>
        <w:proofErr w:type="spellEnd"/>
        <w:r>
          <w:t>'</w:t>
        </w:r>
      </w:ins>
    </w:p>
    <w:p w14:paraId="2C9B3BBC" w14:textId="77777777" w:rsidR="00C97D6B" w:rsidRDefault="00C97D6B" w:rsidP="00C97D6B">
      <w:pPr>
        <w:pStyle w:val="PL"/>
        <w:rPr>
          <w:ins w:id="7633" w:author="ruiyue"/>
        </w:rPr>
      </w:pPr>
      <w:ins w:id="7634" w:author="ruiyue">
        <w:r>
          <w:t xml:space="preserve">        </w:t>
        </w:r>
        <w:proofErr w:type="spellStart"/>
        <w:r>
          <w:t>networkDomain</w:t>
        </w:r>
        <w:proofErr w:type="spellEnd"/>
        <w:r>
          <w:t>:</w:t>
        </w:r>
      </w:ins>
    </w:p>
    <w:p w14:paraId="5A4F6BB2" w14:textId="77777777" w:rsidR="00C97D6B" w:rsidRDefault="00C97D6B" w:rsidP="00C97D6B">
      <w:pPr>
        <w:pStyle w:val="PL"/>
        <w:rPr>
          <w:ins w:id="7635" w:author="ruiyue"/>
        </w:rPr>
      </w:pPr>
      <w:ins w:id="7636" w:author="ruiyue">
        <w:r>
          <w:t xml:space="preserve">          type: string</w:t>
        </w:r>
      </w:ins>
    </w:p>
    <w:p w14:paraId="33E361AF" w14:textId="77777777" w:rsidR="00C97D6B" w:rsidRDefault="00C97D6B" w:rsidP="00C97D6B">
      <w:pPr>
        <w:pStyle w:val="PL"/>
        <w:rPr>
          <w:ins w:id="7637" w:author="ruiyue"/>
        </w:rPr>
      </w:pPr>
      <w:ins w:id="7638" w:author="ruiyue">
        <w:r>
          <w:t xml:space="preserve">          </w:t>
        </w:r>
        <w:proofErr w:type="spellStart"/>
        <w:r>
          <w:t>enum</w:t>
        </w:r>
        <w:proofErr w:type="spellEnd"/>
        <w:r>
          <w:t>:</w:t>
        </w:r>
      </w:ins>
    </w:p>
    <w:p w14:paraId="35273E22" w14:textId="77777777" w:rsidR="00C97D6B" w:rsidRDefault="00C97D6B" w:rsidP="00C97D6B">
      <w:pPr>
        <w:pStyle w:val="PL"/>
        <w:rPr>
          <w:ins w:id="7639" w:author="ruiyue"/>
        </w:rPr>
      </w:pPr>
      <w:ins w:id="7640" w:author="ruiyue">
        <w:r>
          <w:t xml:space="preserve">            - CN</w:t>
        </w:r>
      </w:ins>
    </w:p>
    <w:p w14:paraId="3D8763BC" w14:textId="77777777" w:rsidR="00C97D6B" w:rsidRDefault="00C97D6B" w:rsidP="00C97D6B">
      <w:pPr>
        <w:pStyle w:val="PL"/>
        <w:rPr>
          <w:ins w:id="7641" w:author="ruiyue"/>
        </w:rPr>
      </w:pPr>
      <w:ins w:id="7642" w:author="ruiyue">
        <w:r>
          <w:t xml:space="preserve">            - RAN</w:t>
        </w:r>
      </w:ins>
    </w:p>
    <w:p w14:paraId="0E0A04C8" w14:textId="77777777" w:rsidR="00C97D6B" w:rsidRDefault="00C97D6B" w:rsidP="00C97D6B">
      <w:pPr>
        <w:pStyle w:val="PL"/>
        <w:rPr>
          <w:ins w:id="7643" w:author="ruiyue"/>
        </w:rPr>
      </w:pPr>
      <w:ins w:id="7644" w:author="ruiyue">
        <w:r>
          <w:t xml:space="preserve">        </w:t>
        </w:r>
        <w:proofErr w:type="spellStart"/>
        <w:r>
          <w:t>cpUpType</w:t>
        </w:r>
        <w:proofErr w:type="spellEnd"/>
        <w:r>
          <w:t>:</w:t>
        </w:r>
      </w:ins>
    </w:p>
    <w:p w14:paraId="31662C32" w14:textId="77777777" w:rsidR="00C97D6B" w:rsidRDefault="00C97D6B" w:rsidP="00C97D6B">
      <w:pPr>
        <w:pStyle w:val="PL"/>
        <w:rPr>
          <w:ins w:id="7645" w:author="ruiyue"/>
        </w:rPr>
      </w:pPr>
      <w:ins w:id="7646" w:author="ruiyue">
        <w:r>
          <w:t xml:space="preserve">          type: string</w:t>
        </w:r>
      </w:ins>
    </w:p>
    <w:p w14:paraId="37BA5534" w14:textId="77777777" w:rsidR="00C97D6B" w:rsidRDefault="00C97D6B" w:rsidP="00C97D6B">
      <w:pPr>
        <w:pStyle w:val="PL"/>
        <w:rPr>
          <w:ins w:id="7647" w:author="ruiyue"/>
        </w:rPr>
      </w:pPr>
      <w:ins w:id="7648" w:author="ruiyue">
        <w:r>
          <w:t xml:space="preserve">          </w:t>
        </w:r>
        <w:proofErr w:type="spellStart"/>
        <w:r>
          <w:t>enum</w:t>
        </w:r>
        <w:proofErr w:type="spellEnd"/>
        <w:r>
          <w:t>:</w:t>
        </w:r>
      </w:ins>
    </w:p>
    <w:p w14:paraId="026379F8" w14:textId="77777777" w:rsidR="00C97D6B" w:rsidRDefault="00C97D6B" w:rsidP="00C97D6B">
      <w:pPr>
        <w:pStyle w:val="PL"/>
        <w:rPr>
          <w:ins w:id="7649" w:author="ruiyue"/>
        </w:rPr>
      </w:pPr>
      <w:ins w:id="7650" w:author="ruiyue">
        <w:r>
          <w:t xml:space="preserve">            - CP</w:t>
        </w:r>
      </w:ins>
    </w:p>
    <w:p w14:paraId="3D4ADCE9" w14:textId="77777777" w:rsidR="00C97D6B" w:rsidRDefault="00C97D6B" w:rsidP="00C97D6B">
      <w:pPr>
        <w:pStyle w:val="PL"/>
        <w:rPr>
          <w:ins w:id="7651" w:author="ruiyue"/>
        </w:rPr>
      </w:pPr>
      <w:ins w:id="7652" w:author="ruiyue">
        <w:r>
          <w:lastRenderedPageBreak/>
          <w:t xml:space="preserve">            - UP</w:t>
        </w:r>
      </w:ins>
    </w:p>
    <w:p w14:paraId="7C09AADD" w14:textId="77777777" w:rsidR="00C97D6B" w:rsidRDefault="00C97D6B" w:rsidP="00C97D6B">
      <w:pPr>
        <w:pStyle w:val="PL"/>
        <w:rPr>
          <w:ins w:id="7653" w:author="ruiyue"/>
        </w:rPr>
      </w:pPr>
      <w:ins w:id="7654" w:author="ruiyue">
        <w:r>
          <w:t xml:space="preserve">        </w:t>
        </w:r>
        <w:proofErr w:type="spellStart"/>
        <w:r>
          <w:t>sst</w:t>
        </w:r>
        <w:proofErr w:type="spellEnd"/>
        <w:r>
          <w:t>:</w:t>
        </w:r>
      </w:ins>
    </w:p>
    <w:p w14:paraId="19ECD76C" w14:textId="77777777" w:rsidR="00C97D6B" w:rsidRDefault="00C97D6B" w:rsidP="00C97D6B">
      <w:pPr>
        <w:pStyle w:val="PL"/>
        <w:rPr>
          <w:ins w:id="7655" w:author="ruiyue"/>
        </w:rPr>
      </w:pPr>
      <w:ins w:id="7656" w:author="ruiyue">
        <w:r>
          <w:t xml:space="preserve">          type: integer</w:t>
        </w:r>
      </w:ins>
    </w:p>
    <w:p w14:paraId="2E111CE2" w14:textId="77777777" w:rsidR="00C97D6B" w:rsidRDefault="00C97D6B" w:rsidP="00C97D6B">
      <w:pPr>
        <w:pStyle w:val="PL"/>
        <w:rPr>
          <w:ins w:id="7657" w:author="ruiyue"/>
        </w:rPr>
      </w:pPr>
    </w:p>
    <w:p w14:paraId="618DCAFD" w14:textId="77777777" w:rsidR="00C97D6B" w:rsidRDefault="00C97D6B" w:rsidP="00C97D6B">
      <w:pPr>
        <w:pStyle w:val="PL"/>
        <w:rPr>
          <w:ins w:id="7658" w:author="ruiyue"/>
        </w:rPr>
      </w:pPr>
      <w:ins w:id="7659" w:author="ruiyue">
        <w:r>
          <w:t>#-------- Definition of concrete IOCs --------------------------------------------</w:t>
        </w:r>
      </w:ins>
    </w:p>
    <w:p w14:paraId="17B1314A" w14:textId="77777777" w:rsidR="00C97D6B" w:rsidRDefault="00C97D6B" w:rsidP="00C97D6B">
      <w:pPr>
        <w:pStyle w:val="PL"/>
        <w:rPr>
          <w:ins w:id="7660" w:author="ruiyue"/>
        </w:rPr>
      </w:pPr>
    </w:p>
    <w:p w14:paraId="03BCB482" w14:textId="77777777" w:rsidR="00C97D6B" w:rsidRDefault="00C97D6B" w:rsidP="00C97D6B">
      <w:pPr>
        <w:pStyle w:val="PL"/>
        <w:rPr>
          <w:ins w:id="7661" w:author="ruiyue"/>
        </w:rPr>
      </w:pPr>
      <w:ins w:id="7662" w:author="ruiyue">
        <w:r>
          <w:t xml:space="preserve">    </w:t>
        </w:r>
        <w:proofErr w:type="spellStart"/>
        <w:r>
          <w:t>ManagementDataCollection</w:t>
        </w:r>
        <w:proofErr w:type="spellEnd"/>
        <w:r>
          <w:t>-Single:</w:t>
        </w:r>
      </w:ins>
    </w:p>
    <w:p w14:paraId="7965A3C8" w14:textId="77777777" w:rsidR="00C97D6B" w:rsidRDefault="00C97D6B" w:rsidP="00C97D6B">
      <w:pPr>
        <w:pStyle w:val="PL"/>
        <w:rPr>
          <w:ins w:id="7663" w:author="ruiyue"/>
        </w:rPr>
      </w:pPr>
      <w:ins w:id="7664" w:author="ruiyue">
        <w:r>
          <w:t xml:space="preserve">      </w:t>
        </w:r>
        <w:proofErr w:type="spellStart"/>
        <w:r>
          <w:t>allOf</w:t>
        </w:r>
        <w:proofErr w:type="spellEnd"/>
        <w:r>
          <w:t>:</w:t>
        </w:r>
      </w:ins>
    </w:p>
    <w:p w14:paraId="4B493793" w14:textId="77777777" w:rsidR="00C97D6B" w:rsidRDefault="00C97D6B" w:rsidP="00C97D6B">
      <w:pPr>
        <w:pStyle w:val="PL"/>
        <w:rPr>
          <w:ins w:id="7665" w:author="ruiyue"/>
        </w:rPr>
      </w:pPr>
      <w:ins w:id="7666" w:author="ruiyue">
        <w:r>
          <w:t xml:space="preserve">        - $ref: 'TS28623_GenericNrm.yaml#/components/schemas/Top'</w:t>
        </w:r>
      </w:ins>
    </w:p>
    <w:p w14:paraId="52E5EF6C" w14:textId="77777777" w:rsidR="00C97D6B" w:rsidRDefault="00C97D6B" w:rsidP="00C97D6B">
      <w:pPr>
        <w:pStyle w:val="PL"/>
        <w:rPr>
          <w:ins w:id="7667" w:author="ruiyue"/>
        </w:rPr>
      </w:pPr>
      <w:ins w:id="7668" w:author="ruiyue">
        <w:r>
          <w:t xml:space="preserve">        - type: object</w:t>
        </w:r>
      </w:ins>
    </w:p>
    <w:p w14:paraId="5A1EE716" w14:textId="77777777" w:rsidR="00C97D6B" w:rsidRDefault="00C97D6B" w:rsidP="00C97D6B">
      <w:pPr>
        <w:pStyle w:val="PL"/>
        <w:rPr>
          <w:ins w:id="7669" w:author="ruiyue"/>
        </w:rPr>
      </w:pPr>
      <w:ins w:id="7670" w:author="ruiyue">
        <w:r>
          <w:t xml:space="preserve">          properties:</w:t>
        </w:r>
      </w:ins>
    </w:p>
    <w:p w14:paraId="6E942390" w14:textId="77777777" w:rsidR="00C97D6B" w:rsidRDefault="00C97D6B" w:rsidP="00C97D6B">
      <w:pPr>
        <w:pStyle w:val="PL"/>
        <w:rPr>
          <w:ins w:id="7671" w:author="ruiyue"/>
        </w:rPr>
      </w:pPr>
      <w:ins w:id="7672" w:author="ruiyue">
        <w:r>
          <w:t xml:space="preserve">            attributes:</w:t>
        </w:r>
      </w:ins>
    </w:p>
    <w:p w14:paraId="44252CB8" w14:textId="77777777" w:rsidR="00C97D6B" w:rsidRDefault="00C97D6B" w:rsidP="00C97D6B">
      <w:pPr>
        <w:pStyle w:val="PL"/>
        <w:rPr>
          <w:ins w:id="7673" w:author="ruiyue"/>
        </w:rPr>
      </w:pPr>
      <w:ins w:id="7674" w:author="ruiyue">
        <w:r>
          <w:t xml:space="preserve">              type: object</w:t>
        </w:r>
      </w:ins>
    </w:p>
    <w:p w14:paraId="61316DC7" w14:textId="77777777" w:rsidR="00C97D6B" w:rsidRDefault="00C97D6B" w:rsidP="00C97D6B">
      <w:pPr>
        <w:pStyle w:val="PL"/>
        <w:rPr>
          <w:ins w:id="7675" w:author="ruiyue"/>
        </w:rPr>
      </w:pPr>
      <w:ins w:id="7676" w:author="ruiyue">
        <w:r>
          <w:t xml:space="preserve">              properties:</w:t>
        </w:r>
      </w:ins>
    </w:p>
    <w:p w14:paraId="404D4A74" w14:textId="77777777" w:rsidR="00C97D6B" w:rsidRDefault="00C97D6B" w:rsidP="00C97D6B">
      <w:pPr>
        <w:pStyle w:val="PL"/>
        <w:rPr>
          <w:ins w:id="7677" w:author="ruiyue"/>
        </w:rPr>
      </w:pPr>
      <w:ins w:id="7678" w:author="ruiyue">
        <w:r>
          <w:t xml:space="preserve">                </w:t>
        </w:r>
        <w:proofErr w:type="spellStart"/>
        <w:r>
          <w:t>managementData</w:t>
        </w:r>
        <w:proofErr w:type="spellEnd"/>
        <w:r>
          <w:t>:</w:t>
        </w:r>
      </w:ins>
    </w:p>
    <w:p w14:paraId="702E11D7" w14:textId="77777777" w:rsidR="00C97D6B" w:rsidRDefault="00C97D6B" w:rsidP="00C97D6B">
      <w:pPr>
        <w:pStyle w:val="PL"/>
        <w:rPr>
          <w:ins w:id="7679" w:author="ruiyue"/>
        </w:rPr>
      </w:pPr>
      <w:ins w:id="7680" w:author="ruiyue">
        <w:r>
          <w:t xml:space="preserve">                  $ref: '#/components/schemas/</w:t>
        </w:r>
        <w:proofErr w:type="spellStart"/>
        <w:r>
          <w:t>ManagementData</w:t>
        </w:r>
        <w:proofErr w:type="spellEnd"/>
        <w:r>
          <w:t>'</w:t>
        </w:r>
      </w:ins>
    </w:p>
    <w:p w14:paraId="326F4CCF" w14:textId="77777777" w:rsidR="00C97D6B" w:rsidRDefault="00C97D6B" w:rsidP="00C97D6B">
      <w:pPr>
        <w:pStyle w:val="PL"/>
        <w:rPr>
          <w:ins w:id="7681" w:author="ruiyue"/>
        </w:rPr>
      </w:pPr>
      <w:ins w:id="7682" w:author="ruiyue">
        <w:r>
          <w:t xml:space="preserve">                </w:t>
        </w:r>
        <w:proofErr w:type="spellStart"/>
        <w:r>
          <w:t>targetNodeFilter</w:t>
        </w:r>
        <w:proofErr w:type="spellEnd"/>
        <w:r>
          <w:t>:</w:t>
        </w:r>
      </w:ins>
    </w:p>
    <w:p w14:paraId="72E263A8" w14:textId="77777777" w:rsidR="00C97D6B" w:rsidRDefault="00C97D6B" w:rsidP="00C97D6B">
      <w:pPr>
        <w:pStyle w:val="PL"/>
        <w:rPr>
          <w:ins w:id="7683" w:author="ruiyue"/>
        </w:rPr>
      </w:pPr>
      <w:ins w:id="7684" w:author="ruiyue">
        <w:r>
          <w:t xml:space="preserve">                  $ref: '#/components/schemas/</w:t>
        </w:r>
        <w:proofErr w:type="spellStart"/>
        <w:r>
          <w:t>NodeFilter</w:t>
        </w:r>
        <w:proofErr w:type="spellEnd"/>
        <w:r>
          <w:t>'</w:t>
        </w:r>
      </w:ins>
    </w:p>
    <w:p w14:paraId="721628A7" w14:textId="77777777" w:rsidR="00C97D6B" w:rsidRDefault="00C97D6B" w:rsidP="00C97D6B">
      <w:pPr>
        <w:pStyle w:val="PL"/>
        <w:rPr>
          <w:ins w:id="7685" w:author="ruiyue"/>
        </w:rPr>
      </w:pPr>
      <w:ins w:id="7686" w:author="ruiyue">
        <w:r>
          <w:t xml:space="preserve">                </w:t>
        </w:r>
        <w:proofErr w:type="spellStart"/>
        <w:r>
          <w:t>collectionTimeWindow</w:t>
        </w:r>
        <w:proofErr w:type="spellEnd"/>
        <w:r>
          <w:t>:</w:t>
        </w:r>
      </w:ins>
    </w:p>
    <w:p w14:paraId="57227BFD" w14:textId="77777777" w:rsidR="00C97D6B" w:rsidRDefault="00C97D6B" w:rsidP="00C97D6B">
      <w:pPr>
        <w:pStyle w:val="PL"/>
        <w:rPr>
          <w:ins w:id="7687" w:author="ruiyue"/>
        </w:rPr>
      </w:pPr>
      <w:ins w:id="7688" w:author="ruiyue">
        <w:r>
          <w:t xml:space="preserve">                  $ref: 'TS28623_ComDefs.yaml#/components/schemas/</w:t>
        </w:r>
        <w:proofErr w:type="spellStart"/>
        <w:r>
          <w:t>TimeWindow</w:t>
        </w:r>
        <w:proofErr w:type="spellEnd"/>
        <w:r>
          <w:t>'</w:t>
        </w:r>
      </w:ins>
    </w:p>
    <w:p w14:paraId="60FB7359" w14:textId="77777777" w:rsidR="00C97D6B" w:rsidRDefault="00C97D6B" w:rsidP="00C97D6B">
      <w:pPr>
        <w:pStyle w:val="PL"/>
        <w:rPr>
          <w:ins w:id="7689" w:author="ruiyue"/>
        </w:rPr>
      </w:pPr>
      <w:ins w:id="7690" w:author="ruiyue">
        <w:r>
          <w:t xml:space="preserve">                </w:t>
        </w:r>
        <w:proofErr w:type="spellStart"/>
        <w:r>
          <w:t>reportingCtrl</w:t>
        </w:r>
        <w:proofErr w:type="spellEnd"/>
        <w:r>
          <w:t>:</w:t>
        </w:r>
      </w:ins>
    </w:p>
    <w:p w14:paraId="29850064" w14:textId="77777777" w:rsidR="00C97D6B" w:rsidRDefault="00C97D6B" w:rsidP="00C97D6B">
      <w:pPr>
        <w:pStyle w:val="PL"/>
        <w:rPr>
          <w:ins w:id="7691" w:author="ruiyue"/>
        </w:rPr>
      </w:pPr>
      <w:ins w:id="7692" w:author="ruiyue">
        <w:r>
          <w:t xml:space="preserve">                  $ref: 'TS28623_GenericNrm.yaml#/components/schemas/</w:t>
        </w:r>
        <w:proofErr w:type="spellStart"/>
        <w:r>
          <w:t>ReportingCtrl</w:t>
        </w:r>
        <w:proofErr w:type="spellEnd"/>
        <w:r>
          <w:t>'</w:t>
        </w:r>
      </w:ins>
    </w:p>
    <w:p w14:paraId="6E6CB4BF" w14:textId="77777777" w:rsidR="00C97D6B" w:rsidRDefault="00C97D6B" w:rsidP="00C97D6B">
      <w:pPr>
        <w:pStyle w:val="PL"/>
        <w:rPr>
          <w:ins w:id="7693" w:author="ruiyue"/>
        </w:rPr>
      </w:pPr>
      <w:ins w:id="7694" w:author="ruiyue">
        <w:r>
          <w:t xml:space="preserve">                </w:t>
        </w:r>
        <w:proofErr w:type="spellStart"/>
        <w:r>
          <w:t>dataScope</w:t>
        </w:r>
        <w:proofErr w:type="spellEnd"/>
        <w:r>
          <w:t>:</w:t>
        </w:r>
      </w:ins>
    </w:p>
    <w:p w14:paraId="5B5EFAF9" w14:textId="77777777" w:rsidR="00C97D6B" w:rsidRDefault="00C97D6B" w:rsidP="00C97D6B">
      <w:pPr>
        <w:pStyle w:val="PL"/>
        <w:rPr>
          <w:ins w:id="7695" w:author="ruiyue"/>
        </w:rPr>
      </w:pPr>
      <w:ins w:id="7696" w:author="ruiyue">
        <w:r>
          <w:t xml:space="preserve">                  type: string</w:t>
        </w:r>
      </w:ins>
    </w:p>
    <w:p w14:paraId="65CEF866" w14:textId="77777777" w:rsidR="00C97D6B" w:rsidRDefault="00C97D6B" w:rsidP="00C97D6B">
      <w:pPr>
        <w:pStyle w:val="PL"/>
        <w:rPr>
          <w:ins w:id="7697" w:author="ruiyue"/>
        </w:rPr>
      </w:pPr>
      <w:ins w:id="7698" w:author="ruiyue">
        <w:r>
          <w:t xml:space="preserve">                  </w:t>
        </w:r>
        <w:proofErr w:type="spellStart"/>
        <w:r>
          <w:t>enum</w:t>
        </w:r>
        <w:proofErr w:type="spellEnd"/>
        <w:r>
          <w:t>:</w:t>
        </w:r>
      </w:ins>
    </w:p>
    <w:p w14:paraId="501C4801" w14:textId="77777777" w:rsidR="00C97D6B" w:rsidRDefault="00C97D6B" w:rsidP="00C97D6B">
      <w:pPr>
        <w:pStyle w:val="PL"/>
        <w:rPr>
          <w:ins w:id="7699" w:author="ruiyue"/>
        </w:rPr>
      </w:pPr>
      <w:ins w:id="7700" w:author="ruiyue">
        <w:r>
          <w:t xml:space="preserve">                    - SNSSAI</w:t>
        </w:r>
      </w:ins>
    </w:p>
    <w:p w14:paraId="68033E3B" w14:textId="77777777" w:rsidR="00C97D6B" w:rsidRDefault="00C97D6B" w:rsidP="00C97D6B">
      <w:pPr>
        <w:pStyle w:val="PL"/>
        <w:rPr>
          <w:ins w:id="7701" w:author="ruiyue"/>
        </w:rPr>
      </w:pPr>
      <w:ins w:id="7702" w:author="ruiyue">
        <w:r>
          <w:t xml:space="preserve">                    - 5QI</w:t>
        </w:r>
      </w:ins>
    </w:p>
    <w:p w14:paraId="5F773E8A" w14:textId="77777777" w:rsidR="00C97D6B" w:rsidRDefault="00C97D6B" w:rsidP="00C97D6B">
      <w:pPr>
        <w:pStyle w:val="PL"/>
        <w:rPr>
          <w:ins w:id="7703" w:author="ruiyue"/>
        </w:rPr>
      </w:pPr>
    </w:p>
    <w:p w14:paraId="7CA71D8E" w14:textId="77777777" w:rsidR="00C97D6B" w:rsidRDefault="00C97D6B" w:rsidP="00C97D6B">
      <w:pPr>
        <w:pStyle w:val="PL"/>
        <w:rPr>
          <w:ins w:id="7704" w:author="ruiyue"/>
        </w:rPr>
      </w:pPr>
      <w:ins w:id="7705" w:author="ruiyue">
        <w:r>
          <w:t>#-------- Definition of YAML arrays for name-contained IOCs ----------------------</w:t>
        </w:r>
      </w:ins>
    </w:p>
    <w:p w14:paraId="3225C03B" w14:textId="77777777" w:rsidR="00C97D6B" w:rsidRDefault="00C97D6B" w:rsidP="00C97D6B">
      <w:pPr>
        <w:pStyle w:val="PL"/>
        <w:rPr>
          <w:ins w:id="7706" w:author="ruiyue"/>
        </w:rPr>
      </w:pPr>
      <w:ins w:id="7707" w:author="ruiyue">
        <w:r>
          <w:t xml:space="preserve">    </w:t>
        </w:r>
        <w:proofErr w:type="spellStart"/>
        <w:r>
          <w:t>ManagementDataCollection</w:t>
        </w:r>
        <w:proofErr w:type="spellEnd"/>
        <w:r>
          <w:t>-Multiple:</w:t>
        </w:r>
      </w:ins>
    </w:p>
    <w:p w14:paraId="6D4C63C8" w14:textId="77777777" w:rsidR="00C97D6B" w:rsidRDefault="00C97D6B" w:rsidP="00C97D6B">
      <w:pPr>
        <w:pStyle w:val="PL"/>
        <w:rPr>
          <w:ins w:id="7708" w:author="ruiyue"/>
        </w:rPr>
      </w:pPr>
      <w:ins w:id="7709" w:author="ruiyue">
        <w:r>
          <w:t xml:space="preserve">      type: array</w:t>
        </w:r>
      </w:ins>
    </w:p>
    <w:p w14:paraId="269CF362" w14:textId="77777777" w:rsidR="00C97D6B" w:rsidRDefault="00C97D6B" w:rsidP="00C97D6B">
      <w:pPr>
        <w:pStyle w:val="PL"/>
        <w:rPr>
          <w:ins w:id="7710" w:author="ruiyue"/>
        </w:rPr>
      </w:pPr>
      <w:ins w:id="7711" w:author="ruiyue">
        <w:r>
          <w:t xml:space="preserve">      items:</w:t>
        </w:r>
      </w:ins>
    </w:p>
    <w:p w14:paraId="6E31B6AA" w14:textId="77777777" w:rsidR="00C97D6B" w:rsidRDefault="00C97D6B" w:rsidP="00C97D6B">
      <w:pPr>
        <w:pStyle w:val="PL"/>
        <w:rPr>
          <w:ins w:id="7712" w:author="ruiyue"/>
        </w:rPr>
      </w:pPr>
      <w:ins w:id="7713" w:author="ruiyue">
        <w:r>
          <w:t xml:space="preserve">        $ref: '#/components/schemas/</w:t>
        </w:r>
        <w:proofErr w:type="spellStart"/>
        <w:r>
          <w:t>ManagementDataCollection</w:t>
        </w:r>
        <w:proofErr w:type="spellEnd"/>
        <w:r>
          <w:t>-Single'</w:t>
        </w:r>
      </w:ins>
    </w:p>
    <w:p w14:paraId="04397D37" w14:textId="77777777" w:rsidR="00C97D6B" w:rsidRDefault="00C97D6B" w:rsidP="00C97D6B">
      <w:pPr>
        <w:pStyle w:val="PL"/>
        <w:rPr>
          <w:ins w:id="7714" w:author="ruiyue"/>
        </w:rPr>
      </w:pPr>
    </w:p>
    <w:p w14:paraId="2C85585C" w14:textId="77777777" w:rsidR="00C97D6B" w:rsidRDefault="00C97D6B" w:rsidP="00C97D6B">
      <w:pPr>
        <w:pStyle w:val="PL"/>
        <w:rPr>
          <w:ins w:id="7715" w:author="ruiyue"/>
        </w:rPr>
      </w:pPr>
      <w:ins w:id="7716" w:author="ruiyue">
        <w:r>
          <w:t>#-------- Definitions in TS 28.623 for TS 28.532 ---------------------------------</w:t>
        </w:r>
      </w:ins>
    </w:p>
    <w:p w14:paraId="129B8FCD" w14:textId="77777777" w:rsidR="00C97D6B" w:rsidRDefault="00C97D6B" w:rsidP="00C97D6B">
      <w:pPr>
        <w:pStyle w:val="PL"/>
        <w:rPr>
          <w:ins w:id="7717" w:author="ruiyue"/>
        </w:rPr>
      </w:pPr>
      <w:ins w:id="7718" w:author="ruiyue">
        <w:r>
          <w:t xml:space="preserve">    resources-</w:t>
        </w:r>
        <w:proofErr w:type="spellStart"/>
        <w:r>
          <w:t>MgmtDataCollectionNrm</w:t>
        </w:r>
        <w:proofErr w:type="spellEnd"/>
        <w:r>
          <w:t>:</w:t>
        </w:r>
      </w:ins>
    </w:p>
    <w:p w14:paraId="74E85ECC" w14:textId="77777777" w:rsidR="00C97D6B" w:rsidRDefault="00C97D6B" w:rsidP="00C97D6B">
      <w:pPr>
        <w:pStyle w:val="PL"/>
        <w:rPr>
          <w:ins w:id="7719" w:author="ruiyue"/>
        </w:rPr>
      </w:pPr>
      <w:ins w:id="7720" w:author="ruiyue">
        <w:r>
          <w:t xml:space="preserve">      </w:t>
        </w:r>
        <w:proofErr w:type="spellStart"/>
        <w:r>
          <w:t>oneOf</w:t>
        </w:r>
        <w:proofErr w:type="spellEnd"/>
        <w:r>
          <w:t>:</w:t>
        </w:r>
      </w:ins>
    </w:p>
    <w:p w14:paraId="1189A236" w14:textId="77777777" w:rsidR="00C97D6B" w:rsidRDefault="00C97D6B" w:rsidP="00C97D6B">
      <w:pPr>
        <w:pStyle w:val="PL"/>
        <w:rPr>
          <w:ins w:id="7721" w:author="ruiyue"/>
        </w:rPr>
      </w:pPr>
      <w:ins w:id="7722" w:author="ruiyue">
        <w:r>
          <w:t xml:space="preserve">       - $ref: '#/components/schemas/</w:t>
        </w:r>
        <w:proofErr w:type="spellStart"/>
        <w:r>
          <w:t>ManagementDataCollection</w:t>
        </w:r>
        <w:proofErr w:type="spellEnd"/>
        <w:r>
          <w:t>-Single'</w:t>
        </w:r>
      </w:ins>
    </w:p>
    <w:p w14:paraId="6820ACE2" w14:textId="77777777" w:rsidR="00C97D6B" w:rsidRDefault="00C97D6B" w:rsidP="00C97D6B">
      <w:pPr>
        <w:pStyle w:val="PL"/>
        <w:rPr>
          <w:ins w:id="7723" w:author="ruiyue"/>
        </w:rPr>
      </w:pPr>
      <w:ins w:id="7724" w:author="ruiyue">
        <w:r>
          <w:t xml:space="preserve">     </w:t>
        </w:r>
      </w:ins>
    </w:p>
    <w:p w14:paraId="48954DF1" w14:textId="77777777" w:rsidR="00C97D6B" w:rsidRDefault="00C97D6B" w:rsidP="00C97D6B">
      <w:pPr>
        <w:pStyle w:val="PL"/>
        <w:rPr>
          <w:ins w:id="7725" w:author="ruiyue"/>
        </w:rPr>
      </w:pPr>
      <w:ins w:id="7726" w:author="ruiyue">
        <w:r>
          <w:t xml:space="preserve">       </w:t>
        </w:r>
      </w:ins>
    </w:p>
    <w:p w14:paraId="22DBE959" w14:textId="77777777" w:rsidR="00C97D6B" w:rsidRDefault="00C97D6B" w:rsidP="00C97D6B">
      <w:pPr>
        <w:pStyle w:val="PL"/>
      </w:pPr>
    </w:p>
    <w:p w14:paraId="6993CA28" w14:textId="77777777" w:rsidR="00C97D6B" w:rsidRPr="002A399E" w:rsidRDefault="00C97D6B" w:rsidP="00C97D6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5AC9C48" w14:textId="01CD4C3D" w:rsidR="001D6549" w:rsidRDefault="001D6549" w:rsidP="001D6549">
      <w:pPr>
        <w:pStyle w:val="PL"/>
        <w:rPr>
          <w:ins w:id="7727" w:author="ruiyue"/>
        </w:rPr>
      </w:pPr>
    </w:p>
    <w:p w14:paraId="3399F7B5" w14:textId="77777777" w:rsidR="00337043" w:rsidRPr="001D6549" w:rsidRDefault="0033704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0E63B8A6"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0DA11" w14:textId="77777777" w:rsidR="00B171CB" w:rsidRDefault="00B171CB">
      <w:r>
        <w:separator/>
      </w:r>
    </w:p>
  </w:endnote>
  <w:endnote w:type="continuationSeparator" w:id="0">
    <w:p w14:paraId="37C6FE66" w14:textId="77777777" w:rsidR="00B171CB" w:rsidRDefault="00B1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6F4DD" w14:textId="77777777" w:rsidR="00B171CB" w:rsidRDefault="00B171CB">
      <w:r>
        <w:separator/>
      </w:r>
    </w:p>
  </w:footnote>
  <w:footnote w:type="continuationSeparator" w:id="0">
    <w:p w14:paraId="33FB3DEB" w14:textId="77777777" w:rsidR="00B171CB" w:rsidRDefault="00B17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7D6B" w:rsidRDefault="00C97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7D6B" w:rsidRDefault="00C97D6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7D6B" w:rsidRDefault="00C97D6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7D6B" w:rsidRDefault="00C97D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pPr>
        <w:ind w:left="0" w:firstLine="0"/>
      </w:p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lvl>
  </w:abstractNum>
  <w:abstractNum w:abstractNumId="12" w15:restartNumberingAfterBreak="0">
    <w:nsid w:val="0FA71ADA"/>
    <w:multiLevelType w:val="singleLevel"/>
    <w:tmpl w:val="AE44EC3E"/>
    <w:lvl w:ilvl="0">
      <w:start w:val="1"/>
      <w:numFmt w:val="decimal"/>
      <w:lvlText w:val="%1."/>
      <w:lvlJc w:val="left"/>
      <w:pPr>
        <w:tabs>
          <w:tab w:val="num" w:pos="360"/>
        </w:tabs>
        <w:ind w:left="360" w:hanging="36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306707"/>
    <w:multiLevelType w:val="hybridMultilevel"/>
    <w:tmpl w:val="68C4945E"/>
    <w:lvl w:ilvl="0" w:tplc="0A9A2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74667E5"/>
    <w:multiLevelType w:val="hybridMultilevel"/>
    <w:tmpl w:val="029ECA42"/>
    <w:lvl w:ilvl="0" w:tplc="F73A3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27"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5"/>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3"/>
  </w:num>
  <w:num w:numId="14">
    <w:abstractNumId w:val="8"/>
  </w:num>
  <w:num w:numId="15">
    <w:abstractNumId w:val="6"/>
  </w:num>
  <w:num w:numId="16">
    <w:abstractNumId w:val="5"/>
  </w:num>
  <w:num w:numId="17">
    <w:abstractNumId w:val="4"/>
  </w:num>
  <w:num w:numId="18">
    <w:abstractNumId w:val="7"/>
  </w:num>
  <w:num w:numId="19">
    <w:abstractNumId w:val="3"/>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 w:numId="23">
    <w:abstractNumId w:val="9"/>
    <w:lvlOverride w:ilvl="0">
      <w:lvl w:ilvl="0">
        <w:numFmt w:val="bullet"/>
        <w:lvlText w:val=""/>
        <w:legacy w:legacy="1" w:legacySpace="0" w:legacyIndent="283"/>
        <w:lvlJc w:val="left"/>
        <w:pPr>
          <w:ind w:left="567" w:hanging="283"/>
        </w:pPr>
        <w:rPr>
          <w:rFonts w:ascii="Symbol" w:hAnsi="Symbol" w:hint="default"/>
        </w:rPr>
      </w:lvl>
    </w:lvlOverride>
  </w:num>
  <w:num w:numId="24">
    <w:abstractNumId w:val="9"/>
    <w:lvlOverride w:ilvl="0">
      <w:lvl w:ilvl="0">
        <w:numFmt w:val="bullet"/>
        <w:lvlText w:val=""/>
        <w:legacy w:legacy="1" w:legacySpace="0" w:legacyIndent="283"/>
        <w:lvlJc w:val="left"/>
        <w:pPr>
          <w:ind w:left="283" w:hanging="283"/>
        </w:pPr>
        <w:rPr>
          <w:rFonts w:ascii="Symbol" w:hAnsi="Symbol" w:hint="default"/>
        </w:rPr>
      </w:lvl>
    </w:lvlOverride>
  </w:num>
  <w:num w:numId="25">
    <w:abstractNumId w:val="11"/>
    <w:lvlOverride w:ilvl="0">
      <w:startOverride w:val="4"/>
    </w:lvlOverride>
  </w:num>
  <w:num w:numId="26">
    <w:abstractNumId w:val="12"/>
    <w:lvlOverride w:ilvl="0">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21"/>
    <w:lvlOverride w:ilvl="0">
      <w:startOverride w:val="1"/>
    </w:lvlOverride>
  </w:num>
  <w:num w:numId="31">
    <w:abstractNumId w:val="13"/>
  </w:num>
  <w:num w:numId="32">
    <w:abstractNumId w:val="17"/>
  </w:num>
  <w:num w:numId="33">
    <w:abstractNumId w:val="30"/>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DDE"/>
    <w:rsid w:val="00016A82"/>
    <w:rsid w:val="00022E4A"/>
    <w:rsid w:val="000265EA"/>
    <w:rsid w:val="00033586"/>
    <w:rsid w:val="00041A9B"/>
    <w:rsid w:val="000521FD"/>
    <w:rsid w:val="000705E0"/>
    <w:rsid w:val="00080687"/>
    <w:rsid w:val="00087444"/>
    <w:rsid w:val="000A103E"/>
    <w:rsid w:val="000A6394"/>
    <w:rsid w:val="000B02B5"/>
    <w:rsid w:val="000B1A67"/>
    <w:rsid w:val="000B5A82"/>
    <w:rsid w:val="000B7FED"/>
    <w:rsid w:val="000C038A"/>
    <w:rsid w:val="000C3D52"/>
    <w:rsid w:val="000C6598"/>
    <w:rsid w:val="000D1D66"/>
    <w:rsid w:val="000D2694"/>
    <w:rsid w:val="000D44B3"/>
    <w:rsid w:val="000D522B"/>
    <w:rsid w:val="000E014D"/>
    <w:rsid w:val="000E165A"/>
    <w:rsid w:val="000E2A0B"/>
    <w:rsid w:val="00102EA8"/>
    <w:rsid w:val="00122BF7"/>
    <w:rsid w:val="00123AE8"/>
    <w:rsid w:val="00123C7C"/>
    <w:rsid w:val="001336BB"/>
    <w:rsid w:val="00137565"/>
    <w:rsid w:val="00140BD9"/>
    <w:rsid w:val="00145D43"/>
    <w:rsid w:val="00152D5A"/>
    <w:rsid w:val="001544BB"/>
    <w:rsid w:val="00160496"/>
    <w:rsid w:val="00192C46"/>
    <w:rsid w:val="001A08B3"/>
    <w:rsid w:val="001A7B60"/>
    <w:rsid w:val="001B52F0"/>
    <w:rsid w:val="001B7A65"/>
    <w:rsid w:val="001D5138"/>
    <w:rsid w:val="001D6549"/>
    <w:rsid w:val="001E293E"/>
    <w:rsid w:val="001E41F3"/>
    <w:rsid w:val="002131C0"/>
    <w:rsid w:val="00214474"/>
    <w:rsid w:val="00234BD3"/>
    <w:rsid w:val="0024072F"/>
    <w:rsid w:val="002509FE"/>
    <w:rsid w:val="0026004D"/>
    <w:rsid w:val="002640DD"/>
    <w:rsid w:val="00265983"/>
    <w:rsid w:val="00275D12"/>
    <w:rsid w:val="00284FEB"/>
    <w:rsid w:val="002860C4"/>
    <w:rsid w:val="002A02FF"/>
    <w:rsid w:val="002A0E39"/>
    <w:rsid w:val="002A3987"/>
    <w:rsid w:val="002B3A5B"/>
    <w:rsid w:val="002B5741"/>
    <w:rsid w:val="002C3024"/>
    <w:rsid w:val="002E1115"/>
    <w:rsid w:val="002E472E"/>
    <w:rsid w:val="002E7E3B"/>
    <w:rsid w:val="002F2342"/>
    <w:rsid w:val="002F2DF6"/>
    <w:rsid w:val="002F39F2"/>
    <w:rsid w:val="002F47C9"/>
    <w:rsid w:val="002F5BEA"/>
    <w:rsid w:val="00305409"/>
    <w:rsid w:val="0031518A"/>
    <w:rsid w:val="00337043"/>
    <w:rsid w:val="00340372"/>
    <w:rsid w:val="0034108E"/>
    <w:rsid w:val="0034233E"/>
    <w:rsid w:val="003609EF"/>
    <w:rsid w:val="0036231A"/>
    <w:rsid w:val="00366E0D"/>
    <w:rsid w:val="003747CC"/>
    <w:rsid w:val="00374DD4"/>
    <w:rsid w:val="00386DC1"/>
    <w:rsid w:val="00391ED2"/>
    <w:rsid w:val="003A49CB"/>
    <w:rsid w:val="003A59CF"/>
    <w:rsid w:val="003D2C31"/>
    <w:rsid w:val="003E1A36"/>
    <w:rsid w:val="003E2776"/>
    <w:rsid w:val="003E5EE6"/>
    <w:rsid w:val="0040292F"/>
    <w:rsid w:val="00410371"/>
    <w:rsid w:val="004142F2"/>
    <w:rsid w:val="00415564"/>
    <w:rsid w:val="004242F1"/>
    <w:rsid w:val="00426030"/>
    <w:rsid w:val="0044788C"/>
    <w:rsid w:val="0046522A"/>
    <w:rsid w:val="00470A82"/>
    <w:rsid w:val="004A52C6"/>
    <w:rsid w:val="004B5A1A"/>
    <w:rsid w:val="004B75B7"/>
    <w:rsid w:val="004C38A9"/>
    <w:rsid w:val="004C54AC"/>
    <w:rsid w:val="004D1D31"/>
    <w:rsid w:val="004F4FBB"/>
    <w:rsid w:val="005009D9"/>
    <w:rsid w:val="0051580D"/>
    <w:rsid w:val="0052119D"/>
    <w:rsid w:val="005230C0"/>
    <w:rsid w:val="00527AF6"/>
    <w:rsid w:val="00531E52"/>
    <w:rsid w:val="005357D2"/>
    <w:rsid w:val="00547111"/>
    <w:rsid w:val="00552668"/>
    <w:rsid w:val="005635CC"/>
    <w:rsid w:val="005658F2"/>
    <w:rsid w:val="00590AF0"/>
    <w:rsid w:val="00592D74"/>
    <w:rsid w:val="005A034F"/>
    <w:rsid w:val="005A476C"/>
    <w:rsid w:val="005C43F3"/>
    <w:rsid w:val="005D2750"/>
    <w:rsid w:val="005D6EAF"/>
    <w:rsid w:val="005E0F30"/>
    <w:rsid w:val="005E2C44"/>
    <w:rsid w:val="00621188"/>
    <w:rsid w:val="006257ED"/>
    <w:rsid w:val="006265AF"/>
    <w:rsid w:val="006365FA"/>
    <w:rsid w:val="00637CCA"/>
    <w:rsid w:val="0065536E"/>
    <w:rsid w:val="00665C47"/>
    <w:rsid w:val="00673D65"/>
    <w:rsid w:val="006743AB"/>
    <w:rsid w:val="0068622F"/>
    <w:rsid w:val="00695808"/>
    <w:rsid w:val="00696586"/>
    <w:rsid w:val="006A7AA5"/>
    <w:rsid w:val="006B46FB"/>
    <w:rsid w:val="006B62B7"/>
    <w:rsid w:val="006D7AE3"/>
    <w:rsid w:val="006E21FB"/>
    <w:rsid w:val="00704D1C"/>
    <w:rsid w:val="007114B0"/>
    <w:rsid w:val="00730A6D"/>
    <w:rsid w:val="007422E4"/>
    <w:rsid w:val="0074520A"/>
    <w:rsid w:val="0076739A"/>
    <w:rsid w:val="00785599"/>
    <w:rsid w:val="00790FDB"/>
    <w:rsid w:val="00792342"/>
    <w:rsid w:val="007977A8"/>
    <w:rsid w:val="007B512A"/>
    <w:rsid w:val="007C2097"/>
    <w:rsid w:val="007C6288"/>
    <w:rsid w:val="007D3887"/>
    <w:rsid w:val="007D6A07"/>
    <w:rsid w:val="007E51D4"/>
    <w:rsid w:val="007F39B9"/>
    <w:rsid w:val="007F7259"/>
    <w:rsid w:val="008040A8"/>
    <w:rsid w:val="008279FA"/>
    <w:rsid w:val="0083496F"/>
    <w:rsid w:val="00835B58"/>
    <w:rsid w:val="00835C49"/>
    <w:rsid w:val="008432F9"/>
    <w:rsid w:val="008626E7"/>
    <w:rsid w:val="00870EE7"/>
    <w:rsid w:val="00880A55"/>
    <w:rsid w:val="008863B9"/>
    <w:rsid w:val="008A2BCE"/>
    <w:rsid w:val="008A45A6"/>
    <w:rsid w:val="008B01AA"/>
    <w:rsid w:val="008B7547"/>
    <w:rsid w:val="008B7764"/>
    <w:rsid w:val="008C65F6"/>
    <w:rsid w:val="008C7857"/>
    <w:rsid w:val="008D39FE"/>
    <w:rsid w:val="008F3789"/>
    <w:rsid w:val="008F60D7"/>
    <w:rsid w:val="008F686C"/>
    <w:rsid w:val="009035D2"/>
    <w:rsid w:val="00914470"/>
    <w:rsid w:val="009148DE"/>
    <w:rsid w:val="009278F9"/>
    <w:rsid w:val="009345D9"/>
    <w:rsid w:val="00941E30"/>
    <w:rsid w:val="00945E06"/>
    <w:rsid w:val="009474B2"/>
    <w:rsid w:val="00954E16"/>
    <w:rsid w:val="00955056"/>
    <w:rsid w:val="009708AE"/>
    <w:rsid w:val="009777D9"/>
    <w:rsid w:val="00980649"/>
    <w:rsid w:val="009870C1"/>
    <w:rsid w:val="00991B88"/>
    <w:rsid w:val="009A5753"/>
    <w:rsid w:val="009A579D"/>
    <w:rsid w:val="009C2514"/>
    <w:rsid w:val="009E3297"/>
    <w:rsid w:val="009F734F"/>
    <w:rsid w:val="00A049EA"/>
    <w:rsid w:val="00A1069F"/>
    <w:rsid w:val="00A15D07"/>
    <w:rsid w:val="00A246B6"/>
    <w:rsid w:val="00A4619C"/>
    <w:rsid w:val="00A47E70"/>
    <w:rsid w:val="00A50CF0"/>
    <w:rsid w:val="00A7671C"/>
    <w:rsid w:val="00AA2CBC"/>
    <w:rsid w:val="00AB4AB1"/>
    <w:rsid w:val="00AC5820"/>
    <w:rsid w:val="00AD1CD8"/>
    <w:rsid w:val="00AD7A81"/>
    <w:rsid w:val="00AE5A25"/>
    <w:rsid w:val="00AE5DD8"/>
    <w:rsid w:val="00B01319"/>
    <w:rsid w:val="00B10179"/>
    <w:rsid w:val="00B13F88"/>
    <w:rsid w:val="00B171CB"/>
    <w:rsid w:val="00B20E4C"/>
    <w:rsid w:val="00B258BB"/>
    <w:rsid w:val="00B27DC9"/>
    <w:rsid w:val="00B67B97"/>
    <w:rsid w:val="00B722D8"/>
    <w:rsid w:val="00B812C0"/>
    <w:rsid w:val="00B82C21"/>
    <w:rsid w:val="00B83475"/>
    <w:rsid w:val="00B966A7"/>
    <w:rsid w:val="00B968C8"/>
    <w:rsid w:val="00BA1151"/>
    <w:rsid w:val="00BA3EC5"/>
    <w:rsid w:val="00BA51D9"/>
    <w:rsid w:val="00BA7070"/>
    <w:rsid w:val="00BB5DFC"/>
    <w:rsid w:val="00BB75A3"/>
    <w:rsid w:val="00BD279D"/>
    <w:rsid w:val="00BD6BB8"/>
    <w:rsid w:val="00BF27A2"/>
    <w:rsid w:val="00C11054"/>
    <w:rsid w:val="00C12D8A"/>
    <w:rsid w:val="00C12F08"/>
    <w:rsid w:val="00C132C7"/>
    <w:rsid w:val="00C175F3"/>
    <w:rsid w:val="00C2211A"/>
    <w:rsid w:val="00C23BF1"/>
    <w:rsid w:val="00C33D37"/>
    <w:rsid w:val="00C52A9A"/>
    <w:rsid w:val="00C66BA2"/>
    <w:rsid w:val="00C719C5"/>
    <w:rsid w:val="00C74FE3"/>
    <w:rsid w:val="00C95985"/>
    <w:rsid w:val="00C97D6B"/>
    <w:rsid w:val="00CA6B96"/>
    <w:rsid w:val="00CA7031"/>
    <w:rsid w:val="00CC5026"/>
    <w:rsid w:val="00CC68D0"/>
    <w:rsid w:val="00CD34F7"/>
    <w:rsid w:val="00CE2049"/>
    <w:rsid w:val="00CE2A3A"/>
    <w:rsid w:val="00CE314E"/>
    <w:rsid w:val="00CE63D0"/>
    <w:rsid w:val="00CF0F2C"/>
    <w:rsid w:val="00CF2A2A"/>
    <w:rsid w:val="00CF5C18"/>
    <w:rsid w:val="00D0257C"/>
    <w:rsid w:val="00D03F9A"/>
    <w:rsid w:val="00D06D51"/>
    <w:rsid w:val="00D17124"/>
    <w:rsid w:val="00D20FA5"/>
    <w:rsid w:val="00D24991"/>
    <w:rsid w:val="00D25AD0"/>
    <w:rsid w:val="00D2617A"/>
    <w:rsid w:val="00D346FF"/>
    <w:rsid w:val="00D46916"/>
    <w:rsid w:val="00D50255"/>
    <w:rsid w:val="00D52D57"/>
    <w:rsid w:val="00D64A29"/>
    <w:rsid w:val="00D66520"/>
    <w:rsid w:val="00D80A96"/>
    <w:rsid w:val="00D830DE"/>
    <w:rsid w:val="00DB71FC"/>
    <w:rsid w:val="00DE1A6A"/>
    <w:rsid w:val="00DE34CF"/>
    <w:rsid w:val="00DE43D0"/>
    <w:rsid w:val="00E054E2"/>
    <w:rsid w:val="00E062F0"/>
    <w:rsid w:val="00E131D1"/>
    <w:rsid w:val="00E13F3D"/>
    <w:rsid w:val="00E278AB"/>
    <w:rsid w:val="00E34898"/>
    <w:rsid w:val="00E60D20"/>
    <w:rsid w:val="00E95314"/>
    <w:rsid w:val="00EB09B7"/>
    <w:rsid w:val="00EB2CCB"/>
    <w:rsid w:val="00EC53BD"/>
    <w:rsid w:val="00EE7D7C"/>
    <w:rsid w:val="00F01566"/>
    <w:rsid w:val="00F047A2"/>
    <w:rsid w:val="00F216B9"/>
    <w:rsid w:val="00F217BF"/>
    <w:rsid w:val="00F24A04"/>
    <w:rsid w:val="00F24D1D"/>
    <w:rsid w:val="00F25464"/>
    <w:rsid w:val="00F25D98"/>
    <w:rsid w:val="00F300FB"/>
    <w:rsid w:val="00F34089"/>
    <w:rsid w:val="00F43124"/>
    <w:rsid w:val="00F447F0"/>
    <w:rsid w:val="00F4583B"/>
    <w:rsid w:val="00F51631"/>
    <w:rsid w:val="00F53069"/>
    <w:rsid w:val="00F554F4"/>
    <w:rsid w:val="00F64D31"/>
    <w:rsid w:val="00F73C03"/>
    <w:rsid w:val="00F8346A"/>
    <w:rsid w:val="00FA04D7"/>
    <w:rsid w:val="00FA333F"/>
    <w:rsid w:val="00FA4AC5"/>
    <w:rsid w:val="00FB6386"/>
    <w:rsid w:val="00FC6DE8"/>
    <w:rsid w:val="00FD6D43"/>
    <w:rsid w:val="00FE0DE1"/>
    <w:rsid w:val="00FE3B87"/>
    <w:rsid w:val="00FE607E"/>
    <w:rsid w:val="00FF2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uiPriority w:val="9"/>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uiPriority w:val="9"/>
    <w:rsid w:val="0052119D"/>
    <w:rPr>
      <w:rFonts w:ascii="Arial" w:hAnsi="Arial"/>
      <w:sz w:val="24"/>
      <w:lang w:val="en-GB" w:eastAsia="en-US"/>
    </w:rPr>
  </w:style>
  <w:style w:type="character" w:customStyle="1" w:styleId="51">
    <w:name w:val="标题 5 字符"/>
    <w:basedOn w:val="a0"/>
    <w:link w:val="50"/>
    <w:uiPriority w:val="9"/>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52119D"/>
    <w:rPr>
      <w:rFonts w:ascii="Arial" w:hAnsi="Arial"/>
      <w:lang w:val="en-GB" w:eastAsia="en-US"/>
    </w:rPr>
  </w:style>
  <w:style w:type="character" w:customStyle="1" w:styleId="70">
    <w:name w:val="标题 7 字符"/>
    <w:basedOn w:val="a0"/>
    <w:link w:val="7"/>
    <w:uiPriority w:val="9"/>
    <w:rsid w:val="0052119D"/>
    <w:rPr>
      <w:rFonts w:ascii="Arial" w:hAnsi="Arial"/>
      <w:lang w:val="en-GB" w:eastAsia="en-US"/>
    </w:rPr>
  </w:style>
  <w:style w:type="character" w:customStyle="1" w:styleId="80">
    <w:name w:val="标题 8 字符"/>
    <w:basedOn w:val="a0"/>
    <w:link w:val="8"/>
    <w:uiPriority w:val="9"/>
    <w:rsid w:val="0052119D"/>
    <w:rPr>
      <w:rFonts w:ascii="Arial" w:hAnsi="Arial"/>
      <w:sz w:val="36"/>
      <w:lang w:val="en-GB" w:eastAsia="en-US"/>
    </w:rPr>
  </w:style>
  <w:style w:type="character" w:customStyle="1" w:styleId="90">
    <w:name w:val="标题 9 字符"/>
    <w:basedOn w:val="a0"/>
    <w:link w:val="9"/>
    <w:uiPriority w:val="9"/>
    <w:rsid w:val="0052119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3D2C31"/>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uiPriority w:val="99"/>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uiPriority w:val="20"/>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5"/>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7"/>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8"/>
      </w:numPr>
      <w:tabs>
        <w:tab w:val="num" w:pos="360"/>
      </w:tabs>
      <w:overflowPunct/>
      <w:autoSpaceDE/>
      <w:adjustRightInd/>
      <w:ind w:left="620" w:hanging="420"/>
    </w:pPr>
  </w:style>
  <w:style w:type="paragraph" w:customStyle="1" w:styleId="nornal">
    <w:name w:val="nornal"/>
    <w:basedOn w:val="cpde"/>
    <w:rsid w:val="0052119D"/>
    <w:pPr>
      <w:numPr>
        <w:numId w:val="9"/>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table" w:styleId="afffff0">
    <w:name w:val="Table Grid"/>
    <w:basedOn w:val="a1"/>
    <w:uiPriority w:val="59"/>
    <w:rsid w:val="003D2C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uiPriority w:val="99"/>
    <w:semiHidden/>
    <w:unhideWhenUsed/>
    <w:rsid w:val="003D2C31"/>
    <w:rPr>
      <w:color w:val="605E5C"/>
      <w:shd w:val="clear" w:color="auto" w:fill="E1DFDD"/>
    </w:rPr>
  </w:style>
  <w:style w:type="character" w:styleId="HTML3">
    <w:name w:val="HTML Code"/>
    <w:uiPriority w:val="99"/>
    <w:unhideWhenUsed/>
    <w:rsid w:val="003D2C31"/>
    <w:rPr>
      <w:rFonts w:ascii="Courier New" w:eastAsia="Times New Roman" w:hAnsi="Courier New" w:cs="Courier New" w:hint="default"/>
      <w:sz w:val="20"/>
      <w:szCs w:val="20"/>
    </w:rPr>
  </w:style>
  <w:style w:type="character" w:customStyle="1" w:styleId="Heading3Char1">
    <w:name w:val="Heading 3 Char1"/>
    <w:aliases w:val="h3 Char1"/>
    <w:semiHidden/>
    <w:rsid w:val="003D2C31"/>
    <w:rPr>
      <w:rFonts w:ascii="Calibri Light" w:eastAsia="Times New Roman" w:hAnsi="Calibri Light" w:cs="Times New Roman"/>
      <w:color w:val="1F3763"/>
      <w:sz w:val="24"/>
      <w:szCs w:val="24"/>
      <w:lang w:eastAsia="en-US"/>
    </w:rPr>
  </w:style>
  <w:style w:type="paragraph" w:styleId="afffff2">
    <w:name w:val="Revision"/>
    <w:uiPriority w:val="99"/>
    <w:semiHidden/>
    <w:rsid w:val="003D2C31"/>
    <w:rPr>
      <w:rFonts w:ascii="Times New Roman" w:eastAsia="宋体" w:hAnsi="Times New Roman"/>
      <w:lang w:val="en-GB"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D2C31"/>
    <w:rPr>
      <w:rFonts w:ascii="Calibri Light" w:eastAsia="Times New Roman" w:hAnsi="Calibri Light" w:cs="Times New Roman" w:hint="default"/>
      <w:color w:val="2F5496"/>
      <w:sz w:val="26"/>
      <w:szCs w:val="26"/>
      <w:lang w:val="en-GB"/>
    </w:rPr>
  </w:style>
  <w:style w:type="character" w:customStyle="1" w:styleId="idiff">
    <w:name w:val="idiff"/>
    <w:rsid w:val="003D2C31"/>
  </w:style>
  <w:style w:type="character" w:customStyle="1" w:styleId="line">
    <w:name w:val="line"/>
    <w:rsid w:val="003D2C31"/>
  </w:style>
  <w:style w:type="table" w:customStyle="1" w:styleId="111">
    <w:name w:val="网格表 1 浅色1"/>
    <w:basedOn w:val="a1"/>
    <w:uiPriority w:val="46"/>
    <w:rsid w:val="003D2C3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D2C31"/>
    <w:rPr>
      <w:lang w:eastAsia="en-US"/>
    </w:rPr>
  </w:style>
  <w:style w:type="character" w:customStyle="1" w:styleId="UnresolvedMention1">
    <w:name w:val="Unresolved Mention1"/>
    <w:uiPriority w:val="99"/>
    <w:semiHidden/>
    <w:unhideWhenUsed/>
    <w:rsid w:val="00696586"/>
    <w:rPr>
      <w:color w:val="605E5C"/>
      <w:shd w:val="clear" w:color="auto" w:fill="E1DFDD"/>
    </w:rPr>
  </w:style>
  <w:style w:type="character" w:styleId="afffff3">
    <w:name w:val="Strong"/>
    <w:uiPriority w:val="22"/>
    <w:qFormat/>
    <w:rsid w:val="00696586"/>
    <w:rPr>
      <w:b/>
      <w:bCs/>
    </w:rPr>
  </w:style>
  <w:style w:type="character" w:styleId="afffff4">
    <w:name w:val="page number"/>
    <w:rsid w:val="00696586"/>
  </w:style>
  <w:style w:type="table" w:styleId="afffff5">
    <w:name w:val="Light Shading"/>
    <w:basedOn w:val="a1"/>
    <w:uiPriority w:val="60"/>
    <w:rsid w:val="00696586"/>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696586"/>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696586"/>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696586"/>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696586"/>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696586"/>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696586"/>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15">
    <w:name w:val="题注1"/>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16">
    <w:name w:val="题注1"/>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宋体" w:hAnsi="Helvetica"/>
    </w:rPr>
  </w:style>
  <w:style w:type="paragraph" w:customStyle="1" w:styleId="Caption2">
    <w:name w:val="Caption2"/>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宋体" w:hAnsi="Helvetica"/>
    </w:rPr>
  </w:style>
  <w:style w:type="character" w:customStyle="1" w:styleId="hljs-number">
    <w:name w:val="hljs-number"/>
    <w:basedOn w:val="a0"/>
    <w:rsid w:val="00F24A04"/>
  </w:style>
  <w:style w:type="character" w:customStyle="1" w:styleId="hljs-comment">
    <w:name w:val="hljs-comment"/>
    <w:basedOn w:val="a0"/>
    <w:rsid w:val="00F24A04"/>
  </w:style>
  <w:style w:type="character" w:customStyle="1" w:styleId="hljs-bullet">
    <w:name w:val="hljs-bullet"/>
    <w:basedOn w:val="a0"/>
    <w:rsid w:val="00F2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05724411">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975037">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043346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642792">
      <w:bodyDiv w:val="1"/>
      <w:marLeft w:val="0"/>
      <w:marRight w:val="0"/>
      <w:marTop w:val="0"/>
      <w:marBottom w:val="0"/>
      <w:divBdr>
        <w:top w:val="none" w:sz="0" w:space="0" w:color="auto"/>
        <w:left w:val="none" w:sz="0" w:space="0" w:color="auto"/>
        <w:bottom w:val="none" w:sz="0" w:space="0" w:color="auto"/>
        <w:right w:val="none" w:sz="0" w:space="0" w:color="auto"/>
      </w:divBdr>
    </w:div>
    <w:div w:id="1078484549">
      <w:bodyDiv w:val="1"/>
      <w:marLeft w:val="0"/>
      <w:marRight w:val="0"/>
      <w:marTop w:val="0"/>
      <w:marBottom w:val="0"/>
      <w:divBdr>
        <w:top w:val="none" w:sz="0" w:space="0" w:color="auto"/>
        <w:left w:val="none" w:sz="0" w:space="0" w:color="auto"/>
        <w:bottom w:val="none" w:sz="0" w:space="0" w:color="auto"/>
        <w:right w:val="none" w:sz="0" w:space="0" w:color="auto"/>
      </w:divBdr>
    </w:div>
    <w:div w:id="1523779414">
      <w:bodyDiv w:val="1"/>
      <w:marLeft w:val="0"/>
      <w:marRight w:val="0"/>
      <w:marTop w:val="0"/>
      <w:marBottom w:val="0"/>
      <w:divBdr>
        <w:top w:val="none" w:sz="0" w:space="0" w:color="auto"/>
        <w:left w:val="none" w:sz="0" w:space="0" w:color="auto"/>
        <w:bottom w:val="none" w:sz="0" w:space="0" w:color="auto"/>
        <w:right w:val="none" w:sz="0" w:space="0" w:color="auto"/>
      </w:divBdr>
    </w:div>
    <w:div w:id="1546796324">
      <w:bodyDiv w:val="1"/>
      <w:marLeft w:val="0"/>
      <w:marRight w:val="0"/>
      <w:marTop w:val="0"/>
      <w:marBottom w:val="0"/>
      <w:divBdr>
        <w:top w:val="none" w:sz="0" w:space="0" w:color="auto"/>
        <w:left w:val="none" w:sz="0" w:space="0" w:color="auto"/>
        <w:bottom w:val="none" w:sz="0" w:space="0" w:color="auto"/>
        <w:right w:val="none" w:sz="0" w:space="0" w:color="auto"/>
      </w:divBdr>
    </w:div>
    <w:div w:id="1633051658">
      <w:bodyDiv w:val="1"/>
      <w:marLeft w:val="0"/>
      <w:marRight w:val="0"/>
      <w:marTop w:val="0"/>
      <w:marBottom w:val="0"/>
      <w:divBdr>
        <w:top w:val="none" w:sz="0" w:space="0" w:color="auto"/>
        <w:left w:val="none" w:sz="0" w:space="0" w:color="auto"/>
        <w:bottom w:val="none" w:sz="0" w:space="0" w:color="auto"/>
        <w:right w:val="none" w:sz="0" w:space="0" w:color="auto"/>
      </w:divBdr>
      <w:divsChild>
        <w:div w:id="976764992">
          <w:marLeft w:val="0"/>
          <w:marRight w:val="0"/>
          <w:marTop w:val="0"/>
          <w:marBottom w:val="0"/>
          <w:divBdr>
            <w:top w:val="none" w:sz="0" w:space="0" w:color="auto"/>
            <w:left w:val="none" w:sz="0" w:space="0" w:color="auto"/>
            <w:bottom w:val="none" w:sz="0" w:space="0" w:color="auto"/>
            <w:right w:val="none" w:sz="0" w:space="0" w:color="auto"/>
          </w:divBdr>
          <w:divsChild>
            <w:div w:id="1120033830">
              <w:marLeft w:val="0"/>
              <w:marRight w:val="0"/>
              <w:marTop w:val="0"/>
              <w:marBottom w:val="0"/>
              <w:divBdr>
                <w:top w:val="none" w:sz="0" w:space="0" w:color="auto"/>
                <w:left w:val="none" w:sz="0" w:space="0" w:color="auto"/>
                <w:bottom w:val="none" w:sz="0" w:space="0" w:color="auto"/>
                <w:right w:val="none" w:sz="0" w:space="0" w:color="auto"/>
              </w:divBdr>
            </w:div>
            <w:div w:id="1028138845">
              <w:marLeft w:val="0"/>
              <w:marRight w:val="0"/>
              <w:marTop w:val="0"/>
              <w:marBottom w:val="0"/>
              <w:divBdr>
                <w:top w:val="none" w:sz="0" w:space="0" w:color="auto"/>
                <w:left w:val="none" w:sz="0" w:space="0" w:color="auto"/>
                <w:bottom w:val="none" w:sz="0" w:space="0" w:color="auto"/>
                <w:right w:val="none" w:sz="0" w:space="0" w:color="auto"/>
              </w:divBdr>
            </w:div>
            <w:div w:id="1017999730">
              <w:marLeft w:val="0"/>
              <w:marRight w:val="0"/>
              <w:marTop w:val="0"/>
              <w:marBottom w:val="0"/>
              <w:divBdr>
                <w:top w:val="none" w:sz="0" w:space="0" w:color="auto"/>
                <w:left w:val="none" w:sz="0" w:space="0" w:color="auto"/>
                <w:bottom w:val="none" w:sz="0" w:space="0" w:color="auto"/>
                <w:right w:val="none" w:sz="0" w:space="0" w:color="auto"/>
              </w:divBdr>
            </w:div>
            <w:div w:id="1073503307">
              <w:marLeft w:val="0"/>
              <w:marRight w:val="0"/>
              <w:marTop w:val="0"/>
              <w:marBottom w:val="0"/>
              <w:divBdr>
                <w:top w:val="none" w:sz="0" w:space="0" w:color="auto"/>
                <w:left w:val="none" w:sz="0" w:space="0" w:color="auto"/>
                <w:bottom w:val="none" w:sz="0" w:space="0" w:color="auto"/>
                <w:right w:val="none" w:sz="0" w:space="0" w:color="auto"/>
              </w:divBdr>
            </w:div>
            <w:div w:id="1078357807">
              <w:marLeft w:val="0"/>
              <w:marRight w:val="0"/>
              <w:marTop w:val="0"/>
              <w:marBottom w:val="0"/>
              <w:divBdr>
                <w:top w:val="none" w:sz="0" w:space="0" w:color="auto"/>
                <w:left w:val="none" w:sz="0" w:space="0" w:color="auto"/>
                <w:bottom w:val="none" w:sz="0" w:space="0" w:color="auto"/>
                <w:right w:val="none" w:sz="0" w:space="0" w:color="auto"/>
              </w:divBdr>
            </w:div>
            <w:div w:id="40135849">
              <w:marLeft w:val="0"/>
              <w:marRight w:val="0"/>
              <w:marTop w:val="0"/>
              <w:marBottom w:val="0"/>
              <w:divBdr>
                <w:top w:val="none" w:sz="0" w:space="0" w:color="auto"/>
                <w:left w:val="none" w:sz="0" w:space="0" w:color="auto"/>
                <w:bottom w:val="none" w:sz="0" w:space="0" w:color="auto"/>
                <w:right w:val="none" w:sz="0" w:space="0" w:color="auto"/>
              </w:divBdr>
            </w:div>
            <w:div w:id="680011001">
              <w:marLeft w:val="0"/>
              <w:marRight w:val="0"/>
              <w:marTop w:val="0"/>
              <w:marBottom w:val="0"/>
              <w:divBdr>
                <w:top w:val="none" w:sz="0" w:space="0" w:color="auto"/>
                <w:left w:val="none" w:sz="0" w:space="0" w:color="auto"/>
                <w:bottom w:val="none" w:sz="0" w:space="0" w:color="auto"/>
                <w:right w:val="none" w:sz="0" w:space="0" w:color="auto"/>
              </w:divBdr>
            </w:div>
            <w:div w:id="57873461">
              <w:marLeft w:val="0"/>
              <w:marRight w:val="0"/>
              <w:marTop w:val="0"/>
              <w:marBottom w:val="0"/>
              <w:divBdr>
                <w:top w:val="none" w:sz="0" w:space="0" w:color="auto"/>
                <w:left w:val="none" w:sz="0" w:space="0" w:color="auto"/>
                <w:bottom w:val="none" w:sz="0" w:space="0" w:color="auto"/>
                <w:right w:val="none" w:sz="0" w:space="0" w:color="auto"/>
              </w:divBdr>
            </w:div>
            <w:div w:id="1174758049">
              <w:marLeft w:val="0"/>
              <w:marRight w:val="0"/>
              <w:marTop w:val="0"/>
              <w:marBottom w:val="0"/>
              <w:divBdr>
                <w:top w:val="none" w:sz="0" w:space="0" w:color="auto"/>
                <w:left w:val="none" w:sz="0" w:space="0" w:color="auto"/>
                <w:bottom w:val="none" w:sz="0" w:space="0" w:color="auto"/>
                <w:right w:val="none" w:sz="0" w:space="0" w:color="auto"/>
              </w:divBdr>
            </w:div>
            <w:div w:id="1515218255">
              <w:marLeft w:val="0"/>
              <w:marRight w:val="0"/>
              <w:marTop w:val="0"/>
              <w:marBottom w:val="0"/>
              <w:divBdr>
                <w:top w:val="none" w:sz="0" w:space="0" w:color="auto"/>
                <w:left w:val="none" w:sz="0" w:space="0" w:color="auto"/>
                <w:bottom w:val="none" w:sz="0" w:space="0" w:color="auto"/>
                <w:right w:val="none" w:sz="0" w:space="0" w:color="auto"/>
              </w:divBdr>
            </w:div>
            <w:div w:id="646057243">
              <w:marLeft w:val="0"/>
              <w:marRight w:val="0"/>
              <w:marTop w:val="0"/>
              <w:marBottom w:val="0"/>
              <w:divBdr>
                <w:top w:val="none" w:sz="0" w:space="0" w:color="auto"/>
                <w:left w:val="none" w:sz="0" w:space="0" w:color="auto"/>
                <w:bottom w:val="none" w:sz="0" w:space="0" w:color="auto"/>
                <w:right w:val="none" w:sz="0" w:space="0" w:color="auto"/>
              </w:divBdr>
            </w:div>
            <w:div w:id="1603995935">
              <w:marLeft w:val="0"/>
              <w:marRight w:val="0"/>
              <w:marTop w:val="0"/>
              <w:marBottom w:val="0"/>
              <w:divBdr>
                <w:top w:val="none" w:sz="0" w:space="0" w:color="auto"/>
                <w:left w:val="none" w:sz="0" w:space="0" w:color="auto"/>
                <w:bottom w:val="none" w:sz="0" w:space="0" w:color="auto"/>
                <w:right w:val="none" w:sz="0" w:space="0" w:color="auto"/>
              </w:divBdr>
            </w:div>
            <w:div w:id="78644162">
              <w:marLeft w:val="0"/>
              <w:marRight w:val="0"/>
              <w:marTop w:val="0"/>
              <w:marBottom w:val="0"/>
              <w:divBdr>
                <w:top w:val="none" w:sz="0" w:space="0" w:color="auto"/>
                <w:left w:val="none" w:sz="0" w:space="0" w:color="auto"/>
                <w:bottom w:val="none" w:sz="0" w:space="0" w:color="auto"/>
                <w:right w:val="none" w:sz="0" w:space="0" w:color="auto"/>
              </w:divBdr>
            </w:div>
            <w:div w:id="1125657050">
              <w:marLeft w:val="0"/>
              <w:marRight w:val="0"/>
              <w:marTop w:val="0"/>
              <w:marBottom w:val="0"/>
              <w:divBdr>
                <w:top w:val="none" w:sz="0" w:space="0" w:color="auto"/>
                <w:left w:val="none" w:sz="0" w:space="0" w:color="auto"/>
                <w:bottom w:val="none" w:sz="0" w:space="0" w:color="auto"/>
                <w:right w:val="none" w:sz="0" w:space="0" w:color="auto"/>
              </w:divBdr>
            </w:div>
            <w:div w:id="422919009">
              <w:marLeft w:val="0"/>
              <w:marRight w:val="0"/>
              <w:marTop w:val="0"/>
              <w:marBottom w:val="0"/>
              <w:divBdr>
                <w:top w:val="none" w:sz="0" w:space="0" w:color="auto"/>
                <w:left w:val="none" w:sz="0" w:space="0" w:color="auto"/>
                <w:bottom w:val="none" w:sz="0" w:space="0" w:color="auto"/>
                <w:right w:val="none" w:sz="0" w:space="0" w:color="auto"/>
              </w:divBdr>
            </w:div>
            <w:div w:id="137696418">
              <w:marLeft w:val="0"/>
              <w:marRight w:val="0"/>
              <w:marTop w:val="0"/>
              <w:marBottom w:val="0"/>
              <w:divBdr>
                <w:top w:val="none" w:sz="0" w:space="0" w:color="auto"/>
                <w:left w:val="none" w:sz="0" w:space="0" w:color="auto"/>
                <w:bottom w:val="none" w:sz="0" w:space="0" w:color="auto"/>
                <w:right w:val="none" w:sz="0" w:space="0" w:color="auto"/>
              </w:divBdr>
            </w:div>
            <w:div w:id="109588898">
              <w:marLeft w:val="0"/>
              <w:marRight w:val="0"/>
              <w:marTop w:val="0"/>
              <w:marBottom w:val="0"/>
              <w:divBdr>
                <w:top w:val="none" w:sz="0" w:space="0" w:color="auto"/>
                <w:left w:val="none" w:sz="0" w:space="0" w:color="auto"/>
                <w:bottom w:val="none" w:sz="0" w:space="0" w:color="auto"/>
                <w:right w:val="none" w:sz="0" w:space="0" w:color="auto"/>
              </w:divBdr>
            </w:div>
            <w:div w:id="711878852">
              <w:marLeft w:val="0"/>
              <w:marRight w:val="0"/>
              <w:marTop w:val="0"/>
              <w:marBottom w:val="0"/>
              <w:divBdr>
                <w:top w:val="none" w:sz="0" w:space="0" w:color="auto"/>
                <w:left w:val="none" w:sz="0" w:space="0" w:color="auto"/>
                <w:bottom w:val="none" w:sz="0" w:space="0" w:color="auto"/>
                <w:right w:val="none" w:sz="0" w:space="0" w:color="auto"/>
              </w:divBdr>
            </w:div>
            <w:div w:id="1139684215">
              <w:marLeft w:val="0"/>
              <w:marRight w:val="0"/>
              <w:marTop w:val="0"/>
              <w:marBottom w:val="0"/>
              <w:divBdr>
                <w:top w:val="none" w:sz="0" w:space="0" w:color="auto"/>
                <w:left w:val="none" w:sz="0" w:space="0" w:color="auto"/>
                <w:bottom w:val="none" w:sz="0" w:space="0" w:color="auto"/>
                <w:right w:val="none" w:sz="0" w:space="0" w:color="auto"/>
              </w:divBdr>
            </w:div>
            <w:div w:id="1842315225">
              <w:marLeft w:val="0"/>
              <w:marRight w:val="0"/>
              <w:marTop w:val="0"/>
              <w:marBottom w:val="0"/>
              <w:divBdr>
                <w:top w:val="none" w:sz="0" w:space="0" w:color="auto"/>
                <w:left w:val="none" w:sz="0" w:space="0" w:color="auto"/>
                <w:bottom w:val="none" w:sz="0" w:space="0" w:color="auto"/>
                <w:right w:val="none" w:sz="0" w:space="0" w:color="auto"/>
              </w:divBdr>
            </w:div>
            <w:div w:id="1347446097">
              <w:marLeft w:val="0"/>
              <w:marRight w:val="0"/>
              <w:marTop w:val="0"/>
              <w:marBottom w:val="0"/>
              <w:divBdr>
                <w:top w:val="none" w:sz="0" w:space="0" w:color="auto"/>
                <w:left w:val="none" w:sz="0" w:space="0" w:color="auto"/>
                <w:bottom w:val="none" w:sz="0" w:space="0" w:color="auto"/>
                <w:right w:val="none" w:sz="0" w:space="0" w:color="auto"/>
              </w:divBdr>
            </w:div>
            <w:div w:id="1797946234">
              <w:marLeft w:val="0"/>
              <w:marRight w:val="0"/>
              <w:marTop w:val="0"/>
              <w:marBottom w:val="0"/>
              <w:divBdr>
                <w:top w:val="none" w:sz="0" w:space="0" w:color="auto"/>
                <w:left w:val="none" w:sz="0" w:space="0" w:color="auto"/>
                <w:bottom w:val="none" w:sz="0" w:space="0" w:color="auto"/>
                <w:right w:val="none" w:sz="0" w:space="0" w:color="auto"/>
              </w:divBdr>
            </w:div>
            <w:div w:id="822743583">
              <w:marLeft w:val="0"/>
              <w:marRight w:val="0"/>
              <w:marTop w:val="0"/>
              <w:marBottom w:val="0"/>
              <w:divBdr>
                <w:top w:val="none" w:sz="0" w:space="0" w:color="auto"/>
                <w:left w:val="none" w:sz="0" w:space="0" w:color="auto"/>
                <w:bottom w:val="none" w:sz="0" w:space="0" w:color="auto"/>
                <w:right w:val="none" w:sz="0" w:space="0" w:color="auto"/>
              </w:divBdr>
            </w:div>
            <w:div w:id="1030883480">
              <w:marLeft w:val="0"/>
              <w:marRight w:val="0"/>
              <w:marTop w:val="0"/>
              <w:marBottom w:val="0"/>
              <w:divBdr>
                <w:top w:val="none" w:sz="0" w:space="0" w:color="auto"/>
                <w:left w:val="none" w:sz="0" w:space="0" w:color="auto"/>
                <w:bottom w:val="none" w:sz="0" w:space="0" w:color="auto"/>
                <w:right w:val="none" w:sz="0" w:space="0" w:color="auto"/>
              </w:divBdr>
            </w:div>
            <w:div w:id="1114786395">
              <w:marLeft w:val="0"/>
              <w:marRight w:val="0"/>
              <w:marTop w:val="0"/>
              <w:marBottom w:val="0"/>
              <w:divBdr>
                <w:top w:val="none" w:sz="0" w:space="0" w:color="auto"/>
                <w:left w:val="none" w:sz="0" w:space="0" w:color="auto"/>
                <w:bottom w:val="none" w:sz="0" w:space="0" w:color="auto"/>
                <w:right w:val="none" w:sz="0" w:space="0" w:color="auto"/>
              </w:divBdr>
            </w:div>
            <w:div w:id="520508169">
              <w:marLeft w:val="0"/>
              <w:marRight w:val="0"/>
              <w:marTop w:val="0"/>
              <w:marBottom w:val="0"/>
              <w:divBdr>
                <w:top w:val="none" w:sz="0" w:space="0" w:color="auto"/>
                <w:left w:val="none" w:sz="0" w:space="0" w:color="auto"/>
                <w:bottom w:val="none" w:sz="0" w:space="0" w:color="auto"/>
                <w:right w:val="none" w:sz="0" w:space="0" w:color="auto"/>
              </w:divBdr>
            </w:div>
            <w:div w:id="553926229">
              <w:marLeft w:val="0"/>
              <w:marRight w:val="0"/>
              <w:marTop w:val="0"/>
              <w:marBottom w:val="0"/>
              <w:divBdr>
                <w:top w:val="none" w:sz="0" w:space="0" w:color="auto"/>
                <w:left w:val="none" w:sz="0" w:space="0" w:color="auto"/>
                <w:bottom w:val="none" w:sz="0" w:space="0" w:color="auto"/>
                <w:right w:val="none" w:sz="0" w:space="0" w:color="auto"/>
              </w:divBdr>
            </w:div>
            <w:div w:id="1356734687">
              <w:marLeft w:val="0"/>
              <w:marRight w:val="0"/>
              <w:marTop w:val="0"/>
              <w:marBottom w:val="0"/>
              <w:divBdr>
                <w:top w:val="none" w:sz="0" w:space="0" w:color="auto"/>
                <w:left w:val="none" w:sz="0" w:space="0" w:color="auto"/>
                <w:bottom w:val="none" w:sz="0" w:space="0" w:color="auto"/>
                <w:right w:val="none" w:sz="0" w:space="0" w:color="auto"/>
              </w:divBdr>
            </w:div>
            <w:div w:id="641080955">
              <w:marLeft w:val="0"/>
              <w:marRight w:val="0"/>
              <w:marTop w:val="0"/>
              <w:marBottom w:val="0"/>
              <w:divBdr>
                <w:top w:val="none" w:sz="0" w:space="0" w:color="auto"/>
                <w:left w:val="none" w:sz="0" w:space="0" w:color="auto"/>
                <w:bottom w:val="none" w:sz="0" w:space="0" w:color="auto"/>
                <w:right w:val="none" w:sz="0" w:space="0" w:color="auto"/>
              </w:divBdr>
            </w:div>
            <w:div w:id="1429765511">
              <w:marLeft w:val="0"/>
              <w:marRight w:val="0"/>
              <w:marTop w:val="0"/>
              <w:marBottom w:val="0"/>
              <w:divBdr>
                <w:top w:val="none" w:sz="0" w:space="0" w:color="auto"/>
                <w:left w:val="none" w:sz="0" w:space="0" w:color="auto"/>
                <w:bottom w:val="none" w:sz="0" w:space="0" w:color="auto"/>
                <w:right w:val="none" w:sz="0" w:space="0" w:color="auto"/>
              </w:divBdr>
            </w:div>
            <w:div w:id="1530413853">
              <w:marLeft w:val="0"/>
              <w:marRight w:val="0"/>
              <w:marTop w:val="0"/>
              <w:marBottom w:val="0"/>
              <w:divBdr>
                <w:top w:val="none" w:sz="0" w:space="0" w:color="auto"/>
                <w:left w:val="none" w:sz="0" w:space="0" w:color="auto"/>
                <w:bottom w:val="none" w:sz="0" w:space="0" w:color="auto"/>
                <w:right w:val="none" w:sz="0" w:space="0" w:color="auto"/>
              </w:divBdr>
            </w:div>
            <w:div w:id="1380205852">
              <w:marLeft w:val="0"/>
              <w:marRight w:val="0"/>
              <w:marTop w:val="0"/>
              <w:marBottom w:val="0"/>
              <w:divBdr>
                <w:top w:val="none" w:sz="0" w:space="0" w:color="auto"/>
                <w:left w:val="none" w:sz="0" w:space="0" w:color="auto"/>
                <w:bottom w:val="none" w:sz="0" w:space="0" w:color="auto"/>
                <w:right w:val="none" w:sz="0" w:space="0" w:color="auto"/>
              </w:divBdr>
            </w:div>
            <w:div w:id="1452362742">
              <w:marLeft w:val="0"/>
              <w:marRight w:val="0"/>
              <w:marTop w:val="0"/>
              <w:marBottom w:val="0"/>
              <w:divBdr>
                <w:top w:val="none" w:sz="0" w:space="0" w:color="auto"/>
                <w:left w:val="none" w:sz="0" w:space="0" w:color="auto"/>
                <w:bottom w:val="none" w:sz="0" w:space="0" w:color="auto"/>
                <w:right w:val="none" w:sz="0" w:space="0" w:color="auto"/>
              </w:divBdr>
            </w:div>
            <w:div w:id="1192721911">
              <w:marLeft w:val="0"/>
              <w:marRight w:val="0"/>
              <w:marTop w:val="0"/>
              <w:marBottom w:val="0"/>
              <w:divBdr>
                <w:top w:val="none" w:sz="0" w:space="0" w:color="auto"/>
                <w:left w:val="none" w:sz="0" w:space="0" w:color="auto"/>
                <w:bottom w:val="none" w:sz="0" w:space="0" w:color="auto"/>
                <w:right w:val="none" w:sz="0" w:space="0" w:color="auto"/>
              </w:divBdr>
            </w:div>
            <w:div w:id="358897480">
              <w:marLeft w:val="0"/>
              <w:marRight w:val="0"/>
              <w:marTop w:val="0"/>
              <w:marBottom w:val="0"/>
              <w:divBdr>
                <w:top w:val="none" w:sz="0" w:space="0" w:color="auto"/>
                <w:left w:val="none" w:sz="0" w:space="0" w:color="auto"/>
                <w:bottom w:val="none" w:sz="0" w:space="0" w:color="auto"/>
                <w:right w:val="none" w:sz="0" w:space="0" w:color="auto"/>
              </w:divBdr>
            </w:div>
            <w:div w:id="1977030279">
              <w:marLeft w:val="0"/>
              <w:marRight w:val="0"/>
              <w:marTop w:val="0"/>
              <w:marBottom w:val="0"/>
              <w:divBdr>
                <w:top w:val="none" w:sz="0" w:space="0" w:color="auto"/>
                <w:left w:val="none" w:sz="0" w:space="0" w:color="auto"/>
                <w:bottom w:val="none" w:sz="0" w:space="0" w:color="auto"/>
                <w:right w:val="none" w:sz="0" w:space="0" w:color="auto"/>
              </w:divBdr>
            </w:div>
            <w:div w:id="1438714564">
              <w:marLeft w:val="0"/>
              <w:marRight w:val="0"/>
              <w:marTop w:val="0"/>
              <w:marBottom w:val="0"/>
              <w:divBdr>
                <w:top w:val="none" w:sz="0" w:space="0" w:color="auto"/>
                <w:left w:val="none" w:sz="0" w:space="0" w:color="auto"/>
                <w:bottom w:val="none" w:sz="0" w:space="0" w:color="auto"/>
                <w:right w:val="none" w:sz="0" w:space="0" w:color="auto"/>
              </w:divBdr>
            </w:div>
            <w:div w:id="318315868">
              <w:marLeft w:val="0"/>
              <w:marRight w:val="0"/>
              <w:marTop w:val="0"/>
              <w:marBottom w:val="0"/>
              <w:divBdr>
                <w:top w:val="none" w:sz="0" w:space="0" w:color="auto"/>
                <w:left w:val="none" w:sz="0" w:space="0" w:color="auto"/>
                <w:bottom w:val="none" w:sz="0" w:space="0" w:color="auto"/>
                <w:right w:val="none" w:sz="0" w:space="0" w:color="auto"/>
              </w:divBdr>
            </w:div>
            <w:div w:id="1698115735">
              <w:marLeft w:val="0"/>
              <w:marRight w:val="0"/>
              <w:marTop w:val="0"/>
              <w:marBottom w:val="0"/>
              <w:divBdr>
                <w:top w:val="none" w:sz="0" w:space="0" w:color="auto"/>
                <w:left w:val="none" w:sz="0" w:space="0" w:color="auto"/>
                <w:bottom w:val="none" w:sz="0" w:space="0" w:color="auto"/>
                <w:right w:val="none" w:sz="0" w:space="0" w:color="auto"/>
              </w:divBdr>
            </w:div>
            <w:div w:id="339045693">
              <w:marLeft w:val="0"/>
              <w:marRight w:val="0"/>
              <w:marTop w:val="0"/>
              <w:marBottom w:val="0"/>
              <w:divBdr>
                <w:top w:val="none" w:sz="0" w:space="0" w:color="auto"/>
                <w:left w:val="none" w:sz="0" w:space="0" w:color="auto"/>
                <w:bottom w:val="none" w:sz="0" w:space="0" w:color="auto"/>
                <w:right w:val="none" w:sz="0" w:space="0" w:color="auto"/>
              </w:divBdr>
            </w:div>
            <w:div w:id="1753163506">
              <w:marLeft w:val="0"/>
              <w:marRight w:val="0"/>
              <w:marTop w:val="0"/>
              <w:marBottom w:val="0"/>
              <w:divBdr>
                <w:top w:val="none" w:sz="0" w:space="0" w:color="auto"/>
                <w:left w:val="none" w:sz="0" w:space="0" w:color="auto"/>
                <w:bottom w:val="none" w:sz="0" w:space="0" w:color="auto"/>
                <w:right w:val="none" w:sz="0" w:space="0" w:color="auto"/>
              </w:divBdr>
            </w:div>
            <w:div w:id="432675289">
              <w:marLeft w:val="0"/>
              <w:marRight w:val="0"/>
              <w:marTop w:val="0"/>
              <w:marBottom w:val="0"/>
              <w:divBdr>
                <w:top w:val="none" w:sz="0" w:space="0" w:color="auto"/>
                <w:left w:val="none" w:sz="0" w:space="0" w:color="auto"/>
                <w:bottom w:val="none" w:sz="0" w:space="0" w:color="auto"/>
                <w:right w:val="none" w:sz="0" w:space="0" w:color="auto"/>
              </w:divBdr>
            </w:div>
            <w:div w:id="411392693">
              <w:marLeft w:val="0"/>
              <w:marRight w:val="0"/>
              <w:marTop w:val="0"/>
              <w:marBottom w:val="0"/>
              <w:divBdr>
                <w:top w:val="none" w:sz="0" w:space="0" w:color="auto"/>
                <w:left w:val="none" w:sz="0" w:space="0" w:color="auto"/>
                <w:bottom w:val="none" w:sz="0" w:space="0" w:color="auto"/>
                <w:right w:val="none" w:sz="0" w:space="0" w:color="auto"/>
              </w:divBdr>
            </w:div>
            <w:div w:id="1857423089">
              <w:marLeft w:val="0"/>
              <w:marRight w:val="0"/>
              <w:marTop w:val="0"/>
              <w:marBottom w:val="0"/>
              <w:divBdr>
                <w:top w:val="none" w:sz="0" w:space="0" w:color="auto"/>
                <w:left w:val="none" w:sz="0" w:space="0" w:color="auto"/>
                <w:bottom w:val="none" w:sz="0" w:space="0" w:color="auto"/>
                <w:right w:val="none" w:sz="0" w:space="0" w:color="auto"/>
              </w:divBdr>
            </w:div>
            <w:div w:id="1755280427">
              <w:marLeft w:val="0"/>
              <w:marRight w:val="0"/>
              <w:marTop w:val="0"/>
              <w:marBottom w:val="0"/>
              <w:divBdr>
                <w:top w:val="none" w:sz="0" w:space="0" w:color="auto"/>
                <w:left w:val="none" w:sz="0" w:space="0" w:color="auto"/>
                <w:bottom w:val="none" w:sz="0" w:space="0" w:color="auto"/>
                <w:right w:val="none" w:sz="0" w:space="0" w:color="auto"/>
              </w:divBdr>
            </w:div>
            <w:div w:id="824854212">
              <w:marLeft w:val="0"/>
              <w:marRight w:val="0"/>
              <w:marTop w:val="0"/>
              <w:marBottom w:val="0"/>
              <w:divBdr>
                <w:top w:val="none" w:sz="0" w:space="0" w:color="auto"/>
                <w:left w:val="none" w:sz="0" w:space="0" w:color="auto"/>
                <w:bottom w:val="none" w:sz="0" w:space="0" w:color="auto"/>
                <w:right w:val="none" w:sz="0" w:space="0" w:color="auto"/>
              </w:divBdr>
            </w:div>
            <w:div w:id="2078742960">
              <w:marLeft w:val="0"/>
              <w:marRight w:val="0"/>
              <w:marTop w:val="0"/>
              <w:marBottom w:val="0"/>
              <w:divBdr>
                <w:top w:val="none" w:sz="0" w:space="0" w:color="auto"/>
                <w:left w:val="none" w:sz="0" w:space="0" w:color="auto"/>
                <w:bottom w:val="none" w:sz="0" w:space="0" w:color="auto"/>
                <w:right w:val="none" w:sz="0" w:space="0" w:color="auto"/>
              </w:divBdr>
            </w:div>
            <w:div w:id="264730992">
              <w:marLeft w:val="0"/>
              <w:marRight w:val="0"/>
              <w:marTop w:val="0"/>
              <w:marBottom w:val="0"/>
              <w:divBdr>
                <w:top w:val="none" w:sz="0" w:space="0" w:color="auto"/>
                <w:left w:val="none" w:sz="0" w:space="0" w:color="auto"/>
                <w:bottom w:val="none" w:sz="0" w:space="0" w:color="auto"/>
                <w:right w:val="none" w:sz="0" w:space="0" w:color="auto"/>
              </w:divBdr>
            </w:div>
            <w:div w:id="1931232373">
              <w:marLeft w:val="0"/>
              <w:marRight w:val="0"/>
              <w:marTop w:val="0"/>
              <w:marBottom w:val="0"/>
              <w:divBdr>
                <w:top w:val="none" w:sz="0" w:space="0" w:color="auto"/>
                <w:left w:val="none" w:sz="0" w:space="0" w:color="auto"/>
                <w:bottom w:val="none" w:sz="0" w:space="0" w:color="auto"/>
                <w:right w:val="none" w:sz="0" w:space="0" w:color="auto"/>
              </w:divBdr>
            </w:div>
            <w:div w:id="1468011898">
              <w:marLeft w:val="0"/>
              <w:marRight w:val="0"/>
              <w:marTop w:val="0"/>
              <w:marBottom w:val="0"/>
              <w:divBdr>
                <w:top w:val="none" w:sz="0" w:space="0" w:color="auto"/>
                <w:left w:val="none" w:sz="0" w:space="0" w:color="auto"/>
                <w:bottom w:val="none" w:sz="0" w:space="0" w:color="auto"/>
                <w:right w:val="none" w:sz="0" w:space="0" w:color="auto"/>
              </w:divBdr>
            </w:div>
            <w:div w:id="1786803258">
              <w:marLeft w:val="0"/>
              <w:marRight w:val="0"/>
              <w:marTop w:val="0"/>
              <w:marBottom w:val="0"/>
              <w:divBdr>
                <w:top w:val="none" w:sz="0" w:space="0" w:color="auto"/>
                <w:left w:val="none" w:sz="0" w:space="0" w:color="auto"/>
                <w:bottom w:val="none" w:sz="0" w:space="0" w:color="auto"/>
                <w:right w:val="none" w:sz="0" w:space="0" w:color="auto"/>
              </w:divBdr>
            </w:div>
            <w:div w:id="87360426">
              <w:marLeft w:val="0"/>
              <w:marRight w:val="0"/>
              <w:marTop w:val="0"/>
              <w:marBottom w:val="0"/>
              <w:divBdr>
                <w:top w:val="none" w:sz="0" w:space="0" w:color="auto"/>
                <w:left w:val="none" w:sz="0" w:space="0" w:color="auto"/>
                <w:bottom w:val="none" w:sz="0" w:space="0" w:color="auto"/>
                <w:right w:val="none" w:sz="0" w:space="0" w:color="auto"/>
              </w:divBdr>
            </w:div>
            <w:div w:id="229580458">
              <w:marLeft w:val="0"/>
              <w:marRight w:val="0"/>
              <w:marTop w:val="0"/>
              <w:marBottom w:val="0"/>
              <w:divBdr>
                <w:top w:val="none" w:sz="0" w:space="0" w:color="auto"/>
                <w:left w:val="none" w:sz="0" w:space="0" w:color="auto"/>
                <w:bottom w:val="none" w:sz="0" w:space="0" w:color="auto"/>
                <w:right w:val="none" w:sz="0" w:space="0" w:color="auto"/>
              </w:divBdr>
            </w:div>
            <w:div w:id="2122870455">
              <w:marLeft w:val="0"/>
              <w:marRight w:val="0"/>
              <w:marTop w:val="0"/>
              <w:marBottom w:val="0"/>
              <w:divBdr>
                <w:top w:val="none" w:sz="0" w:space="0" w:color="auto"/>
                <w:left w:val="none" w:sz="0" w:space="0" w:color="auto"/>
                <w:bottom w:val="none" w:sz="0" w:space="0" w:color="auto"/>
                <w:right w:val="none" w:sz="0" w:space="0" w:color="auto"/>
              </w:divBdr>
            </w:div>
            <w:div w:id="2024358427">
              <w:marLeft w:val="0"/>
              <w:marRight w:val="0"/>
              <w:marTop w:val="0"/>
              <w:marBottom w:val="0"/>
              <w:divBdr>
                <w:top w:val="none" w:sz="0" w:space="0" w:color="auto"/>
                <w:left w:val="none" w:sz="0" w:space="0" w:color="auto"/>
                <w:bottom w:val="none" w:sz="0" w:space="0" w:color="auto"/>
                <w:right w:val="none" w:sz="0" w:space="0" w:color="auto"/>
              </w:divBdr>
            </w:div>
            <w:div w:id="548150814">
              <w:marLeft w:val="0"/>
              <w:marRight w:val="0"/>
              <w:marTop w:val="0"/>
              <w:marBottom w:val="0"/>
              <w:divBdr>
                <w:top w:val="none" w:sz="0" w:space="0" w:color="auto"/>
                <w:left w:val="none" w:sz="0" w:space="0" w:color="auto"/>
                <w:bottom w:val="none" w:sz="0" w:space="0" w:color="auto"/>
                <w:right w:val="none" w:sz="0" w:space="0" w:color="auto"/>
              </w:divBdr>
            </w:div>
            <w:div w:id="2098162239">
              <w:marLeft w:val="0"/>
              <w:marRight w:val="0"/>
              <w:marTop w:val="0"/>
              <w:marBottom w:val="0"/>
              <w:divBdr>
                <w:top w:val="none" w:sz="0" w:space="0" w:color="auto"/>
                <w:left w:val="none" w:sz="0" w:space="0" w:color="auto"/>
                <w:bottom w:val="none" w:sz="0" w:space="0" w:color="auto"/>
                <w:right w:val="none" w:sz="0" w:space="0" w:color="auto"/>
              </w:divBdr>
            </w:div>
            <w:div w:id="623923811">
              <w:marLeft w:val="0"/>
              <w:marRight w:val="0"/>
              <w:marTop w:val="0"/>
              <w:marBottom w:val="0"/>
              <w:divBdr>
                <w:top w:val="none" w:sz="0" w:space="0" w:color="auto"/>
                <w:left w:val="none" w:sz="0" w:space="0" w:color="auto"/>
                <w:bottom w:val="none" w:sz="0" w:space="0" w:color="auto"/>
                <w:right w:val="none" w:sz="0" w:space="0" w:color="auto"/>
              </w:divBdr>
            </w:div>
            <w:div w:id="1343048816">
              <w:marLeft w:val="0"/>
              <w:marRight w:val="0"/>
              <w:marTop w:val="0"/>
              <w:marBottom w:val="0"/>
              <w:divBdr>
                <w:top w:val="none" w:sz="0" w:space="0" w:color="auto"/>
                <w:left w:val="none" w:sz="0" w:space="0" w:color="auto"/>
                <w:bottom w:val="none" w:sz="0" w:space="0" w:color="auto"/>
                <w:right w:val="none" w:sz="0" w:space="0" w:color="auto"/>
              </w:divBdr>
            </w:div>
            <w:div w:id="2000576281">
              <w:marLeft w:val="0"/>
              <w:marRight w:val="0"/>
              <w:marTop w:val="0"/>
              <w:marBottom w:val="0"/>
              <w:divBdr>
                <w:top w:val="none" w:sz="0" w:space="0" w:color="auto"/>
                <w:left w:val="none" w:sz="0" w:space="0" w:color="auto"/>
                <w:bottom w:val="none" w:sz="0" w:space="0" w:color="auto"/>
                <w:right w:val="none" w:sz="0" w:space="0" w:color="auto"/>
              </w:divBdr>
            </w:div>
            <w:div w:id="1781097310">
              <w:marLeft w:val="0"/>
              <w:marRight w:val="0"/>
              <w:marTop w:val="0"/>
              <w:marBottom w:val="0"/>
              <w:divBdr>
                <w:top w:val="none" w:sz="0" w:space="0" w:color="auto"/>
                <w:left w:val="none" w:sz="0" w:space="0" w:color="auto"/>
                <w:bottom w:val="none" w:sz="0" w:space="0" w:color="auto"/>
                <w:right w:val="none" w:sz="0" w:space="0" w:color="auto"/>
              </w:divBdr>
            </w:div>
            <w:div w:id="619607810">
              <w:marLeft w:val="0"/>
              <w:marRight w:val="0"/>
              <w:marTop w:val="0"/>
              <w:marBottom w:val="0"/>
              <w:divBdr>
                <w:top w:val="none" w:sz="0" w:space="0" w:color="auto"/>
                <w:left w:val="none" w:sz="0" w:space="0" w:color="auto"/>
                <w:bottom w:val="none" w:sz="0" w:space="0" w:color="auto"/>
                <w:right w:val="none" w:sz="0" w:space="0" w:color="auto"/>
              </w:divBdr>
            </w:div>
            <w:div w:id="1029988111">
              <w:marLeft w:val="0"/>
              <w:marRight w:val="0"/>
              <w:marTop w:val="0"/>
              <w:marBottom w:val="0"/>
              <w:divBdr>
                <w:top w:val="none" w:sz="0" w:space="0" w:color="auto"/>
                <w:left w:val="none" w:sz="0" w:space="0" w:color="auto"/>
                <w:bottom w:val="none" w:sz="0" w:space="0" w:color="auto"/>
                <w:right w:val="none" w:sz="0" w:space="0" w:color="auto"/>
              </w:divBdr>
            </w:div>
            <w:div w:id="1907572147">
              <w:marLeft w:val="0"/>
              <w:marRight w:val="0"/>
              <w:marTop w:val="0"/>
              <w:marBottom w:val="0"/>
              <w:divBdr>
                <w:top w:val="none" w:sz="0" w:space="0" w:color="auto"/>
                <w:left w:val="none" w:sz="0" w:space="0" w:color="auto"/>
                <w:bottom w:val="none" w:sz="0" w:space="0" w:color="auto"/>
                <w:right w:val="none" w:sz="0" w:space="0" w:color="auto"/>
              </w:divBdr>
            </w:div>
            <w:div w:id="463617209">
              <w:marLeft w:val="0"/>
              <w:marRight w:val="0"/>
              <w:marTop w:val="0"/>
              <w:marBottom w:val="0"/>
              <w:divBdr>
                <w:top w:val="none" w:sz="0" w:space="0" w:color="auto"/>
                <w:left w:val="none" w:sz="0" w:space="0" w:color="auto"/>
                <w:bottom w:val="none" w:sz="0" w:space="0" w:color="auto"/>
                <w:right w:val="none" w:sz="0" w:space="0" w:color="auto"/>
              </w:divBdr>
            </w:div>
            <w:div w:id="425660534">
              <w:marLeft w:val="0"/>
              <w:marRight w:val="0"/>
              <w:marTop w:val="0"/>
              <w:marBottom w:val="0"/>
              <w:divBdr>
                <w:top w:val="none" w:sz="0" w:space="0" w:color="auto"/>
                <w:left w:val="none" w:sz="0" w:space="0" w:color="auto"/>
                <w:bottom w:val="none" w:sz="0" w:space="0" w:color="auto"/>
                <w:right w:val="none" w:sz="0" w:space="0" w:color="auto"/>
              </w:divBdr>
            </w:div>
            <w:div w:id="388187812">
              <w:marLeft w:val="0"/>
              <w:marRight w:val="0"/>
              <w:marTop w:val="0"/>
              <w:marBottom w:val="0"/>
              <w:divBdr>
                <w:top w:val="none" w:sz="0" w:space="0" w:color="auto"/>
                <w:left w:val="none" w:sz="0" w:space="0" w:color="auto"/>
                <w:bottom w:val="none" w:sz="0" w:space="0" w:color="auto"/>
                <w:right w:val="none" w:sz="0" w:space="0" w:color="auto"/>
              </w:divBdr>
            </w:div>
            <w:div w:id="780999083">
              <w:marLeft w:val="0"/>
              <w:marRight w:val="0"/>
              <w:marTop w:val="0"/>
              <w:marBottom w:val="0"/>
              <w:divBdr>
                <w:top w:val="none" w:sz="0" w:space="0" w:color="auto"/>
                <w:left w:val="none" w:sz="0" w:space="0" w:color="auto"/>
                <w:bottom w:val="none" w:sz="0" w:space="0" w:color="auto"/>
                <w:right w:val="none" w:sz="0" w:space="0" w:color="auto"/>
              </w:divBdr>
            </w:div>
            <w:div w:id="1006518280">
              <w:marLeft w:val="0"/>
              <w:marRight w:val="0"/>
              <w:marTop w:val="0"/>
              <w:marBottom w:val="0"/>
              <w:divBdr>
                <w:top w:val="none" w:sz="0" w:space="0" w:color="auto"/>
                <w:left w:val="none" w:sz="0" w:space="0" w:color="auto"/>
                <w:bottom w:val="none" w:sz="0" w:space="0" w:color="auto"/>
                <w:right w:val="none" w:sz="0" w:space="0" w:color="auto"/>
              </w:divBdr>
            </w:div>
            <w:div w:id="14229915">
              <w:marLeft w:val="0"/>
              <w:marRight w:val="0"/>
              <w:marTop w:val="0"/>
              <w:marBottom w:val="0"/>
              <w:divBdr>
                <w:top w:val="none" w:sz="0" w:space="0" w:color="auto"/>
                <w:left w:val="none" w:sz="0" w:space="0" w:color="auto"/>
                <w:bottom w:val="none" w:sz="0" w:space="0" w:color="auto"/>
                <w:right w:val="none" w:sz="0" w:space="0" w:color="auto"/>
              </w:divBdr>
            </w:div>
            <w:div w:id="1366057496">
              <w:marLeft w:val="0"/>
              <w:marRight w:val="0"/>
              <w:marTop w:val="0"/>
              <w:marBottom w:val="0"/>
              <w:divBdr>
                <w:top w:val="none" w:sz="0" w:space="0" w:color="auto"/>
                <w:left w:val="none" w:sz="0" w:space="0" w:color="auto"/>
                <w:bottom w:val="none" w:sz="0" w:space="0" w:color="auto"/>
                <w:right w:val="none" w:sz="0" w:space="0" w:color="auto"/>
              </w:divBdr>
            </w:div>
            <w:div w:id="176849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558947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74"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B6A4D-755E-4203-807B-03487D7CA411}">
  <ds:schemaRefs/>
</ds:datastoreItem>
</file>

<file path=customXml/itemProps2.xml><?xml version="1.0" encoding="utf-8"?>
<ds:datastoreItem xmlns:ds="http://schemas.openxmlformats.org/officeDocument/2006/customXml" ds:itemID="{8D2DB06E-6241-48D6-BBA2-34B7ABDC1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59</Pages>
  <Words>18677</Words>
  <Characters>106465</Characters>
  <Application>Microsoft Office Word</Application>
  <DocSecurity>0</DocSecurity>
  <Lines>887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167</cp:revision>
  <cp:lastPrinted>1899-12-31T23:00:00Z</cp:lastPrinted>
  <dcterms:created xsi:type="dcterms:W3CDTF">2020-02-03T08:32:00Z</dcterms:created>
  <dcterms:modified xsi:type="dcterms:W3CDTF">2023-09-27T11:26:00Z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(3)B/btaNqXWVm6x8JZahuBDNJ8J21Ytu33R92FHFw2DcUSJ1GcO/cQIs4bnQRF6e8UKcXorQyh
2dPkWlu3pW7NiH51fA0aOfHy1ZWhxLgba3qeUx5XHKDO/RQCVj3i2R9cAMP69ap4PGDRFp4J
zRlnuJrWdiRAOtS7o0oK4rFUpnDhh6HzRi+T9zaZ+wMSzAravGG4NY9/U3OFFySCgjSK1ClM
KbzZkc3FnCBm3lpL3I</vt:lpwstr>
  </property>
  <property fmtid="{D5CDD505-2E9C-101B-9397-08002B2CF9AE}" pid="22" name="_2015_ms_pID_7253431">
    <vt:lpwstr>GeFtQL8OV9aw+18ukuPIoikJ4e6p/OZjwEhsGeP3iut+6qEpwIs39n
JgKWgzTub1gPjIIxm1ULyo63x2eYbO20sRFsC+KAAFMRcLplFOAMdWEC7OVdVq8UrpwgqS/Z
anzjtAvCj70qJ9RSFdY0yCE1JLq+6rPDdu7BF6QaVuJjUYUU2+6GY7bwh8CQNxn9ml4pPEk0
7Vj44htnCC7+dL1/Sr7gzVml+dnXTfB1riwy</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1695813984</vt:lpwstr>
  </property>
</Properties>
</file>